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529c" w14:paraId="bae529c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F975DB">
        <w:rPr>
          <w:rFonts w:cs="Times New Roman" w:eastAsia="Times New Roman" w:hAnsi="Times New Roman" w:ascii="Times New Roman"/>
          <w:sz w:val="24"/>
          <w:szCs w:val="24"/>
          <w:lang w:eastAsia="hr-HR"/>
        </w:rPr>
        <w:t>224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F975DB">
        <w:rPr>
          <w:szCs w:val="24"/>
        </w:rPr>
        <w:t>15. veljače</w:t>
      </w:r>
      <w:r>
        <w:rPr>
          <w:szCs w:val="24"/>
        </w:rPr>
        <w:t xml:space="preserve"> 2016. za provedbu skraćenog stečajnoga postupka nad dužnikom </w:t>
      </w:r>
      <w:r w:rsidR="00DA502A">
        <w:t>SUNCE DALMACIJE</w:t>
      </w:r>
      <w:r w:rsidR="00F975DB">
        <w:t xml:space="preserve"> </w:t>
      </w:r>
      <w:r w:rsidR="00745B7D">
        <w:t>d.o.o.</w:t>
      </w:r>
      <w:r>
        <w:t xml:space="preserve">, sa sjedištem u </w:t>
      </w:r>
      <w:proofErr w:type="spellStart"/>
      <w:r w:rsidR="00312DAB">
        <w:t>Stankovci</w:t>
      </w:r>
      <w:proofErr w:type="spellEnd"/>
      <w:r w:rsidR="00745B7D">
        <w:t xml:space="preserve"> (Općina </w:t>
      </w:r>
      <w:proofErr w:type="spellStart"/>
      <w:r w:rsidR="00312DAB">
        <w:t>Stankovci</w:t>
      </w:r>
      <w:proofErr w:type="spellEnd"/>
      <w:r w:rsidR="00745B7D">
        <w:t>)</w:t>
      </w:r>
      <w:r w:rsidR="00253010">
        <w:t xml:space="preserve">, </w:t>
      </w:r>
      <w:proofErr w:type="spellStart"/>
      <w:r w:rsidR="00312DAB">
        <w:t>Stankovci</w:t>
      </w:r>
      <w:proofErr w:type="spellEnd"/>
      <w:r w:rsidR="00312DAB">
        <w:t xml:space="preserve"> 0</w:t>
      </w:r>
      <w:r>
        <w:t xml:space="preserve">, OIB: </w:t>
      </w:r>
      <w:r w:rsidR="00312DAB">
        <w:t>67667910646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0F5206"/>
    <w:rsid w:val="00253010"/>
    <w:rsid w:val="00312DAB"/>
    <w:rsid w:val="00355A1F"/>
    <w:rsid w:val="003A4FE3"/>
    <w:rsid w:val="004730BE"/>
    <w:rsid w:val="00544E52"/>
    <w:rsid w:val="00581576"/>
    <w:rsid w:val="00631A1F"/>
    <w:rsid w:val="007211F5"/>
    <w:rsid w:val="00745B7D"/>
    <w:rsid w:val="00750908"/>
    <w:rsid w:val="00767251"/>
    <w:rsid w:val="007C474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6ABA"/>
    <w:rsid w:val="00CF77DF"/>
    <w:rsid w:val="00D365A6"/>
    <w:rsid w:val="00DA502A"/>
    <w:rsid w:val="00E1237E"/>
    <w:rsid w:val="00E14407"/>
    <w:rsid w:val="00E756DF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A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1A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1A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1A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1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1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1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DALMACIJE d.o.o. za proizvodnju i distribuciju električne energije</izvorni_sadrzaj>
    <derivirana_varijabla naziv="DomainObject.Predmet.ProtustrankaFormated_1">  SUNCE DALMACIJE d.o.o. za proizvodnju i distribuciju električne energije</derivirana_varijabla>
  </DomainObject.Predmet.ProtustrankaFormated>
  <DomainObject.Predmet.ProtustrankaFormatedOIB>
    <izvorni_sadrzaj>  SUNCE DALMACIJE d.o.o. za proizvodnju i distribuciju električne energije, OIB 67667910646</izvorni_sadrzaj>
    <derivirana_varijabla naziv="DomainObject.Predmet.ProtustrankaFormatedOIB_1">  SUNCE DALMACIJE d.o.o. za proizvodnju i distribuciju električne energije, OIB 67667910646</derivirana_varijabla>
  </DomainObject.Predmet.ProtustrankaFormatedOIB>
  <DomainObject.Predmet.ProtustrankaFormatedWithAdress>
    <izvorni_sadrzaj> SUNCE DALMACIJE d.o.o. za proizvodnju i distribuciju električne energije, Stankovci 0, 23422 Stankovci</izvorni_sadrzaj>
    <derivirana_varijabla naziv="DomainObject.Predmet.ProtustrankaFormatedWithAdress_1"> SUNCE DALMACIJE d.o.o. za proizvodnju i distribuciju električne energije, Stankovci 0, 23422 Stankovci</derivirana_varijabla>
  </DomainObject.Predmet.ProtustrankaFormatedWithAdress>
  <DomainObject.Predmet.ProtustrankaFormatedWithAdressOIB>
    <izvorni_sadrzaj> SUNCE DALMACIJE d.o.o. za proizvodnju i distribuciju električne energije, OIB 67667910646, Stankovci 0, 23422 Stankovci</izvorni_sadrzaj>
    <derivirana_varijabla naziv="DomainObject.Predmet.ProtustrankaFormatedWithAdressOIB_1"> SUNCE DALMACIJE d.o.o. za proizvodnju i distribuciju električne energije, OIB 67667910646, Stankovci 0, 23422 Stankovci</derivirana_varijabla>
  </DomainObject.Predmet.ProtustrankaFormatedWithAdressOIB>
  <DomainObject.Predmet.ProtustrankaWithAdress>
    <izvorni_sadrzaj>SUNCE DALMACIJE d.o.o. za proizvodnju i distribuciju električne energije Stankovci 0, 23422 Stankovci</izvorni_sadrzaj>
    <derivirana_varijabla naziv="DomainObject.Predmet.ProtustrankaWithAdress_1">SUNCE DALMACIJE d.o.o. za proizvodnju i distribuciju električne energije Stankovci 0, 23422 Stankovci</derivirana_varijabla>
  </DomainObject.Predmet.ProtustrankaWithAdress>
  <DomainObject.Predmet.ProtustrankaWithAdressOIB>
    <izvorni_sadrzaj>SUNCE DALMACIJE d.o.o. za proizvodnju i distribuciju električne energije, OIB 67667910646, Stankovci 0, 23422 Stankovci</izvorni_sadrzaj>
    <derivirana_varijabla naziv="DomainObject.Predmet.ProtustrankaWithAdressOIB_1">SUNCE DALMACIJE d.o.o. za proizvodnju i distribuciju električne energije, OIB 67667910646, Stankovci 0, 23422 Stankovci</derivirana_varijabla>
  </DomainObject.Predmet.ProtustrankaWithAdressOIB>
  <DomainObject.Predmet.ProtustrankaNazivFormated>
    <izvorni_sadrzaj>SUNCE DALMACIJE d.o.o. za proizvodnju i distribuciju električne energije</izvorni_sadrzaj>
    <derivirana_varijabla naziv="DomainObject.Predmet.ProtustrankaNazivFormated_1">SUNCE DALMACIJE d.o.o. za proizvodnju i distribuciju električne energije</derivirana_varijabla>
  </DomainObject.Predmet.ProtustrankaNazivFormated>
  <DomainObject.Predmet.ProtustrankaNazivFormatedOIB>
    <izvorni_sadrzaj>SUNCE DALMACIJE d.o.o. za proizvodnju i distribuciju električne energije, OIB 67667910646</izvorni_sadrzaj>
    <derivirana_varijabla naziv="DomainObject.Predmet.ProtustrankaNazivFormatedOIB_1">SUNCE DALMACIJE d.o.o. za proizvodnju i distribuciju električne energije, OIB 67667910646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10879.79</izvorni_sadrzaj>
    <derivirana_varijabla naziv="DomainObject.Predmet.TrenutnaVrijednost_1">10879.79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DALMACIJE d.o.o. za proizvodnju i distribuciju električne energije</item>
    </izvorni_sadrzaj>
    <derivirana_varijabla naziv="DomainObject.Predmet.ProtuStrankaListFormated_1">
      <item>SUNCE DALMACIJE d.o.o. za proizvodnju i distribuciju električne energije</item>
    </derivirana_varijabla>
  </DomainObject.Predmet.ProtuStrankaListFormated>
  <DomainObject.Predmet.ProtuStrankaListFormatedOIB>
    <izvorni_sadrzaj>
      <item>SUNCE DALMACIJE d.o.o. za proizvodnju i distribuciju električne energije, OIB 67667910646</item>
    </izvorni_sadrzaj>
    <derivirana_varijabla naziv="DomainObject.Predmet.ProtuStrankaListFormatedOIB_1">
      <item>SUNCE DALMACIJE d.o.o. za proizvodnju i distribuciju električne energije, OIB 67667910646</item>
    </derivirana_varijabla>
  </DomainObject.Predmet.ProtuStrankaListFormatedOIB>
  <DomainObject.Predmet.ProtuStrankaListFormatedWithAdress>
    <izvorni_sadrzaj>
      <item>SUNCE DALMACIJE d.o.o. za proizvodnju i distribuciju električne energije, Stankovci 0, 23422 Stankovci</item>
    </izvorni_sadrzaj>
    <derivirana_varijabla naziv="DomainObject.Predmet.ProtuStrankaListFormatedWithAdress_1">
      <item>SUNCE DALMACIJE d.o.o. za proizvodnju i distribuciju električne energije, Stankovci 0, 23422 Stankovci</item>
    </derivirana_varijabla>
  </DomainObject.Predmet.ProtuStrankaListFormatedWithAdress>
  <DomainObject.Predmet.ProtuStrankaListFormatedWithAdressOIB>
    <izvorni_sadrzaj>
      <item>SUNCE DALMACIJE d.o.o. za proizvodnju i distribuciju električne energije, OIB 67667910646, Stankovci 0, 23422 Stankovci</item>
    </izvorni_sadrzaj>
    <derivirana_varijabla naziv="DomainObject.Predmet.ProtuStrankaListFormatedWithAdressOIB_1">
      <item>SUNCE DALMACIJE d.o.o. za proizvodnju i distribuciju električne energije, OIB 67667910646, Stankovci 0, 23422 Stankovci</item>
    </derivirana_varijabla>
  </DomainObject.Predmet.ProtuStrankaListFormatedWithAdressOIB>
  <DomainObject.Predmet.ProtuStrankaListNazivFormated>
    <izvorni_sadrzaj>
      <item>SUNCE DALMACIJE d.o.o. za proizvodnju i distribuciju električne energije</item>
    </izvorni_sadrzaj>
    <derivirana_varijabla naziv="DomainObject.Predmet.ProtuStrankaListNazivFormated_1">
      <item>SUNCE DALMACIJE d.o.o. za proizvodnju i distribuciju električne energije</item>
    </derivirana_varijabla>
  </DomainObject.Predmet.ProtuStrankaListNazivFormated>
  <DomainObject.Predmet.ProtuStrankaListNazivFormatedOIB>
    <izvorni_sadrzaj>
      <item>SUNCE DALMACIJE d.o.o. za proizvodnju i distribuciju električne energije, OIB 67667910646</item>
    </izvorni_sadrzaj>
    <derivirana_varijabla naziv="DomainObject.Predmet.ProtuStrankaListNazivFormatedOIB_1">
      <item>SUNCE DALMACIJE d.o.o. za proizvodnju i distribuciju električne energije, OIB 67667910646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DALMACIJE d.o.o. za proizvodnju i distribuciju električne energije</izvorni_sadrzaj>
    <derivirana_varijabla naziv="DomainObject.Predmet.ProtustrankaIDrugi_1">SUNCE DALMACIJE d.o.o. za proizvodnju i distribuciju električne energije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SUNCE DALMACIJE d.o.o. za proizvodnju i distribuciju električne energije, OIB 67667910646, Stankovci 0, 23422 Stankovci</izvorni_sadrzaj>
    <derivirana_varijabla naziv="DomainObject.Predmet.ProtustrankaIDrugiAdressOIB_1">SUNCE DALMACIJE d.o.o. za proizvodnju i distribuciju električne energije, OIB 67667910646, Stankovci 0,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SUNCE DALMACIJE d.o.o. za proizvodnju i distribuciju električne energije</item>
    </izvorni_sadrzaj>
    <derivirana_varijabla naziv="DomainObject.Predmet.SudioniciListNaziv_1">
      <item>Financijska agencija</item>
      <item>SUNCE DALMACIJE d.o.o. za proizvodnju i distribuciju električne energije</item>
    </derivirana_varijabla>
  </DomainObject.Predmet.SudioniciListNaziv>
  <DomainObject.Predmet.SudioniciListAdressOIB>
    <izvorni_sadrzaj>
      <item>Financijska agencija, OIB 85821130368, Ivana Danila 4,23000 Zadar</item>
      <item>SUNCE DALMACIJE d.o.o. za proizvodnju i distribuciju električne energije, OIB 67667910646, Stankovci 0,23422 Stankovci</item>
    </izvorni_sadrzaj>
    <derivirana_varijabla naziv="DomainObject.Predmet.SudioniciListAdressOIB_1">
      <item>Financijska agencija, OIB 85821130368, Ivana Danila 4,23000 Zadar</item>
      <item>SUNCE DALMACIJE d.o.o. za proizvodnju i distribuciju električne energije, OIB 67667910646, Stankovci 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67667910646</item>
    </izvorni_sadrzaj>
    <derivirana_varijabla naziv="DomainObject.Predmet.SudioniciListNazivOIB_1">
      <item>, OIB 85821130368</item>
      <item>, OIB 67667910646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1188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2017-02-03T08:15:00Z</dcterms:created>
  <dc:creator>Nena Mužanović</dc:creator>
  <cp:lastModifiedBy>Nena Mužanović</cp:lastModifiedBy>
  <cp:lastPrinted>2017-02-03T08:19:00Z</cp:lastPrinted>
  <dcterms:modified xmlns:xsi="http://www.w3.org/2001/XMLSchema-instance" xsi:type="dcterms:W3CDTF">2017-02-03T09:15:00Z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