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8cdb9" w14:paraId="b68cdb9" w:rsidRDefault="00847CB4" w:rsidP="00847CB4" w:rsidR="00847CB4">
      <w:pPr>
        <w:jc w:val="right"/>
        <w15:collapsed w:val="false"/>
      </w:pPr>
      <w:r>
        <w:t>Broj: 6 St-</w:t>
      </w:r>
      <w:r w:rsidR="00222FFA">
        <w:t>112</w:t>
      </w:r>
      <w:r w:rsidR="004A7B80">
        <w:t>7</w:t>
      </w:r>
      <w:r>
        <w:t>/18-3</w:t>
      </w:r>
    </w:p>
    <w:p w:rsidRDefault="00847CB4" w:rsidP="00847CB4" w:rsidR="00847CB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CB4" w:rsidP="00847CB4" w:rsidR="00847CB4"/>
    <w:p w:rsidRDefault="00847CB4" w:rsidP="00847CB4" w:rsidR="00847CB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847CB4" w:rsidR="00847CB4">
      <w:pPr>
        <w:pStyle w:val="Tijeloteksta"/>
      </w:pPr>
      <w:r>
        <w:tab/>
        <w:t xml:space="preserve">Trgovački sud u Osijeku, po stečajnoj sutkinji Nadi Roso, u stečajnom postupku predlagatelja FINA RC Osijek za otvaranje stečajnog postupka nad dužnikom: </w:t>
      </w:r>
      <w:r w:rsidR="004A7B80">
        <w:rPr>
          <w:b/>
        </w:rPr>
        <w:t>PRIMERO d.o.o. Belišće, Vladimira Nazora 58, OIB: 88708303008, MBS: 030180563</w:t>
      </w:r>
      <w:r>
        <w:t xml:space="preserve">, dana 28. rujna 2018. g.,  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847CB4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r w:rsidR="004A7B80">
        <w:t xml:space="preserve">Ada </w:t>
      </w:r>
      <w:proofErr w:type="spellStart"/>
      <w:r w:rsidR="004A7B80">
        <w:t>Komaromy</w:t>
      </w:r>
      <w:proofErr w:type="spellEnd"/>
      <w:r w:rsidR="004A7B80">
        <w:t>, Belišće, Vladimira Nazora 58, OIB: 98443283754</w:t>
      </w:r>
      <w:r>
        <w:t xml:space="preserve"> 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4A7B80">
        <w:rPr>
          <w:b/>
        </w:rPr>
        <w:t>1127</w:t>
      </w:r>
      <w:r>
        <w:rPr>
          <w:b/>
        </w:rPr>
        <w:t>-18</w:t>
      </w:r>
      <w:r>
        <w:t xml:space="preserve"> koji se vodi kod Hrvatske poštanske banke d.d. za stečajnog dužnika </w:t>
      </w:r>
      <w:r w:rsidR="004A7B80">
        <w:rPr>
          <w:b/>
        </w:rPr>
        <w:t>PRIMERO d.o.o. Belišće, Vladimira Nazora 58, OIB: 88708303008, MBS: 030180563</w:t>
      </w:r>
      <w:r w:rsidR="004A7B80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4A7B80">
        <w:t xml:space="preserve">Ada </w:t>
      </w:r>
      <w:proofErr w:type="spellStart"/>
      <w:r w:rsidR="004A7B80">
        <w:t>Komaromy</w:t>
      </w:r>
      <w:proofErr w:type="spellEnd"/>
      <w:r w:rsidR="004A7B80">
        <w:t xml:space="preserve">, Belišće, Vladimira Nazora 58, OIB: 98443283754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4A7B80">
        <w:t xml:space="preserve">Ada </w:t>
      </w:r>
      <w:proofErr w:type="spellStart"/>
      <w:r w:rsidR="004A7B80">
        <w:t>Komaromy</w:t>
      </w:r>
      <w:proofErr w:type="spellEnd"/>
      <w:r w:rsidR="004A7B80">
        <w:t>, Belišće, Vladimira Nazora 58, OIB: 98443283754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4A7B80">
        <w:t xml:space="preserve">Ada </w:t>
      </w:r>
      <w:proofErr w:type="spellStart"/>
      <w:r w:rsidR="004A7B80">
        <w:t>Komaromy</w:t>
      </w:r>
      <w:proofErr w:type="spellEnd"/>
      <w:r w:rsidR="004A7B80">
        <w:t xml:space="preserve">, Belišće, Vladimira Nazora 58, OIB: 98443283754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4A7B80" w:rsidP="004A7B80" w:rsidR="00847CB4">
      <w:pPr>
        <w:tabs>
          <w:tab w:pos="7950" w:val="left"/>
        </w:tabs>
        <w:ind w:firstLine="720"/>
        <w:jc w:val="both"/>
      </w:pPr>
      <w:r>
        <w:tab/>
      </w:r>
    </w:p>
    <w:p w:rsidRDefault="004A7B80" w:rsidP="004A7B80" w:rsidR="004A7B80">
      <w:pPr>
        <w:jc w:val="right"/>
      </w:pPr>
      <w:r>
        <w:t>Broj: 6 St-1127/18-3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4A7B80">
        <w:t xml:space="preserve">Ada </w:t>
      </w:r>
      <w:proofErr w:type="spellStart"/>
      <w:r w:rsidR="004A7B80">
        <w:t>Komaromy</w:t>
      </w:r>
      <w:proofErr w:type="spellEnd"/>
      <w:r w:rsidR="004A7B80">
        <w:t>, Belišće, Vladimira Nazora 58, OIB: 98443283754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>U Osijeku 28. rujna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847CB4" w:rsidR="00847CB4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4A7B80">
        <w:t xml:space="preserve">Ada </w:t>
      </w:r>
      <w:proofErr w:type="spellStart"/>
      <w:r w:rsidR="004A7B80">
        <w:t>Komaromy</w:t>
      </w:r>
      <w:proofErr w:type="spellEnd"/>
      <w:r w:rsidR="004A7B80">
        <w:t>, Belišće, Vladimira Nazora 58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K-28.10.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36E5" w:rsidR="007836E5">
      <w:r>
        <w:separator/>
      </w:r>
    </w:p>
  </w:endnote>
  <w:endnote w:id="0" w:type="continuationSeparator">
    <w:p w:rsidRDefault="007836E5" w:rsidR="007836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36E5" w:rsidR="007836E5">
      <w:r>
        <w:separator/>
      </w:r>
    </w:p>
  </w:footnote>
  <w:footnote w:id="0" w:type="continuationSeparator">
    <w:p w:rsidRDefault="007836E5" w:rsidR="007836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C3740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C6560"/>
    <w:rsid w:val="002F795A"/>
    <w:rsid w:val="002F79FD"/>
    <w:rsid w:val="00313F98"/>
    <w:rsid w:val="003258FC"/>
    <w:rsid w:val="00325955"/>
    <w:rsid w:val="00327B99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26B1D"/>
    <w:rsid w:val="006772E4"/>
    <w:rsid w:val="006826C2"/>
    <w:rsid w:val="006837ED"/>
    <w:rsid w:val="006A2081"/>
    <w:rsid w:val="006A2408"/>
    <w:rsid w:val="006A56C2"/>
    <w:rsid w:val="006D606B"/>
    <w:rsid w:val="006E35F4"/>
    <w:rsid w:val="006E38AD"/>
    <w:rsid w:val="0071683B"/>
    <w:rsid w:val="007242CD"/>
    <w:rsid w:val="00725641"/>
    <w:rsid w:val="0072710A"/>
    <w:rsid w:val="0074657E"/>
    <w:rsid w:val="0074711B"/>
    <w:rsid w:val="00770E51"/>
    <w:rsid w:val="007836E5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6A2B"/>
    <w:rsid w:val="00AB56F9"/>
    <w:rsid w:val="00AD24AA"/>
    <w:rsid w:val="00AD76C3"/>
    <w:rsid w:val="00AF787C"/>
    <w:rsid w:val="00B11D59"/>
    <w:rsid w:val="00B27C25"/>
    <w:rsid w:val="00B41F79"/>
    <w:rsid w:val="00B54B7E"/>
    <w:rsid w:val="00B84F0F"/>
    <w:rsid w:val="00B923EB"/>
    <w:rsid w:val="00BC33DE"/>
    <w:rsid w:val="00BC3740"/>
    <w:rsid w:val="00BE009D"/>
    <w:rsid w:val="00BF6F99"/>
    <w:rsid w:val="00BF7940"/>
    <w:rsid w:val="00C017B5"/>
    <w:rsid w:val="00C15361"/>
    <w:rsid w:val="00C26291"/>
    <w:rsid w:val="00C3548B"/>
    <w:rsid w:val="00C4707F"/>
    <w:rsid w:val="00C62F81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C37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37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7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7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7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C37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37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7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7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7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St-1127/2018</izvorni_sadrzaj>
    <derivirana_varijabla naziv="DomainObject.Predmet.OznakaBroj_1">St-1127/2018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PRIMERO d.o.o.za proizvodnju i usluge</izvorni_sadrzaj>
    <derivirana_varijabla naziv="DomainObject.Predmet.ProtustrankaFormated_1">  PRIMERO d.o.o.za proizvodnju i usluge</derivirana_varijabla>
  </DomainObject.Predmet.ProtustrankaFormated>
  <DomainObject.Predmet.ProtustrankaFormatedOIB>
    <izvorni_sadrzaj>  PRIMERO d.o.o.za proizvodnju i usluge, OIB 88708303008</izvorni_sadrzaj>
    <derivirana_varijabla naziv="DomainObject.Predmet.ProtustrankaFormatedOIB_1">  PRIMERO d.o.o.za proizvodnju i usluge, OIB 88708303008</derivirana_varijabla>
  </DomainObject.Predmet.ProtustrankaFormatedOIB>
  <DomainObject.Predmet.ProtustrankaFormatedWithAdress>
    <izvorni_sadrzaj> PRIMERO d.o.o.za proizvodnju i usluge, Vladimira Nazora 58, 31551 Belišće</izvorni_sadrzaj>
    <derivirana_varijabla naziv="DomainObject.Predmet.ProtustrankaFormatedWithAdress_1"> PRIMERO d.o.o.za proizvodnju i usluge, Vladimira Nazora 58, 31551 Belišće</derivirana_varijabla>
  </DomainObject.Predmet.ProtustrankaFormatedWithAdress>
  <DomainObject.Predmet.ProtustrankaFormatedWithAdressOIB>
    <izvorni_sadrzaj> PRIMERO d.o.o.za proizvodnju i usluge, OIB 88708303008, Vladimira Nazora 58, 31551 Belišće</izvorni_sadrzaj>
    <derivirana_varijabla naziv="DomainObject.Predmet.ProtustrankaFormatedWithAdressOIB_1"> PRIMERO d.o.o.za proizvodnju i usluge, OIB 88708303008, Vladimira Nazora 58, 31551 Belišće</derivirana_varijabla>
  </DomainObject.Predmet.ProtustrankaFormatedWithAdressOIB>
  <DomainObject.Predmet.ProtustrankaWithAdress>
    <izvorni_sadrzaj>PRIMERO d.o.o.za proizvodnju i usluge Vladimira Nazora 58, 31551 Belišće</izvorni_sadrzaj>
    <derivirana_varijabla naziv="DomainObject.Predmet.ProtustrankaWithAdress_1">PRIMERO d.o.o.za proizvodnju i usluge Vladimira Nazora 58, 31551 Belišće</derivirana_varijabla>
  </DomainObject.Predmet.ProtustrankaWithAdress>
  <DomainObject.Predmet.ProtustrankaWithAdressOIB>
    <izvorni_sadrzaj>PRIMERO d.o.o.za proizvodnju i usluge, OIB 88708303008, Vladimira Nazora 58, 31551 Belišće</izvorni_sadrzaj>
    <derivirana_varijabla naziv="DomainObject.Predmet.ProtustrankaWithAdressOIB_1">PRIMERO d.o.o.za proizvodnju i usluge, OIB 88708303008, Vladimira Nazora 58, 31551 Belišće</derivirana_varijabla>
  </DomainObject.Predmet.ProtustrankaWithAdressOIB>
  <DomainObject.Predmet.ProtustrankaNazivFormated>
    <izvorni_sadrzaj>PRIMERO d.o.o.za proizvodnju i usluge</izvorni_sadrzaj>
    <derivirana_varijabla naziv="DomainObject.Predmet.ProtustrankaNazivFormated_1">PRIMERO d.o.o.za proizvodnju i usluge</derivirana_varijabla>
  </DomainObject.Predmet.ProtustrankaNazivFormated>
  <DomainObject.Predmet.ProtustrankaNazivFormatedOIB>
    <izvorni_sadrzaj>PRIMERO d.o.o.za proizvodnju i usluge, OIB 88708303008</izvorni_sadrzaj>
    <derivirana_varijabla naziv="DomainObject.Predmet.ProtustrankaNazivFormatedOIB_1">PRIMERO d.o.o.za proizvodnju i usluge, OIB 88708303008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PRIMERO d.o.o.za proizvodnju i usluge</item>
    </izvorni_sadrzaj>
    <derivirana_varijabla naziv="DomainObject.Predmet.ProtuStrankaListFormated_1">
      <item>PRIMERO d.o.o.za proizvodnju i usluge</item>
    </derivirana_varijabla>
  </DomainObject.Predmet.ProtuStrankaListFormated>
  <DomainObject.Predmet.ProtuStrankaListFormatedOIB>
    <izvorni_sadrzaj>
      <item>PRIMERO d.o.o.za proizvodnju i usluge, OIB 88708303008</item>
    </izvorni_sadrzaj>
    <derivirana_varijabla naziv="DomainObject.Predmet.ProtuStrankaListFormatedOIB_1">
      <item>PRIMERO d.o.o.za proizvodnju i usluge, OIB 88708303008</item>
    </derivirana_varijabla>
  </DomainObject.Predmet.ProtuStrankaListFormatedOIB>
  <DomainObject.Predmet.ProtuStrankaListFormatedWithAdress>
    <izvorni_sadrzaj>
      <item>PRIMERO d.o.o.za proizvodnju i usluge, Vladimira Nazora 58, 31551 Belišće</item>
    </izvorni_sadrzaj>
    <derivirana_varijabla naziv="DomainObject.Predmet.ProtuStrankaListFormatedWithAdress_1">
      <item>PRIMERO d.o.o.za proizvodnju i usluge, Vladimira Nazora 58, 31551 Belišće</item>
    </derivirana_varijabla>
  </DomainObject.Predmet.ProtuStrankaListFormatedWithAdress>
  <DomainObject.Predmet.ProtuStrankaListFormatedWithAdressOIB>
    <izvorni_sadrzaj>
      <item>PRIMERO d.o.o.za proizvodnju i usluge, OIB 88708303008, Vladimira Nazora 58, 31551 Belišće</item>
    </izvorni_sadrzaj>
    <derivirana_varijabla naziv="DomainObject.Predmet.ProtuStrankaListFormatedWithAdressOIB_1">
      <item>PRIMERO d.o.o.za proizvodnju i usluge, OIB 88708303008, Vladimira Nazora 58, 31551 Belišće</item>
    </derivirana_varijabla>
  </DomainObject.Predmet.ProtuStrankaListFormatedWithAdressOIB>
  <DomainObject.Predmet.ProtuStrankaListNazivFormated>
    <izvorni_sadrzaj>
      <item>PRIMERO d.o.o.za proizvodnju i usluge</item>
    </izvorni_sadrzaj>
    <derivirana_varijabla naziv="DomainObject.Predmet.ProtuStrankaListNazivFormated_1">
      <item>PRIMERO d.o.o.za proizvodnju i usluge</item>
    </derivirana_varijabla>
  </DomainObject.Predmet.ProtuStrankaListNazivFormated>
  <DomainObject.Predmet.ProtuStrankaListNazivFormatedOIB>
    <izvorni_sadrzaj>
      <item>PRIMERO d.o.o.za proizvodnju i usluge, OIB 88708303008</item>
    </izvorni_sadrzaj>
    <derivirana_varijabla naziv="DomainObject.Predmet.ProtuStrankaListNazivFormatedOIB_1">
      <item>PRIMERO d.o.o.za proizvodnju i usluge, OIB 88708303008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PRIMERO d.o.o.za proizvodnju i usluge</izvorni_sadrzaj>
    <derivirana_varijabla naziv="DomainObject.Predmet.ProtustrankaIDrugi_1">PRIMERO d.o.o.za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PRIMERO d.o.o.za proizvodnju i usluge, OIB 88708303008, Vladimira Nazora 58, 31551 Belišće</izvorni_sadrzaj>
    <derivirana_varijabla naziv="DomainObject.Predmet.ProtustrankaIDrugiAdressOIB_1">PRIMERO d.o.o.za proizvodnju i usluge, OIB 88708303008, Vladimira Nazora 58,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PRIMERO d.o.o.za proizvodnju i usluge</item>
    </izvorni_sadrzaj>
    <derivirana_varijabla naziv="DomainObject.Predmet.SudioniciListNaziv_1">
      <item>FINA RC OSIJEK</item>
      <item>PRIMERO d.o.o.za proizvodnju i usluge</item>
    </derivirana_varijabla>
  </DomainObject.Predmet.SudioniciListNaziv>
  <DomainObject.Predmet.SudioniciListAdressOIB>
    <izvorni_sadrzaj>
      <item>FINA RC OSIJEK, OIB 85821130368</item>
      <item>PRIMERO d.o.o.za proizvodnju i usluge, OIB 88708303008, Vladimira Nazora 58,31551 Belišće</item>
    </izvorni_sadrzaj>
    <derivirana_varijabla naziv="DomainObject.Predmet.SudioniciListAdressOIB_1">
      <item>FINA RC OSIJEK, OIB 85821130368</item>
      <item>PRIMERO d.o.o.za proizvodnju i usluge, OIB 88708303008, Vladimira Nazora 58,31551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88708303008</item>
    </izvorni_sadrzaj>
    <derivirana_varijabla naziv="DomainObject.Predmet.SudioniciListNazivOIB_1">
      <item>, OIB 85821130368</item>
      <item>, OIB 88708303008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793AE8-BFEC-4501-9B48-E39DC71650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483</properties:Words>
  <properties:Characters>2416</properties:Characters>
  <properties:Lines>127</properties:Lines>
  <properties:Paragraphs>25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2018-09-28T07:45:00Z</cp:lastPrinted>
  <dcterms:modified xmlns:xsi="http://www.w3.org/2001/XMLSchema-instance" xsi:type="dcterms:W3CDTF">2018-09-28T07:46:00Z</dcterms:modified>
  <cp:revision>38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