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e9fa" w14:paraId="926e9fa" w:rsidRDefault="00267A72" w:rsidR="007F3E3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St-6550/15-5</w:t>
      </w:r>
    </w:p>
    <w:p w:rsidRDefault="00267A72" w:rsidR="007F3E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860CF1" w:rsidR="007F3E3E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E3E" w:rsidR="007F3E3E">
      <w:pPr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267A72" w:rsidR="007F3E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267A72" w:rsidR="007F3E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267A72" w:rsidR="007F3E3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7F3E3E" w:rsidR="007F3E3E">
      <w:pPr>
        <w:jc w:val="center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St-6550/15, temeljem odredbe čl.430. Stečajnog zakona (NN br. 71/15),  dana  16. prosinca 2015., objavljuje </w:t>
      </w:r>
    </w:p>
    <w:p w:rsidRDefault="007F3E3E" w:rsidR="007F3E3E">
      <w:pPr>
        <w:jc w:val="both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7F3E3E" w:rsidR="007F3E3E">
      <w:pPr>
        <w:jc w:val="center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VRBIĆ PROMET d.o.o. Zagreb, 1. Novoselski odvojak 11, OIB:30197026250, MBS:08048519.</w:t>
      </w:r>
    </w:p>
    <w:p w:rsidRDefault="007F3E3E" w:rsidR="007F3E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60.439,92 kn.</w:t>
      </w:r>
    </w:p>
    <w:p w:rsidRDefault="007F3E3E" w:rsidR="007F3E3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7F3E3E" w:rsidR="007F3E3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F3E3E" w:rsidR="007F3E3E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267A72" w:rsidR="007F3E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267A72" w:rsidR="007F3E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7F3E3E" w:rsidR="007F3E3E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7F3E3E" w:rsidR="007F3E3E">
      <w:pPr>
        <w:jc w:val="both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267A72" w:rsidR="007F3E3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7F3E3E" w:rsidR="007F3E3E">
      <w:pPr>
        <w:jc w:val="right"/>
        <w:rPr>
          <w:rFonts w:hAnsi="Times New Roman" w:ascii="Times New Roman"/>
          <w:szCs w:val="24"/>
          <w:lang w:val="hr-HR"/>
        </w:rPr>
      </w:pPr>
    </w:p>
    <w:p w:rsidRDefault="007F3E3E" w:rsidR="007F3E3E">
      <w:pPr>
        <w:jc w:val="right"/>
        <w:rPr>
          <w:rFonts w:hAnsi="Times New Roman" w:ascii="Times New Roman"/>
          <w:szCs w:val="24"/>
          <w:lang w:val="hr-HR"/>
        </w:rPr>
      </w:pPr>
    </w:p>
    <w:p w:rsidRDefault="00267A72" w:rsidR="007F3E3E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267A72" w:rsidR="007F3E3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267A72" w:rsidR="00267A72"/>
    <w:sectPr w:rsidR="00267A72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F1"/>
    <w:rsid w:val="00267A72"/>
    <w:rsid w:val="002F3E41"/>
    <w:rsid w:val="007F3E3E"/>
    <w:rsid w:val="0086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F3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E4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F3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E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E4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E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E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2F3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E4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2F3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E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E4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E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E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6550</izvorni_sadrzaj>
    <derivirana_varijabla naziv="DomainObject.Predmet.Broj_1">6550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St-6550/2015</izvorni_sadrzaj>
    <derivirana_varijabla naziv="DomainObject.Predmet.OznakaBroj_1">St-6550/2015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VRBIĆ PROMET d.o.o.</izvorni_sadrzaj>
    <derivirana_varijabla naziv="DomainObject.Predmet.ProtustrankaFormated_1">  VRBIĆ PROMET d.o.o.</derivirana_varijabla>
  </DomainObject.Predmet.ProtustrankaFormated>
  <DomainObject.Predmet.ProtustrankaFormatedOIB>
    <izvorni_sadrzaj>  VRBIĆ PROMET d.o.o., OIB 30197026250</izvorni_sadrzaj>
    <derivirana_varijabla naziv="DomainObject.Predmet.ProtustrankaFormatedOIB_1">  VRBIĆ PROMET d.o.o., OIB 30197026250</derivirana_varijabla>
  </DomainObject.Predmet.ProtustrankaFormatedOIB>
  <DomainObject.Predmet.ProtustrankaFormatedWithAdress>
    <izvorni_sadrzaj> VRBIĆ PROMET d.o.o., 1. Novoselski odvojak 11, 10000 Zagreb</izvorni_sadrzaj>
    <derivirana_varijabla naziv="DomainObject.Predmet.ProtustrankaFormatedWithAdress_1"> VRBIĆ PROMET d.o.o., 1. Novoselski odvojak 11, 10000 Zagreb</derivirana_varijabla>
  </DomainObject.Predmet.ProtustrankaFormatedWithAdress>
  <DomainObject.Predmet.ProtustrankaFormatedWithAdressOIB>
    <izvorni_sadrzaj> VRBIĆ PROMET d.o.o., OIB 30197026250, 1. Novoselski odvojak 11, 10000 Zagreb</izvorni_sadrzaj>
    <derivirana_varijabla naziv="DomainObject.Predmet.ProtustrankaFormatedWithAdressOIB_1"> VRBIĆ PROMET d.o.o., OIB 30197026250, 1. Novoselski odvojak 11, 10000 Zagreb</derivirana_varijabla>
  </DomainObject.Predmet.ProtustrankaFormatedWithAdressOIB>
  <DomainObject.Predmet.ProtustrankaWithAdress>
    <izvorni_sadrzaj>VRBIĆ PROMET d.o.o. 1. Novoselski odvojak 11, 10000 Zagreb</izvorni_sadrzaj>
    <derivirana_varijabla naziv="DomainObject.Predmet.ProtustrankaWithAdress_1">VRBIĆ PROMET d.o.o. 1. Novoselski odvojak 11, 10000 Zagreb</derivirana_varijabla>
  </DomainObject.Predmet.ProtustrankaWithAdress>
  <DomainObject.Predmet.ProtustrankaWithAdressOIB>
    <izvorni_sadrzaj>VRBIĆ PROMET d.o.o., OIB 30197026250, 1. Novoselski odvojak 11, 10000 Zagreb</izvorni_sadrzaj>
    <derivirana_varijabla naziv="DomainObject.Predmet.ProtustrankaWithAdressOIB_1">VRBIĆ PROMET d.o.o., OIB 30197026250, 1. Novoselski odvojak 11, 10000 Zagreb</derivirana_varijabla>
  </DomainObject.Predmet.ProtustrankaWithAdressOIB>
  <DomainObject.Predmet.ProtustrankaNazivFormated>
    <izvorni_sadrzaj>VRBIĆ PROMET d.o.o.</izvorni_sadrzaj>
    <derivirana_varijabla naziv="DomainObject.Predmet.ProtustrankaNazivFormated_1">VRBIĆ PROMET d.o.o.</derivirana_varijabla>
  </DomainObject.Predmet.ProtustrankaNazivFormated>
  <DomainObject.Predmet.ProtustrankaNazivFormatedOIB>
    <izvorni_sadrzaj>VRBIĆ PROMET d.o.o., OIB 30197026250</izvorni_sadrzaj>
    <derivirana_varijabla naziv="DomainObject.Predmet.ProtustrankaNazivFormatedOIB_1">VRBIĆ PROMET d.o.o., OIB 30197026250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VRBIĆ PROMET d.o.o.</item>
    </izvorni_sadrzaj>
    <derivirana_varijabla naziv="DomainObject.Predmet.ProtuStrankaListFormated_1">
      <item>VRBIĆ PROMET d.o.o.</item>
    </derivirana_varijabla>
  </DomainObject.Predmet.ProtuStrankaListFormated>
  <DomainObject.Predmet.ProtuStrankaListFormatedOIB>
    <izvorni_sadrzaj>
      <item>VRBIĆ PROMET d.o.o., OIB 30197026250</item>
    </izvorni_sadrzaj>
    <derivirana_varijabla naziv="DomainObject.Predmet.ProtuStrankaListFormatedOIB_1">
      <item>VRBIĆ PROMET d.o.o., OIB 30197026250</item>
    </derivirana_varijabla>
  </DomainObject.Predmet.ProtuStrankaListFormatedOIB>
  <DomainObject.Predmet.ProtuStrankaListFormatedWithAdress>
    <izvorni_sadrzaj>
      <item>VRBIĆ PROMET d.o.o., 1. Novoselski odvojak 11, 10000 Zagreb</item>
    </izvorni_sadrzaj>
    <derivirana_varijabla naziv="DomainObject.Predmet.ProtuStrankaListFormatedWithAdress_1">
      <item>VRBIĆ PROMET d.o.o., 1. Novoselski odvojak 11, 10000 Zagreb</item>
    </derivirana_varijabla>
  </DomainObject.Predmet.ProtuStrankaListFormatedWithAdress>
  <DomainObject.Predmet.ProtuStrankaListFormatedWithAdressOIB>
    <izvorni_sadrzaj>
      <item>VRBIĆ PROMET d.o.o., OIB 30197026250, 1. Novoselski odvojak 11, 10000 Zagreb</item>
    </izvorni_sadrzaj>
    <derivirana_varijabla naziv="DomainObject.Predmet.ProtuStrankaListFormatedWithAdressOIB_1">
      <item>VRBIĆ PROMET d.o.o., OIB 30197026250, 1. Novoselski odvojak 11, 10000 Zagreb</item>
    </derivirana_varijabla>
  </DomainObject.Predmet.ProtuStrankaListFormatedWithAdressOIB>
  <DomainObject.Predmet.ProtuStrankaListNazivFormated>
    <izvorni_sadrzaj>
      <item>VRBIĆ PROMET d.o.o.</item>
    </izvorni_sadrzaj>
    <derivirana_varijabla naziv="DomainObject.Predmet.ProtuStrankaListNazivFormated_1">
      <item>VRBIĆ PROMET d.o.o.</item>
    </derivirana_varijabla>
  </DomainObject.Predmet.ProtuStrankaListNazivFormated>
  <DomainObject.Predmet.ProtuStrankaListNazivFormatedOIB>
    <izvorni_sadrzaj>
      <item>VRBIĆ PROMET d.o.o., OIB 30197026250</item>
    </izvorni_sadrzaj>
    <derivirana_varijabla naziv="DomainObject.Predmet.ProtuStrankaListNazivFormatedOIB_1">
      <item>VRBIĆ PROMET d.o.o., OIB 30197026250</item>
    </derivirana_varijabla>
  </DomainObject.Predmet.ProtuStrankaListNazivFormatedOIB>
  <DomainObject.Predmet.OstaliListFormated>
    <izvorni_sadrzaj>
      <item>KARLO VRBIĆ</item>
    </izvorni_sadrzaj>
    <derivirana_varijabla naziv="DomainObject.Predmet.OstaliListFormated_1">
      <item>KARLO VRBIĆ</item>
    </derivirana_varijabla>
  </DomainObject.Predmet.OstaliListFormated>
  <DomainObject.Predmet.OstaliListFormatedOIB>
    <izvorni_sadrzaj>
      <item>KARLO VRBIĆ, OIB 01256810055</item>
    </izvorni_sadrzaj>
    <derivirana_varijabla naziv="DomainObject.Predmet.OstaliListFormatedOIB_1">
      <item>KARLO VRBIĆ, OIB 01256810055</item>
    </derivirana_varijabla>
  </DomainObject.Predmet.OstaliListFormatedOIB>
  <DomainObject.Predmet.OstaliListFormatedWithAdress>
    <izvorni_sadrzaj>
      <item>KARLO VRBIĆ, KOZARI BOK ODVOJAK 7 24, 10000 Zagreb</item>
    </izvorni_sadrzaj>
    <derivirana_varijabla naziv="DomainObject.Predmet.OstaliListFormatedWithAdress_1">
      <item>KARLO VRBIĆ, KOZARI BOK ODVOJAK 7 24, 10000 Zagreb</item>
    </derivirana_varijabla>
  </DomainObject.Predmet.OstaliListFormatedWithAdress>
  <DomainObject.Predmet.OstaliListFormatedWithAdressOIB>
    <izvorni_sadrzaj>
      <item>KARLO VRBIĆ, OIB 01256810055, KOZARI BOK ODVOJAK 7 24, 10000 Zagreb</item>
    </izvorni_sadrzaj>
    <derivirana_varijabla naziv="DomainObject.Predmet.OstaliListFormatedWithAdressOIB_1">
      <item>KARLO VRBIĆ, OIB 01256810055, KOZARI BOK ODVOJAK 7 24, 10000 Zagreb</item>
    </derivirana_varijabla>
  </DomainObject.Predmet.OstaliListFormatedWithAdressOIB>
  <DomainObject.Predmet.OstaliListNazivFormated>
    <izvorni_sadrzaj>
      <item>KARLO VRBIĆ</item>
    </izvorni_sadrzaj>
    <derivirana_varijabla naziv="DomainObject.Predmet.OstaliListNazivFormated_1">
      <item>KARLO VRBIĆ</item>
    </derivirana_varijabla>
  </DomainObject.Predmet.OstaliListNazivFormated>
  <DomainObject.Predmet.OstaliListNazivFormatedOIB>
    <izvorni_sadrzaj>
      <item>KARLO VRBIĆ, OIB 01256810055</item>
    </izvorni_sadrzaj>
    <derivirana_varijabla naziv="DomainObject.Predmet.OstaliListNazivFormatedOIB_1">
      <item>KARLO VRBIĆ, OIB 01256810055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VRBIĆ PROMET d.o.o.</izvorni_sadrzaj>
    <derivirana_varijabla naziv="DomainObject.Predmet.ProtustrankaIDrugi_1">VRBIĆ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VRBIĆ PROMET d.o.o., OIB 30197026250, 1. Novoselski odvojak 11, 10000 Zagreb</izvorni_sadrzaj>
    <derivirana_varijabla naziv="DomainObject.Predmet.ProtustrankaIDrugiAdressOIB_1">VRBIĆ PROMET d.o.o., OIB 30197026250, 1. Novoselski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VRBIĆ PROMET d.o.o.</item>
      <item>FINA Regionalni centar Zagreb</item>
      <item>KARLO VRBIĆ</item>
    </izvorni_sadrzaj>
    <derivirana_varijabla naziv="DomainObject.Predmet.SudioniciListNaziv_1">
      <item>VRBIĆ PROMET d.o.o.</item>
      <item>FINA Regionalni centar Zagreb</item>
      <item>KARLO VRBIĆ</item>
    </derivirana_varijabla>
  </DomainObject.Predmet.SudioniciListNaziv>
  <DomainObject.Predmet.SudioniciListAdressOIB>
    <izvorni_sadrzaj>
      <item>VRBIĆ PROMET d.o.o., OIB 30197026250, 1. Novoselski odvojak 11,10000 Zagreb</item>
      <item>FINA Regionalni centar Zagreb, OIB 85821130368, Trg svibanjskih žrtava 1995. 1,10000 Zagreb</item>
      <item>KARLO VRBIĆ, OIB 01256810055, KOZARI BOK ODVOJAK 7 24,10000 Zagreb</item>
    </izvorni_sadrzaj>
    <derivirana_varijabla naziv="DomainObject.Predmet.SudioniciListAdressOIB_1">
      <item>VRBIĆ PROMET d.o.o., OIB 30197026250, 1. Novoselski odvojak 11,10000 Zagreb</item>
      <item>FINA Regionalni centar Zagreb, OIB 85821130368, Trg svibanjskih žrtava 1995. 1,10000 Zagreb</item>
      <item>KARLO VRBIĆ, OIB 01256810055, KOZARI BOK ODVOJAK 7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30197026250</item>
      <item>, OIB 85821130368</item>
      <item>, OIB 01256810055</item>
    </izvorni_sadrzaj>
    <derivirana_varijabla naziv="DomainObject.Predmet.SudioniciListNazivOIB_1">
      <item>, OIB 30197026250</item>
      <item>, OIB 85821130368</item>
      <item>, OIB 01256810055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1370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2015-12-16T09:49:00Z</dcterms:created>
  <dc:creator>Sudsko vijeæe</dc:creator>
  <cp:lastModifiedBy>Marina Markić</cp:lastModifiedBy>
  <cp:lastPrinted>2015-12-16T09:49:00Z</cp:lastPrinted>
  <dcterms:modified xmlns:xsi="http://www.w3.org/2001/XMLSchema-instance" xsi:type="dcterms:W3CDTF">2015-12-16T09:50:00Z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