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9ba99" w14:paraId="cc9ba99" w:rsidRDefault="00DE4392"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1891665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DE4392" w:rsidP="00DE4392" w:rsidR="00AE649C">
      <w:pPr>
        <w:pStyle w:val="NormaleSPIS"/>
        <w:spacing w:after="0"/>
      </w:pPr>
      <w:r>
        <w:t xml:space="preserve">         Republika Hrvatska</w:t>
      </w:r>
    </w:p>
    <w:p w:rsidRDefault="00DE4392" w:rsidP="00DE4392" w:rsidR="00DE4392">
      <w:pPr>
        <w:pStyle w:val="NormaleSPIS"/>
        <w:spacing w:after="0"/>
      </w:pPr>
      <w:r>
        <w:t xml:space="preserve">     Trgovački sud u Bjelovaru</w:t>
      </w:r>
    </w:p>
    <w:p w:rsidRDefault="00DE4392" w:rsidP="00DE4392" w:rsidR="00DE4392">
      <w:pPr>
        <w:pStyle w:val="NormaleSPIS"/>
        <w:spacing w:after="0"/>
      </w:pPr>
      <w:r>
        <w:t>Bjelovar, Šetalište dr.I.Lebovića 42.</w:t>
      </w:r>
    </w:p>
    <w:p w:rsidRDefault="00DE4392" w:rsidP="00DE4392" w:rsidR="00DE4392">
      <w:pPr>
        <w:pStyle w:val="NormaleSPIS"/>
        <w:jc w:val="right"/>
        <w:rPr>
          <w:b/>
        </w:rPr>
      </w:pPr>
      <w:r>
        <w:t>Poslovni broj: 7 St-247/2017-52</w:t>
      </w:r>
    </w:p>
    <w:p w:rsidRDefault="00DE4392" w:rsidP="00DE4392" w:rsidR="00DE4392">
      <w:pPr>
        <w:jc w:val="both"/>
      </w:pPr>
    </w:p>
    <w:p w:rsidRDefault="00DE4392" w:rsidP="00DE4392" w:rsidR="00DE4392">
      <w:pPr>
        <w:ind w:firstLine="720"/>
        <w:jc w:val="both"/>
      </w:pPr>
      <w:r>
        <w:t xml:space="preserve">Trgovački sud u Bjelovaru, po sucu Tomislavu </w:t>
      </w:r>
      <w:proofErr w:type="spellStart"/>
      <w:r>
        <w:t>Mrazoviću</w:t>
      </w:r>
      <w:proofErr w:type="spellEnd"/>
      <w:r>
        <w:t xml:space="preserve">, u stečajnom postupku nad stečajnim dužnikom BE-GOR d.o.o. za trgovinu i usluge u stečaju iz Zagreba, Žitnjak </w:t>
      </w:r>
      <w:proofErr w:type="spellStart"/>
      <w:r>
        <w:t>Bogdani</w:t>
      </w:r>
      <w:proofErr w:type="spellEnd"/>
      <w:r>
        <w:t xml:space="preserve"> 2, odvojak 4, OIB 16010728031, 7. siječnja 2019. donosi slijedeći</w:t>
      </w:r>
    </w:p>
    <w:p w:rsidRDefault="00DE4392" w:rsidP="00DE4392" w:rsidR="00DE4392">
      <w:pPr>
        <w:jc w:val="center"/>
      </w:pPr>
      <w:r>
        <w:t>Z A K L J U Č A K</w:t>
      </w:r>
      <w:r>
        <w:rPr>
          <w:b/>
        </w:rPr>
        <w:t xml:space="preserve">     </w:t>
      </w:r>
    </w:p>
    <w:p w:rsidRDefault="00DE4392" w:rsidP="00DE4392" w:rsidR="00DE4392">
      <w:pPr>
        <w:ind w:right="-141"/>
        <w:jc w:val="both"/>
      </w:pPr>
      <w:r>
        <w:tab/>
        <w:t>1.Nalaže se Financijskoj agenciji, Regionalnom centru Zagreb, postupiti po Zaključku ovog suda pod poslovnim brojem 7 St-247/2017-49 od 9. studenog 2018. godine i Zahtjevu stečajnog upravitelja od 14. studenog 2018. godine za prodaju predmetnih nekretnina u vlasništvu uvodno označenog stečajnog dužnika.</w:t>
      </w:r>
    </w:p>
    <w:p w:rsidRDefault="00DE4392" w:rsidP="00DE4392" w:rsidR="00DE4392">
      <w:pPr>
        <w:ind w:right="-141"/>
        <w:jc w:val="both"/>
      </w:pPr>
      <w:r>
        <w:tab/>
        <w:t xml:space="preserve">2.Troškovi provedbe prodaje predmetnih nekretnina u vlasništvu stečajnog dužnika koju provodi nadležna jedinica Financijske agencije elektroničkom javnom dražbom namiriti će se iz postignute </w:t>
      </w:r>
      <w:proofErr w:type="spellStart"/>
      <w:r>
        <w:t>kupovnine</w:t>
      </w:r>
      <w:proofErr w:type="spellEnd"/>
      <w:r>
        <w:t xml:space="preserve"> predmeta prodaje odnosno predmetnih nekretnina.</w:t>
      </w:r>
    </w:p>
    <w:p w:rsidRDefault="00DE4392" w:rsidP="00DE4392" w:rsidR="00DE4392">
      <w:pPr>
        <w:ind w:right="-141"/>
        <w:jc w:val="center"/>
      </w:pPr>
      <w:r>
        <w:t>Obrazloženje</w:t>
      </w:r>
    </w:p>
    <w:p w:rsidRDefault="00DE4392" w:rsidP="00DE4392" w:rsidR="00DE4392">
      <w:pPr>
        <w:jc w:val="both"/>
      </w:pPr>
      <w:r>
        <w:tab/>
        <w:t xml:space="preserve">Rješenjem ovog suda pod poslovnim brojem 7 St-247/2017-47 od 22. listopada 2018. godine određena je prodaja nekretnina u vlasništvu uvodno označenog stečajnog dužnika na kojima postoji </w:t>
      </w:r>
      <w:proofErr w:type="spellStart"/>
      <w:r>
        <w:t>razlučno</w:t>
      </w:r>
      <w:proofErr w:type="spellEnd"/>
      <w:r>
        <w:t xml:space="preserve"> pravo u stečajnom postupku, putem Financijske agencije, elektroničkom javnom dražbom.</w:t>
      </w:r>
      <w:r>
        <w:t xml:space="preserve"> </w:t>
      </w:r>
    </w:p>
    <w:p w:rsidRDefault="00DE4392" w:rsidP="00DE4392" w:rsidR="00DE4392">
      <w:r>
        <w:tab/>
        <w:t>Nakon pravomoćnosti navedenog rješenja, Zaključkom ovoga suda od 9. studenog 2018. godine određena je vrijednost, način i uvjeti prodaje predmetnih nekretnina, te je isto dostavljeno nadležnoj jedinici Financijske agencije na provedbu.</w:t>
      </w:r>
    </w:p>
    <w:p w:rsidRDefault="00DE4392" w:rsidP="00DE4392" w:rsidR="00DE4392">
      <w:pPr>
        <w:jc w:val="both"/>
      </w:pPr>
      <w:r>
        <w:tab/>
        <w:t xml:space="preserve">Financijska agencija, Regionalni centar Zagreb je podneskom od 27. prosinca 2018. godine Klasa:O/110-10/18-01/1846, </w:t>
      </w:r>
      <w:proofErr w:type="spellStart"/>
      <w:r>
        <w:t>Ur.broj</w:t>
      </w:r>
      <w:proofErr w:type="spellEnd"/>
      <w:r>
        <w:t>:07-01-18-13, obavijestila sud da je pozvala stečajnog upravitelja na uplatu predujma za provedbu prodaje predmetnih nekretnina elektroničkom javnom dražbom, u ime i za račun stečajnog dužnika u roku od 8 dana, ali da na računu FINE nije evidentirana uplata predujma stečajnog upravitelja u ime i za račun stečajnog dužnika pa stoga FINA od suda traži uputu o daljnjem tijeku ovog postupka u ovom predmetu.</w:t>
      </w:r>
    </w:p>
    <w:p w:rsidRDefault="00DE4392" w:rsidP="00DE4392" w:rsidR="00DE4392">
      <w:pPr>
        <w:jc w:val="both"/>
      </w:pPr>
      <w:r>
        <w:tab/>
        <w:t xml:space="preserve">Odredbom čl.247.st.4.Stečajnog zakona (Narodne novine broj 71/15, dalje SZ-a) propisano je da prodaju nekretnina stečajnog dužnika provodi Financijska agencija elektroničkom javnom dražbom. Dakle, iz same stipulacije citirane zakonske odredbe proizlazi da je riječ o zakonom propisanom načinu prodaje imovine stečajnog dužnika prema kojem je Financijska agencija dužna provesti prodaju nekretnina stečajnog dužnika na kojima postoji </w:t>
      </w:r>
      <w:proofErr w:type="spellStart"/>
      <w:r>
        <w:t>razlučno</w:t>
      </w:r>
      <w:proofErr w:type="spellEnd"/>
      <w:r>
        <w:t xml:space="preserve"> pravo na temelju sudskog rješenja, zaključka i zahtjeva za prodaju istih u smislu stavka 1. do 3. citirane odredbe.</w:t>
      </w:r>
    </w:p>
    <w:p w:rsidRDefault="00DE4392" w:rsidP="00DE4392" w:rsidR="00DE4392">
      <w:pPr>
        <w:spacing w:after="0"/>
        <w:jc w:val="center"/>
      </w:pPr>
      <w:r>
        <w:lastRenderedPageBreak/>
        <w:t>2</w:t>
      </w:r>
    </w:p>
    <w:p w:rsidRDefault="00DE4392" w:rsidP="00DE4392" w:rsidR="00DE4392">
      <w:pPr>
        <w:jc w:val="right"/>
      </w:pPr>
      <w:r>
        <w:t>Poslovni broj:7 St-247/2017-52</w:t>
      </w:r>
    </w:p>
    <w:p w:rsidRDefault="00DE4392" w:rsidP="00DE4392" w:rsidR="00DE4392">
      <w:pPr>
        <w:jc w:val="both"/>
      </w:pPr>
      <w:r>
        <w:tab/>
        <w:t xml:space="preserve">Nadalje, prema Pravilniku o načinu i postupku provedbe prodaje nekretnina i pokretnina u ovršnom postupku (Narodne novine broj 156/2014, u nastavku teksta:Pravilnik Financijska agencija će ovrhovoditelja pozvati na uplatu predujma za troškove provedbe prodaje elektroničkom javnom dražbom. </w:t>
      </w:r>
    </w:p>
    <w:p w:rsidRDefault="00DE4392" w:rsidP="00DE4392" w:rsidR="00DE4392">
      <w:pPr>
        <w:jc w:val="both"/>
      </w:pPr>
      <w:r>
        <w:tab/>
        <w:t xml:space="preserve">U konkretnom slučaju, niti stečajni dužnik, niti stečajni upravitelj, a posebice nadležni sud koji provodi predmetni stečajni postupak koji je podnio zahtjev Financijskoj agenciji za prodaju nekretnine stečajnog dužnika na temelju odredbe čl.247.SZ-a, nisu ovrhovoditelji u smislu Pravilnika. Naime, stečajni postupak je postupak generalne ovrhe u kojem isključivo stečajni dužnik može imati status </w:t>
      </w:r>
      <w:proofErr w:type="spellStart"/>
      <w:r>
        <w:t>ovršenika</w:t>
      </w:r>
      <w:proofErr w:type="spellEnd"/>
      <w:r>
        <w:t>. Slijedom navedenog, Financijska agencija nije ovlaštena na pozivanje stečajnog dužnika, stečajnog upravitelja i sud na plaćanje predujma naknade za provedbu prodaje nekretnine stečajnog dužnika elektroničkom javnom dražbom.</w:t>
      </w:r>
    </w:p>
    <w:p w:rsidRDefault="00DE4392" w:rsidP="00DE4392" w:rsidR="00DE4392">
      <w:pPr>
        <w:jc w:val="both"/>
      </w:pPr>
      <w:r>
        <w:tab/>
        <w:t xml:space="preserve">Kako se prodaja nekretnina stečajnog dužnika u stečajnom postupku na temelju odredbe čl.247.SZ-a ne može uvjetovati uplatom navedenog predujma, jer je riječ o zakonskoj obvezi Financijske agencije na provedbu prodaje iste, a ne o slobodnom raspolaganju ovrhovoditelja, tako će se troškovi provedbe prodaje predmetnih nekretnina namiriti iz postignute </w:t>
      </w:r>
      <w:proofErr w:type="spellStart"/>
      <w:r>
        <w:t>kupovnine</w:t>
      </w:r>
      <w:proofErr w:type="spellEnd"/>
      <w:r>
        <w:t xml:space="preserve">, a sve sukladno citiranim odredbama SZ-a koji je u ovom slučaju </w:t>
      </w:r>
      <w:proofErr w:type="spellStart"/>
      <w:r>
        <w:t>lex</w:t>
      </w:r>
      <w:proofErr w:type="spellEnd"/>
      <w:r>
        <w:t xml:space="preserve"> </w:t>
      </w:r>
      <w:proofErr w:type="spellStart"/>
      <w:r>
        <w:t>specialis</w:t>
      </w:r>
      <w:proofErr w:type="spellEnd"/>
      <w:r>
        <w:t xml:space="preserve"> u odnosu na provedbene propise Financijske agencije.</w:t>
      </w:r>
    </w:p>
    <w:p w:rsidRDefault="00DE4392" w:rsidP="00DE4392" w:rsidR="00DE4392">
      <w:pPr>
        <w:jc w:val="both"/>
      </w:pPr>
      <w:r>
        <w:tab/>
        <w:t xml:space="preserve">Slijedom svega navedenog, na temelju citiranih zakonskih odredbi čl.18.SZ-a u svezi s čl.45.st.1. i čl.18.st.2.SZ-a, sud je donio odluku kao u točki 1. i 2. izreke ovog zaključka, te time izvijestio FINU o daljnjem tijeku postupka u uvodno naznačenom spisu.  </w:t>
      </w:r>
    </w:p>
    <w:p w:rsidRDefault="00DE4392" w:rsidP="00DE4392" w:rsidR="00DE4392">
      <w:pPr>
        <w:ind w:firstLine="720"/>
        <w:jc w:val="center"/>
      </w:pPr>
      <w:r>
        <w:t>Bjelovar, 7. siječnja 2019.</w:t>
      </w:r>
    </w:p>
    <w:p w:rsidRDefault="00DE4392" w:rsidP="00DE4392" w:rsidR="00DE4392">
      <w:pPr>
        <w:ind w:firstLine="720"/>
        <w:jc w:val="both"/>
      </w:pPr>
      <w:r>
        <w:tab/>
      </w:r>
      <w:r>
        <w:tab/>
      </w:r>
      <w:r>
        <w:tab/>
      </w:r>
      <w:r>
        <w:tab/>
      </w:r>
      <w:r>
        <w:tab/>
      </w:r>
      <w:r>
        <w:tab/>
      </w:r>
      <w:r>
        <w:tab/>
        <w:t xml:space="preserve">               Sudac</w:t>
      </w:r>
    </w:p>
    <w:p w:rsidRDefault="00DE4392" w:rsidP="00DE4392" w:rsidR="00DE4392">
      <w:pPr>
        <w:ind w:firstLine="720"/>
        <w:jc w:val="both"/>
      </w:pPr>
      <w:r>
        <w:tab/>
      </w:r>
      <w:r>
        <w:tab/>
      </w:r>
      <w:r>
        <w:tab/>
      </w:r>
      <w:r>
        <w:tab/>
      </w:r>
      <w:r>
        <w:tab/>
      </w:r>
      <w:r>
        <w:tab/>
      </w:r>
      <w:r>
        <w:tab/>
        <w:t xml:space="preserve">      Tomislav Mrazović</w:t>
      </w:r>
      <w:bookmarkStart w:name="_GoBack" w:id="0"/>
      <w:bookmarkEnd w:id="0"/>
    </w:p>
    <w:p w:rsidRDefault="00DE4392" w:rsidP="00DE4392" w:rsidR="00DE4392">
      <w:pPr>
        <w:jc w:val="both"/>
      </w:pPr>
      <w:r>
        <w:t>PRAVNA POUKA: Protiv ovog zaključka nije dopušten pravni lijek (čl.18., st.2. i čl.19., st.7.Stečajnog zakona).</w:t>
      </w:r>
    </w:p>
    <w:p w:rsidRDefault="00DE4392" w:rsidP="00DE4392" w:rsidR="00DE4392">
      <w:pPr>
        <w:jc w:val="both"/>
      </w:pPr>
    </w:p>
    <w:p w:rsidRDefault="00DE4392" w:rsidP="00DE4392" w:rsidR="00DE4392">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4392"/>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4677715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siječnja 2019.</izvorni_sadrzaj>
    <derivirana_varijabla naziv="DomainObject.DatumDonosenjaOdluke_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St-247/2017-52</izvorni_sadrzaj>
    <derivirana_varijabla naziv="DomainObject.Oznaka_1">St-247/2017-52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izvorni_sadrzaj>
    <derivirana_varijabla naziv="DomainObject.Predmet.Broj_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St-247/2017</izvorni_sadrzaj>
    <derivirana_varijabla naziv="DomainObject.Predmet.OznakaBroj_1">St-247/2017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BE-GOR, društvo s ograničenom odgovornošću za trgovinu i usluge</izvorni_sadrzaj>
    <derivirana_varijabla naziv="DomainObject.Predmet.ProtustrankaFormated_1">  BE-GOR, društvo s ograničenom odgovornošću za trgovinu i usluge</derivirana_varijabla>
  </DomainObject.Predmet.ProtustrankaFormated>
  <DomainObject.Predmet.ProtustrankaFormatedOIB>
    <izvorni_sadrzaj>  BE-GOR, društvo s ograničenom odgovornošću za trgovinu i usluge, OIB 16010728031</izvorni_sadrzaj>
    <derivirana_varijabla naziv="DomainObject.Predmet.ProtustrankaFormatedOIB_1">  BE-GOR, društvo s ograničenom odgovornošću za trgovinu i usluge, OIB 16010728031</derivirana_varijabla>
  </DomainObject.Predmet.ProtustrankaFormatedOIB>
  <DomainObject.Predmet.ProtustrankaFormatedWithAdress>
    <izvorni_sadrzaj> BE-GOR, društvo s ograničenom odgovornošću za trgovinu i usluge, Žitnjak Bogdani 2. odv. 4, 10000 Zagreb</izvorni_sadrzaj>
    <derivirana_varijabla naziv="DomainObject.Predmet.ProtustrankaFormatedWithAdress_1"> BE-GOR, društvo s ograničenom odgovornošću za trgovinu i usluge, Žitnjak Bogdani 2. odv. 4, 10000 Zagreb</derivirana_varijabla>
  </DomainObject.Predmet.ProtustrankaFormatedWithAdress>
  <DomainObject.Predmet.ProtustrankaFormatedWithAdressOIB>
    <izvorni_sadrzaj> BE-GOR, društvo s ograničenom odgovornošću za trgovinu i usluge, OIB 16010728031, Žitnjak Bogdani 2. odv. 4, 10000 Zagreb</izvorni_sadrzaj>
    <derivirana_varijabla naziv="DomainObject.Predmet.ProtustrankaFormatedWithAdressOIB_1"> BE-GOR, društvo s ograničenom odgovornošću za trgovinu i usluge, OIB 16010728031, Žitnjak Bogdani 2. odv. 4, 10000 Zagreb</derivirana_varijabla>
  </DomainObject.Predmet.ProtustrankaFormatedWithAdressOIB>
  <DomainObject.Predmet.ProtustrankaWithAdress>
    <izvorni_sadrzaj>BE-GOR, društvo s ograničenom odgovornošću za trgovinu i usluge Žitnjak Bogdani 2. odv. 4, 10000 Zagreb</izvorni_sadrzaj>
    <derivirana_varijabla naziv="DomainObject.Predmet.ProtustrankaWithAdress_1">BE-GOR, društvo s ograničenom odgovornošću za trgovinu i usluge Žitnjak Bogdani 2. odv. 4, 10000 Zagreb</derivirana_varijabla>
  </DomainObject.Predmet.ProtustrankaWithAdress>
  <DomainObject.Predmet.ProtustrankaWithAdressOIB>
    <izvorni_sadrzaj>BE-GOR, društvo s ograničenom odgovornošću za trgovinu i usluge, OIB 16010728031, Žitnjak Bogdani 2. odv. 4, 10000 Zagreb</izvorni_sadrzaj>
    <derivirana_varijabla naziv="DomainObject.Predmet.ProtustrankaWithAdressOIB_1">BE-GOR, društvo s ograničenom odgovornošću za trgovinu i usluge, OIB 16010728031, Žitnjak Bogdani 2. odv. 4, 10000 Zagreb</derivirana_varijabla>
  </DomainObject.Predmet.ProtustrankaWithAdressOIB>
  <DomainObject.Predmet.ProtustrankaNazivFormated>
    <izvorni_sadrzaj>BE-GOR, društvo s ograničenom odgovornošću za trgovinu i usluge</izvorni_sadrzaj>
    <derivirana_varijabla naziv="DomainObject.Predmet.ProtustrankaNazivFormated_1">BE-GOR, društvo s ograničenom odgovornošću za trgovinu i usluge</derivirana_varijabla>
  </DomainObject.Predmet.ProtustrankaNazivFormated>
  <DomainObject.Predmet.ProtustrankaNazivFormatedOIB>
    <izvorni_sadrzaj>BE-GOR, društvo s ograničenom odgovornošću za trgovinu i usluge, OIB 16010728031</izvorni_sadrzaj>
    <derivirana_varijabla naziv="DomainObject.Predmet.ProtustrankaNazivFormatedOIB_1">BE-GOR, društvo s ograničenom odgovornošću za trgovinu i usluge, OIB 16010728031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BEUS; LJUBO BEUS; DIJANA JOVETIĆ; BISERKA GOLUBIĆ; NISA uslužno, trgovačko d.o.o.</izvorni_sadrzaj>
    <derivirana_varijabla naziv="DomainObject.Predmet.StrankaFormated_1">  BRANKO BEUS; LJUBO BEUS; DIJANA JOVETIĆ; BISERKA GOLUBIĆ; NISA uslužno, trgovačko d.o.o.</derivirana_varijabla>
  </DomainObject.Predmet.StrankaFormated>
  <DomainObject.Predmet.StrankaFormatedOIB>
    <izvorni_sadrzaj>  BRANKO BEUS, OIB 13075114884; LJUBO BEUS, OIB 56921804370; DIJANA JOVETIĆ, OIB 88571509857; BISERKA GOLUBIĆ, OIB 25537970438; NISA uslužno, trgovačko d.o.o., OIB 49132634023</izvorni_sadrzaj>
    <derivirana_varijabla naziv="DomainObject.Predmet.StrankaFormatedOIB_1">  BRANKO BEUS, OIB 13075114884; LJUBO BEUS, OIB 56921804370; DIJANA JOVETIĆ, OIB 88571509857; BISERKA GOLUBIĆ, OIB 25537970438; NISA uslužno, trgovačko d.o.o., OIB 49132634023</derivirana_varijabla>
  </DomainObject.Predmet.StrankaFormatedOIB>
  <DomainObject.Predmet.StrankaFormatedWithAdress>
    <izvorni_sadrzaj> BRANKO BEUS, Bogdani II odv. 4, 10000 Zagreb; LJUBO BEUS, Bogdani II odv. 4, 10000 Zagreb; DIJANA JOVETIĆ, Petrovaradinska 7a, 10000 Zagreb; BISERKA GOLUBIĆ, Kučerina 46, 10000 Zagreb; NISA uslužno, trgovačko d.o.o., Lokvina 14, 23234 Vir</izvorni_sadrzaj>
    <derivirana_varijabla naziv="DomainObject.Predmet.StrankaFormatedWithAdress_1"> BRANKO BEUS, Bogdani II odv. 4, 10000 Zagreb; LJUBO BEUS, Bogdani II odv. 4, 10000 Zagreb; DIJANA JOVETIĆ, Petrovaradinska 7a, 10000 Zagreb; BISERKA GOLUBIĆ, Kučerina 46, 10000 Zagreb; NISA uslužno, trgovačko d.o.o., Lokvina 14, 23234 Vir</derivirana_varijabla>
  </DomainObject.Predmet.StrankaFormatedWithAdress>
  <DomainObject.Predmet.StrankaFormatedWithAdressOIB>
    <izvorni_sadrzaj> BRANKO BEUS, OIB 13075114884, Bogdani II odv. 4, 10000 Zagreb; LJUBO BEUS, OIB 56921804370, Bogdani II odv. 4, 10000 Zagreb; DIJANA JOVETIĆ, OIB 88571509857, Petrovaradinska 7a, 10000 Zagreb; BISERKA GOLUBIĆ, OIB 25537970438, Kučerina 46, 10000 Zagreb; NISA uslužno, trgovačko d.o.o., OIB 49132634023, Lokvina 14, 23234 Vir</izvorni_sadrzaj>
    <derivirana_varijabla naziv="DomainObject.Predmet.StrankaFormatedWithAdressOIB_1"> BRANKO BEUS, OIB 13075114884, Bogdani II odv. 4, 10000 Zagreb; LJUBO BEUS, OIB 56921804370, Bogdani II odv. 4, 10000 Zagreb; DIJANA JOVETIĆ, OIB 88571509857, Petrovaradinska 7a, 10000 Zagreb; BISERKA GOLUBIĆ, OIB 25537970438, Kučerina 46, 10000 Zagreb; NISA uslužno, trgovačko d.o.o., OIB 49132634023, Lokvina 14, 23234 Vir</derivirana_varijabla>
  </DomainObject.Predmet.StrankaFormatedWithAdressOIB>
  <DomainObject.Predmet.StrankaWithAdress>
    <izvorni_sadrzaj>BRANKO BEUS Bogdani II odv. 4,10000 Zagreb,LJUBO BEUS Bogdani II odv. 4,10000 Zagreb,DIJANA JOVETIĆ Petrovaradinska 7a,10000 Zagreb,BISERKA GOLUBIĆ Kučerina 46,10000 Zagreb,NISA uslužno, trgovačko d.o.o. Lokvina 14,23234 Vir</izvorni_sadrzaj>
    <derivirana_varijabla naziv="DomainObject.Predmet.StrankaWithAdress_1">BRANKO BEUS Bogdani II odv. 4,10000 Zagreb,LJUBO BEUS Bogdani II odv. 4,10000 Zagreb,DIJANA JOVETIĆ Petrovaradinska 7a,10000 Zagreb,BISERKA GOLUBIĆ Kučerina 46,10000 Zagreb,NISA uslužno, trgovačko d.o.o. Lokvina 14,23234 Vir</derivirana_varijabla>
  </DomainObject.Predmet.StrankaWithAdress>
  <DomainObject.Predmet.StrankaWithAdressOIB>
    <izvorni_sadrzaj>BRANKO BEUS, OIB 13075114884, Bogdani II odv. 4,10000 Zagreb,LJUBO BEUS, OIB 56921804370, Bogdani II odv. 4,10000 Zagreb,DIJANA JOVETIĆ, OIB 88571509857, Petrovaradinska 7a,10000 Zagreb,BISERKA GOLUBIĆ, OIB 25537970438, Kučerina 46,10000 Zagreb,NISA uslužno, trgovačko d.o.o., OIB 49132634023, Lokvina 14,23234 Vir</izvorni_sadrzaj>
    <derivirana_varijabla naziv="DomainObject.Predmet.StrankaWithAdressOIB_1">BRANKO BEUS, OIB 13075114884, Bogdani II odv. 4,10000 Zagreb,LJUBO BEUS, OIB 56921804370, Bogdani II odv. 4,10000 Zagreb,DIJANA JOVETIĆ, OIB 88571509857, Petrovaradinska 7a,10000 Zagreb,BISERKA GOLUBIĆ, OIB 25537970438, Kučerina 46,10000 Zagreb,NISA uslužno, trgovačko d.o.o., OIB 49132634023, Lokvina 14,23234 Vir</derivirana_varijabla>
  </DomainObject.Predmet.StrankaWithAdressOIB>
  <DomainObject.Predmet.StrankaNazivFormated>
    <izvorni_sadrzaj>BRANKO BEUS,LJUBO BEUS,DIJANA JOVETIĆ,BISERKA GOLUBIĆ,NISA uslužno, trgovačko d.o.o.</izvorni_sadrzaj>
    <derivirana_varijabla naziv="DomainObject.Predmet.StrankaNazivFormated_1">BRANKO BEUS,LJUBO BEUS,DIJANA JOVETIĆ,BISERKA GOLUBIĆ,NISA uslužno, trgovačko d.o.o.</derivirana_varijabla>
  </DomainObject.Predmet.StrankaNazivFormated>
  <DomainObject.Predmet.StrankaNazivFormatedOIB>
    <izvorni_sadrzaj>BRANKO BEUS, OIB 13075114884,LJUBO BEUS, OIB 56921804370,DIJANA JOVETIĆ, OIB 88571509857,BISERKA GOLUBIĆ, OIB 25537970438,NISA uslužno, trgovačko d.o.o., OIB 49132634023</izvorni_sadrzaj>
    <derivirana_varijabla naziv="DomainObject.Predmet.StrankaNazivFormatedOIB_1">BRANKO BEUS, OIB 13075114884,LJUBO BEUS, OIB 56921804370,DIJANA JOVETIĆ, OIB 88571509857,BISERKA GOLUBIĆ, OIB 25537970438,NISA uslužno, trgovačko d.o.o., OIB 49132634023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BRANKO BEUS</item>
      <item>LJUBO BEUS</item>
      <item>DIJANA JOVETIĆ</item>
      <item>BISERKA GOLUBIĆ</item>
      <item>NISA uslužno, trgovačko d.o.o.</item>
    </izvorni_sadrzaj>
    <derivirana_varijabla naziv="DomainObject.Predmet.StrankaListFormated_1">
      <item>BRANKO BEUS</item>
      <item>LJUBO BEUS</item>
      <item>DIJANA JOVETIĆ</item>
      <item>BISERKA GOLUBIĆ</item>
      <item>NISA uslužno, trgovačko d.o.o.</item>
    </derivirana_varijabla>
  </DomainObject.Predmet.StrankaListFormated>
  <DomainObject.Predmet.StrankaListFormatedOIB>
    <izvorni_sadrzaj>
      <item>BRANKO BEUS, OIB 13075114884</item>
      <item>LJUBO BEUS, OIB 56921804370</item>
      <item>DIJANA JOVETIĆ, OIB 88571509857</item>
      <item>BISERKA GOLUBIĆ, OIB 25537970438</item>
      <item>NISA uslužno, trgovačko d.o.o., OIB 49132634023</item>
    </izvorni_sadrzaj>
    <derivirana_varijabla naziv="DomainObject.Predmet.StrankaListFormatedOIB_1">
      <item>BRANKO BEUS, OIB 13075114884</item>
      <item>LJUBO BEUS, OIB 56921804370</item>
      <item>DIJANA JOVETIĆ, OIB 88571509857</item>
      <item>BISERKA GOLUBIĆ, OIB 25537970438</item>
      <item>NISA uslužno, trgovačko d.o.o., OIB 49132634023</item>
    </derivirana_varijabla>
  </DomainObject.Predmet.StrankaListFormatedOIB>
  <DomainObject.Predmet.StrankaListFormatedWithAdress>
    <izvorni_sadrzaj>
      <item>BRANKO BEUS, Bogdani II odv. 4, 10000 Zagreb</item>
      <item>LJUBO BEUS, Bogdani II odv. 4, 10000 Zagreb</item>
      <item>DIJANA JOVETIĆ, Petrovaradinska 7a, 10000 Zagreb</item>
      <item>BISERKA GOLUBIĆ, Kučerina 46, 10000 Zagreb</item>
      <item>NISA uslužno, trgovačko d.o.o., Lokvina 14, 23234 Vir</item>
    </izvorni_sadrzaj>
    <derivirana_varijabla naziv="DomainObject.Predmet.StrankaListFormatedWithAdress_1">
      <item>BRANKO BEUS, Bogdani II odv. 4, 10000 Zagreb</item>
      <item>LJUBO BEUS, Bogdani II odv. 4, 10000 Zagreb</item>
      <item>DIJANA JOVETIĆ, Petrovaradinska 7a, 10000 Zagreb</item>
      <item>BISERKA GOLUBIĆ, Kučerina 46, 10000 Zagreb</item>
      <item>NISA uslužno, trgovačko d.o.o., Lokvina 14, 23234 Vir</item>
    </derivirana_varijabla>
  </DomainObject.Predmet.StrankaListFormatedWithAdress>
  <DomainObject.Predmet.StrankaListFormatedWithAdressOIB>
    <izvorni_sadrzaj>
      <item>BRANKO BEUS, OIB 13075114884, Bogdani II odv. 4, 10000 Zagreb</item>
      <item>LJUBO BEUS, OIB 56921804370, Bogdani II odv. 4, 10000 Zagreb</item>
      <item>DIJANA JOVETIĆ, OIB 88571509857, Petrovaradinska 7a, 10000 Zagreb</item>
      <item>BISERKA GOLUBIĆ, OIB 25537970438, Kučerina 46, 10000 Zagreb</item>
      <item>NISA uslužno, trgovačko d.o.o., OIB 49132634023, Lokvina 14, 23234 Vir</item>
    </izvorni_sadrzaj>
    <derivirana_varijabla naziv="DomainObject.Predmet.StrankaListFormatedWithAdressOIB_1">
      <item>BRANKO BEUS, OIB 13075114884, Bogdani II odv. 4, 10000 Zagreb</item>
      <item>LJUBO BEUS, OIB 56921804370, Bogdani II odv. 4, 10000 Zagreb</item>
      <item>DIJANA JOVETIĆ, OIB 88571509857, Petrovaradinska 7a, 10000 Zagreb</item>
      <item>BISERKA GOLUBIĆ, OIB 25537970438, Kučerina 46, 10000 Zagreb</item>
      <item>NISA uslužno, trgovačko d.o.o., OIB 49132634023, Lokvina 14, 23234 Vir</item>
    </derivirana_varijabla>
  </DomainObject.Predmet.StrankaListFormatedWithAdressOIB>
  <DomainObject.Predmet.StrankaListNazivFormated>
    <izvorni_sadrzaj>
      <item>BRANKO BEUS</item>
      <item>LJUBO BEUS</item>
      <item>DIJANA JOVETIĆ</item>
      <item>BISERKA GOLUBIĆ</item>
      <item>NISA uslužno, trgovačko d.o.o.</item>
    </izvorni_sadrzaj>
    <derivirana_varijabla naziv="DomainObject.Predmet.StrankaListNazivFormated_1">
      <item>BRANKO BEUS</item>
      <item>LJUBO BEUS</item>
      <item>DIJANA JOVETIĆ</item>
      <item>BISERKA GOLUBIĆ</item>
      <item>NISA uslužno, trgovačko d.o.o.</item>
    </derivirana_varijabla>
  </DomainObject.Predmet.StrankaListNazivFormated>
  <DomainObject.Predmet.StrankaListNazivFormatedOIB>
    <izvorni_sadrzaj>
      <item>BRANKO BEUS, OIB 13075114884</item>
      <item>LJUBO BEUS, OIB 56921804370</item>
      <item>DIJANA JOVETIĆ, OIB 88571509857</item>
      <item>BISERKA GOLUBIĆ, OIB 25537970438</item>
      <item>NISA uslužno, trgovačko d.o.o., OIB 49132634023</item>
    </izvorni_sadrzaj>
    <derivirana_varijabla naziv="DomainObject.Predmet.StrankaListNazivFormatedOIB_1">
      <item>BRANKO BEUS, OIB 13075114884</item>
      <item>LJUBO BEUS, OIB 56921804370</item>
      <item>DIJANA JOVETIĆ, OIB 88571509857</item>
      <item>BISERKA GOLUBIĆ, OIB 25537970438</item>
      <item>NISA uslužno, trgovačko d.o.o., OIB 49132634023</item>
    </derivirana_varijabla>
  </DomainObject.Predmet.StrankaListNazivFormatedOIB>
  <DomainObject.Predmet.ProtuStrankaListFormated>
    <izvorni_sadrzaj>
      <item>BE-GOR, društvo s ograničenom odgovornošću za trgovinu i usluge</item>
    </izvorni_sadrzaj>
    <derivirana_varijabla naziv="DomainObject.Predmet.ProtuStrankaListFormated_1">
      <item>BE-GOR, društvo s ograničenom odgovornošću za trgovinu i usluge</item>
    </derivirana_varijabla>
  </DomainObject.Predmet.ProtuStrankaListFormated>
  <DomainObject.Predmet.ProtuStrankaListFormatedOIB>
    <izvorni_sadrzaj>
      <item>BE-GOR, društvo s ograničenom odgovornošću za trgovinu i usluge, OIB 16010728031</item>
    </izvorni_sadrzaj>
    <derivirana_varijabla naziv="DomainObject.Predmet.ProtuStrankaListFormatedOIB_1">
      <item>BE-GOR, društvo s ograničenom odgovornošću za trgovinu i usluge, OIB 16010728031</item>
    </derivirana_varijabla>
  </DomainObject.Predmet.ProtuStrankaListFormatedOIB>
  <DomainObject.Predmet.ProtuStrankaListFormatedWithAdress>
    <izvorni_sadrzaj>
      <item>BE-GOR, društvo s ograničenom odgovornošću za trgovinu i usluge, Žitnjak Bogdani 2. odv. 4, 10000 Zagreb</item>
    </izvorni_sadrzaj>
    <derivirana_varijabla naziv="DomainObject.Predmet.ProtuStrankaListFormatedWithAdress_1">
      <item>BE-GOR, društvo s ograničenom odgovornošću za trgovinu i usluge, Žitnjak Bogdani 2. odv. 4, 10000 Zagreb</item>
    </derivirana_varijabla>
  </DomainObject.Predmet.ProtuStrankaListFormatedWithAdress>
  <DomainObject.Predmet.ProtuStrankaListFormatedWithAdressOIB>
    <izvorni_sadrzaj>
      <item>BE-GOR, društvo s ograničenom odgovornošću za trgovinu i usluge, OIB 16010728031, Žitnjak Bogdani 2. odv. 4, 10000 Zagreb</item>
    </izvorni_sadrzaj>
    <derivirana_varijabla naziv="DomainObject.Predmet.ProtuStrankaListFormatedWithAdressOIB_1">
      <item>BE-GOR, društvo s ograničenom odgovornošću za trgovinu i usluge, OIB 16010728031, Žitnjak Bogdani 2. odv. 4, 10000 Zagreb</item>
    </derivirana_varijabla>
  </DomainObject.Predmet.ProtuStrankaListFormatedWithAdressOIB>
  <DomainObject.Predmet.ProtuStrankaListNazivFormated>
    <izvorni_sadrzaj>
      <item>BE-GOR, društvo s ograničenom odgovornošću za trgovinu i usluge</item>
    </izvorni_sadrzaj>
    <derivirana_varijabla naziv="DomainObject.Predmet.ProtuStrankaListNazivFormated_1">
      <item>BE-GOR, društvo s ograničenom odgovornošću za trgovinu i usluge</item>
    </derivirana_varijabla>
  </DomainObject.Predmet.ProtuStrankaListNazivFormated>
  <DomainObject.Predmet.ProtuStrankaListNazivFormatedOIB>
    <izvorni_sadrzaj>
      <item>BE-GOR, društvo s ograničenom odgovornošću za trgovinu i usluge, OIB 16010728031</item>
    </izvorni_sadrzaj>
    <derivirana_varijabla naziv="DomainObject.Predmet.ProtuStrankaListNazivFormatedOIB_1">
      <item>BE-GOR, društvo s ograničenom odgovornošću za trgovinu i usluge, OIB 16010728031</item>
    </derivirana_varijabla>
  </DomainObject.Predmet.ProtuStrankaListNazivFormatedOIB>
  <DomainObject.Predmet.OstaliListFormated>
    <izvorni_sadrzaj>
      <item>Ljubo Beus</item>
      <item>ŽDO u Bjelovaru</item>
      <item>RAIFFEISENBANK MITTLERES RAABTAL eGen</item>
      <item>Odvjetničko društvo KALLAY &amp; PARTNERI, društvo s ograničenom odgovornošću</item>
    </izvorni_sadrzaj>
    <derivirana_varijabla naziv="DomainObject.Predmet.OstaliListFormated_1">
      <item>Ljubo Beus</item>
      <item>ŽDO u Bjelovaru</item>
      <item>RAIFFEISENBANK MITTLERES RAABTAL eGen</item>
      <item>Odvjetničko društvo KALLAY &amp; PARTNERI, društvo s ograničenom odgovornošću</item>
    </derivirana_varijabla>
  </DomainObject.Predmet.OstaliListFormated>
  <DomainObject.Predmet.OstaliListFormatedOIB>
    <izvorni_sadrzaj>
      <item>Ljubo Beus, OIB 56921804370</item>
      <item>ŽDO u Bjelovaru, OIB 86821435474</item>
      <item>RAIFFEISENBANK MITTLERES RAABTAL eGen, OIB 25376204437</item>
      <item>Odvjetničko društvo KALLAY &amp; PARTNERI, društvo s ograničenom odgovornošću, OIB 86709918716</item>
    </izvorni_sadrzaj>
    <derivirana_varijabla naziv="DomainObject.Predmet.OstaliListFormatedOIB_1">
      <item>Ljubo Beus, OIB 56921804370</item>
      <item>ŽDO u Bjelovaru, OIB 86821435474</item>
      <item>RAIFFEISENBANK MITTLERES RAABTAL eGen, OIB 25376204437</item>
      <item>Odvjetničko društvo KALLAY &amp; PARTNERI, društvo s ograničenom odgovornošću, OIB 86709918716</item>
    </derivirana_varijabla>
  </DomainObject.Predmet.OstaliListFormatedOIB>
  <DomainObject.Predmet.OstaliListFormatedWithAdress>
    <izvorni_sadrzaj>
      <item>Ljubo Beus, Žitnjak Bogdani Ii. Odvojak 4, 10000 Zagreb</item>
      <item>ŽDO u Bjelovaru</item>
      <item>RAIFFEISENBANK MITTLERES RAABTAL eGen, Paldau 40, 8341 Paldau</item>
      <item>Odvjetničko društvo KALLAY &amp; PARTNERI, društvo s ograničenom odgovornošću, Ilica 1A/III, 10000 Zagreb</item>
    </izvorni_sadrzaj>
    <derivirana_varijabla naziv="DomainObject.Predmet.OstaliListFormatedWithAdress_1">
      <item>Ljubo Beus, Žitnjak Bogdani Ii. Odvojak 4, 10000 Zagreb</item>
      <item>ŽDO u Bjelovaru</item>
      <item>RAIFFEISENBANK MITTLERES RAABTAL eGen, Paldau 40, 8341 Paldau</item>
      <item>Odvjetničko društvo KALLAY &amp; PARTNERI, društvo s ograničenom odgovornošću, Ilica 1A/III, 10000 Zagreb</item>
    </derivirana_varijabla>
  </DomainObject.Predmet.OstaliListFormatedWithAdress>
  <DomainObject.Predmet.OstaliListFormatedWithAdressOIB>
    <izvorni_sadrzaj>
      <item>Ljubo Beus, OIB 56921804370, Žitnjak Bogdani Ii. Odvojak 4, 10000 Zagreb</item>
      <item>ŽDO u Bjelovaru, OIB 86821435474</item>
      <item>RAIFFEISENBANK MITTLERES RAABTAL eGen, OIB 25376204437, Paldau 40, 8341 Paldau</item>
      <item>Odvjetničko društvo KALLAY &amp; PARTNERI, društvo s ograničenom odgovornošću, OIB 86709918716, Ilica 1A/III, 10000 Zagreb</item>
    </izvorni_sadrzaj>
    <derivirana_varijabla naziv="DomainObject.Predmet.OstaliListFormatedWithAdressOIB_1">
      <item>Ljubo Beus, OIB 56921804370, Žitnjak Bogdani Ii. Odvojak 4, 10000 Zagreb</item>
      <item>ŽDO u Bjelovaru, OIB 86821435474</item>
      <item>RAIFFEISENBANK MITTLERES RAABTAL eGen, OIB 25376204437, Paldau 40, 8341 Paldau</item>
      <item>Odvjetničko društvo KALLAY &amp; PARTNERI, društvo s ograničenom odgovornošću, OIB 86709918716, Ilica 1A/III, 10000 Zagreb</item>
    </derivirana_varijabla>
  </DomainObject.Predmet.OstaliListFormatedWithAdressOIB>
  <DomainObject.Predmet.OstaliListNazivFormated>
    <izvorni_sadrzaj>
      <item>Ljubo Beus</item>
      <item>ŽDO u Bjelovaru</item>
      <item>RAIFFEISENBANK MITTLERES RAABTAL eGen</item>
      <item>Odvjetničko društvo KALLAY &amp; PARTNERI, društvo s ograničenom odgovornošću</item>
    </izvorni_sadrzaj>
    <derivirana_varijabla naziv="DomainObject.Predmet.OstaliListNazivFormated_1">
      <item>Ljubo Beus</item>
      <item>ŽDO u Bjelovaru</item>
      <item>RAIFFEISENBANK MITTLERES RAABTAL eGen</item>
      <item>Odvjetničko društvo KALLAY &amp; PARTNERI, društvo s ograničenom odgovornošću</item>
    </derivirana_varijabla>
  </DomainObject.Predmet.OstaliListNazivFormated>
  <DomainObject.Predmet.OstaliListNazivFormatedOIB>
    <izvorni_sadrzaj>
      <item>Ljubo Beus, OIB 56921804370</item>
      <item>ŽDO u Bjelovaru, OIB 86821435474</item>
      <item>RAIFFEISENBANK MITTLERES RAABTAL eGen, OIB 25376204437</item>
      <item>Odvjetničko društvo KALLAY &amp; PARTNERI, društvo s ograničenom odgovornošću, OIB 86709918716</item>
    </izvorni_sadrzaj>
    <derivirana_varijabla naziv="DomainObject.Predmet.OstaliListNazivFormatedOIB_1">
      <item>Ljubo Beus, OIB 56921804370</item>
      <item>ŽDO u Bjelovaru, OIB 86821435474</item>
      <item>RAIFFEISENBANK MITTLERES RAABTAL eGen, OIB 25376204437</item>
      <item>Odvjetničko društvo KALLAY &amp; PARTNERI, društvo s ograničenom odgovornošću, OIB 86709918716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2019.</izvorni_sadrzaj>
    <derivirana_varijabla naziv="DomainObject.Datum_1">7. siječnja 2019.</derivirana_varijabla>
  </DomainObject.Datum>
  <DomainObject.PoslovniBrojDokumenta>
    <izvorni_sadrzaj>St-247/2017-52</izvorni_sadrzaj>
    <derivirana_varijabla naziv="DomainObject.PoslovniBrojDokumenta_1">St-247/2017-52</derivirana_varijabla>
  </DomainObject.PoslovniBrojDokumenta>
  <DomainObject.Predmet.StrankaIDrugi>
    <izvorni_sadrzaj>BRANKO BEUS i dr.</izvorni_sadrzaj>
    <derivirana_varijabla naziv="DomainObject.Predmet.StrankaIDrugi_1">BRANKO BEUS i dr.</derivirana_varijabla>
  </DomainObject.Predmet.StrankaIDrugi>
  <DomainObject.Predmet.ProtustrankaIDrugi>
    <izvorni_sadrzaj>BE-GOR, društvo s ograničenom odgovornošću za trgovinu i usluge</izvorni_sadrzaj>
    <derivirana_varijabla naziv="DomainObject.Predmet.ProtustrankaIDrugi_1">BE-GOR, društvo s ograničenom odgovornošću za trgovinu i usluge</derivirana_varijabla>
  </DomainObject.Predmet.ProtustrankaIDrugi>
  <DomainObject.Predmet.StrankaIDrugiAdressOIB>
    <izvorni_sadrzaj>BRANKO BEUS, OIB 13075114884, Bogdani II odv. 4, 10000 Zagreb i dr.</izvorni_sadrzaj>
    <derivirana_varijabla naziv="DomainObject.Predmet.StrankaIDrugiAdressOIB_1">BRANKO BEUS, OIB 13075114884, Bogdani II odv. 4, 10000 Zagreb i dr.</derivirana_varijabla>
  </DomainObject.Predmet.StrankaIDrugiAdressOIB>
  <DomainObject.Predmet.ProtustrankaIDrugiAdressOIB>
    <izvorni_sadrzaj>BE-GOR, društvo s ograničenom odgovornošću za trgovinu i usluge, OIB 16010728031, Žitnjak Bogdani 2. odv. 4, 10000 Zagreb</izvorni_sadrzaj>
    <derivirana_varijabla naziv="DomainObject.Predmet.ProtustrankaIDrugiAdressOIB_1">BE-GOR, društvo s ograničenom odgovornošću za trgovinu i usluge, OIB 16010728031, Žitnjak Bogdani 2. odv.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Ljubo Beus</item>
      <item>BE-GOR, društvo s ograničenom odgovornošću za trgovinu i usluge</item>
      <item>BRANKO BEUS</item>
      <item>LJUBO BEUS</item>
      <item>DIJANA JOVETIĆ</item>
      <item>BISERKA GOLUBIĆ</item>
      <item>NISA uslužno, trgovačko d.o.o.</item>
      <item>ŽDO u Bjelovaru</item>
      <item>RAIFFEISENBANK MITTLERES RAABTAL eGen</item>
      <item>Odvjetničko društvo KALLAY &amp; PARTNERI, društvo s ograničenom odgovornošću</item>
    </izvorni_sadrzaj>
    <derivirana_varijabla naziv="DomainObject.Predmet.SudioniciListNaziv_1">
      <item>Ljubo Beus</item>
      <item>BE-GOR, društvo s ograničenom odgovornošću za trgovinu i usluge</item>
      <item>BRANKO BEUS</item>
      <item>LJUBO BEUS</item>
      <item>DIJANA JOVETIĆ</item>
      <item>BISERKA GOLUBIĆ</item>
      <item>NISA uslužno, trgovačko d.o.o.</item>
      <item>ŽDO u Bjelovaru</item>
      <item>RAIFFEISENBANK MITTLERES RAABTAL eGen</item>
      <item>Odvjetničko društvo KALLAY &amp; PARTNERI, društvo s ograničenom odgovornošću</item>
    </derivirana_varijabla>
  </DomainObject.Predmet.SudioniciListNaziv>
  <DomainObject.Predmet.SudioniciListAdressOIB>
    <izvorni_sadrzaj>
      <item>Ljubo Beus, OIB 56921804370, Žitnjak Bogdani Ii. Odvojak 4,10000 Zagreb</item>
      <item>BE-GOR, društvo s ograničenom odgovornošću za trgovinu i usluge, OIB 16010728031, Žitnjak Bogdani 2. odv. 4,10000 Zagreb</item>
      <item>BRANKO BEUS, OIB 13075114884, Bogdani II odv. 4,10000 Zagreb</item>
      <item>LJUBO BEUS, OIB 56921804370, Bogdani II odv. 4,10000 Zagreb</item>
      <item>DIJANA JOVETIĆ, OIB 88571509857, Petrovaradinska 7a,10000 Zagreb</item>
      <item>BISERKA GOLUBIĆ, OIB 25537970438, Kučerina 46,10000 Zagreb</item>
      <item>NISA uslužno, trgovačko d.o.o., OIB 49132634023, Lokvina 14,23234 Vir</item>
      <item>ŽDO u Bjelovaru, OIB 86821435474</item>
      <item>RAIFFEISENBANK MITTLERES RAABTAL eGen, OIB 25376204437, Paldau 40,8341 Paldau</item>
      <item>Odvjetničko društvo KALLAY &amp; PARTNERI, društvo s ograničenom odgovornošću, OIB 86709918716, Ilica 1A/III,10000 Zagreb</item>
    </izvorni_sadrzaj>
    <derivirana_varijabla naziv="DomainObject.Predmet.SudioniciListAdressOIB_1">
      <item>Ljubo Beus, OIB 56921804370, Žitnjak Bogdani Ii. Odvojak 4,10000 Zagreb</item>
      <item>BE-GOR, društvo s ograničenom odgovornošću za trgovinu i usluge, OIB 16010728031, Žitnjak Bogdani 2. odv. 4,10000 Zagreb</item>
      <item>BRANKO BEUS, OIB 13075114884, Bogdani II odv. 4,10000 Zagreb</item>
      <item>LJUBO BEUS, OIB 56921804370, Bogdani II odv. 4,10000 Zagreb</item>
      <item>DIJANA JOVETIĆ, OIB 88571509857, Petrovaradinska 7a,10000 Zagreb</item>
      <item>BISERKA GOLUBIĆ, OIB 25537970438, Kučerina 46,10000 Zagreb</item>
      <item>NISA uslužno, trgovačko d.o.o., OIB 49132634023, Lokvina 14,23234 Vir</item>
      <item>ŽDO u Bjelovaru, OIB 86821435474</item>
      <item>RAIFFEISENBANK MITTLERES RAABTAL eGen, OIB 25376204437, Paldau 40,8341 Paldau</item>
      <item>Odvjetničko društvo KALLAY &amp; PARTNERI, društvo s ograničenom odgovornošću, OIB 86709918716, Ilica 1A/III,10000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CE1C06-CCDE-4AA1-98DA-4DFC452F3E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603</properties:Words>
  <properties:Characters>3811</properties:Characters>
  <properties:Lines>68</properties:Lines>
  <properties:Paragraphs>23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2019-01-07T13:41:00Z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St-247/2017-52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