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f9b0" w14:paraId="61ef9b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94334C">
        <w:t>2752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4334C">
        <w:t>2752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94334C">
        <w:t>"OMLADINSKA NOGOMETNA ŠKOLA RADNIK 2001"</w:t>
      </w:r>
      <w:r w:rsidR="00C95BAB">
        <w:t xml:space="preserve">, </w:t>
      </w:r>
      <w:r w:rsidR="0094334C">
        <w:t>Velika Gorica</w:t>
      </w:r>
      <w:r w:rsidR="00C95BAB">
        <w:t xml:space="preserve">, </w:t>
      </w:r>
      <w:r w:rsidR="0094334C">
        <w:t xml:space="preserve">Hrvatske bratske zajednice 80, </w:t>
      </w:r>
      <w:r w:rsidR="00C95BAB" w:rsidRPr="009F1879">
        <w:t>OIB:</w:t>
      </w:r>
      <w:r w:rsidR="00C95BAB">
        <w:t xml:space="preserve"> </w:t>
      </w:r>
      <w:r w:rsidR="0094334C">
        <w:t>46660462980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94334C">
        <w:t>136.129,16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50008E">
        <w:t>,v.r.</w:t>
      </w:r>
    </w:p>
    <w:p w:rsidRDefault="0050008E" w:rsidP="00E51E12" w:rsidR="0050008E">
      <w:pPr>
        <w:pStyle w:val="Tijeloteksta"/>
        <w:tabs>
          <w:tab w:pos="7080" w:val="center"/>
        </w:tabs>
        <w:spacing w:after="0"/>
        <w:jc w:val="right"/>
      </w:pPr>
    </w:p>
    <w:p w:rsidRDefault="0050008E" w:rsidP="0050008E" w:rsidR="0050008E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0008E" w:rsidP="0050008E" w:rsidR="0050008E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50008E" w:rsidP="0050008E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932" w:rsidR="00CF6932">
      <w:r>
        <w:separator/>
      </w:r>
    </w:p>
  </w:endnote>
  <w:endnote w:id="0" w:type="continuationSeparator">
    <w:p w:rsidRDefault="00CF6932" w:rsidR="00CF6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932" w:rsidR="00CF6932">
      <w:r>
        <w:separator/>
      </w:r>
    </w:p>
  </w:footnote>
  <w:footnote w:id="0" w:type="continuationSeparator">
    <w:p w:rsidRDefault="00CF6932" w:rsidR="00CF6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0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008E"/>
    <w:rsid w:val="00503745"/>
    <w:rsid w:val="00503C0F"/>
    <w:rsid w:val="0053446F"/>
    <w:rsid w:val="005648D9"/>
    <w:rsid w:val="005714BC"/>
    <w:rsid w:val="00572798"/>
    <w:rsid w:val="00577E3A"/>
    <w:rsid w:val="005801FE"/>
    <w:rsid w:val="00582077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1B6F"/>
    <w:rsid w:val="0094334C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3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17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St-2752/2015-7</izvorni_sadrzaj>
    <derivirana_varijabla naziv="DomainObject.Oznaka_1">St-2752/2015-7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St-2752/2015</izvorni_sadrzaj>
    <derivirana_varijabla naziv="DomainObject.Predmet.OznakaBroj_1">St-2752/2015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OMLADINSKA NOGOMETNA ŠKOLA RADNIK 2001</izvorni_sadrzaj>
    <derivirana_varijabla naziv="DomainObject.Predmet.ProtustrankaFormated_1">  OMLADINSKA NOGOMETNA ŠKOLA RADNIK 2001</derivirana_varijabla>
  </DomainObject.Predmet.ProtustrankaFormated>
  <DomainObject.Predmet.ProtustrankaFormatedOIB>
    <izvorni_sadrzaj>  OMLADINSKA NOGOMETNA ŠKOLA RADNIK 2001, OIB 46660462980</izvorni_sadrzaj>
    <derivirana_varijabla naziv="DomainObject.Predmet.ProtustrankaFormatedOIB_1">  OMLADINSKA NOGOMETNA ŠKOLA RADNIK 2001, OIB 46660462980</derivirana_varijabla>
  </DomainObject.Predmet.ProtustrankaFormatedOIB>
  <DomainObject.Predmet.ProtustrankaFormatedWithAdress>
    <izvorni_sadrzaj> OMLADINSKA NOGOMETNA ŠKOLA RADNIK 2001, HRVATSKE BRATSKE ZAJEDNICE 80, 10410 Velika Gorica</izvorni_sadrzaj>
    <derivirana_varijabla naziv="DomainObject.Predmet.ProtustrankaFormatedWithAdress_1"> OMLADINSKA NOGOMETNA ŠKOLA RADNIK 2001, HRVATSKE BRATSKE ZAJEDNICE 80, 10410 Velika Gorica</derivirana_varijabla>
  </DomainObject.Predmet.ProtustrankaFormatedWithAdress>
  <DomainObject.Predmet.ProtustrankaFormatedWithAdressOIB>
    <izvorni_sadrzaj> OMLADINSKA NOGOMETNA ŠKOLA RADNIK 2001, OIB 46660462980, HRVATSKE BRATSKE ZAJEDNICE 80, 10410 Velika Gorica</izvorni_sadrzaj>
    <derivirana_varijabla naziv="DomainObject.Predmet.ProtustrankaFormatedWithAdressOIB_1"> OMLADINSKA NOGOMETNA ŠKOLA RADNIK 2001, OIB 46660462980, HRVATSKE BRATSKE ZAJEDNICE 80, 10410 Velika Gorica</derivirana_varijabla>
  </DomainObject.Predmet.ProtustrankaFormatedWithAdressOIB>
  <DomainObject.Predmet.ProtustrankaWithAdress>
    <izvorni_sadrzaj>OMLADINSKA NOGOMETNA ŠKOLA RADNIK 2001 HRVATSKE BRATSKE ZAJEDNICE 80, 10410 Velika Gorica</izvorni_sadrzaj>
    <derivirana_varijabla naziv="DomainObject.Predmet.ProtustrankaWithAdress_1">OMLADINSKA NOGOMETNA ŠKOLA RADNIK 2001 HRVATSKE BRATSKE ZAJEDNICE 80, 10410 Velika Gorica</derivirana_varijabla>
  </DomainObject.Predmet.ProtustrankaWithAdress>
  <DomainObject.Predmet.ProtustrankaWithAdressOIB>
    <izvorni_sadrzaj>OMLADINSKA NOGOMETNA ŠKOLA RADNIK 2001, OIB 46660462980, HRVATSKE BRATSKE ZAJEDNICE 80, 10410 Velika Gorica</izvorni_sadrzaj>
    <derivirana_varijabla naziv="DomainObject.Predmet.ProtustrankaWithAdressOIB_1">OMLADINSKA NOGOMETNA ŠKOLA RADNIK 2001, OIB 46660462980, HRVATSKE BRATSKE ZAJEDNICE 80, 10410 Velika Gorica</derivirana_varijabla>
  </DomainObject.Predmet.ProtustrankaWithAdressOIB>
  <DomainObject.Predmet.ProtustrankaNazivFormated>
    <izvorni_sadrzaj>OMLADINSKA NOGOMETNA ŠKOLA RADNIK 2001</izvorni_sadrzaj>
    <derivirana_varijabla naziv="DomainObject.Predmet.ProtustrankaNazivFormated_1">OMLADINSKA NOGOMETNA ŠKOLA RADNIK 2001</derivirana_varijabla>
  </DomainObject.Predmet.ProtustrankaNazivFormated>
  <DomainObject.Predmet.ProtustrankaNazivFormatedOIB>
    <izvorni_sadrzaj>OMLADINSKA NOGOMETNA ŠKOLA RADNIK 2001, OIB 46660462980</izvorni_sadrzaj>
    <derivirana_varijabla naziv="DomainObject.Predmet.ProtustrankaNazivFormatedOIB_1">OMLADINSKA NOGOMETNA ŠKOLA RADNIK 2001, OIB 46660462980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OMLADINSKA NOGOMETNA ŠKOLA RADNIK 2001</item>
    </izvorni_sadrzaj>
    <derivirana_varijabla naziv="DomainObject.Predmet.ProtuStrankaListFormated_1">
      <item>OMLADINSKA NOGOMETNA ŠKOLA RADNIK 2001</item>
    </derivirana_varijabla>
  </DomainObject.Predmet.ProtuStrankaListFormated>
  <DomainObject.Predmet.ProtuStrankaListFormatedOIB>
    <izvorni_sadrzaj>
      <item>OMLADINSKA NOGOMETNA ŠKOLA RADNIK 2001, OIB 46660462980</item>
    </izvorni_sadrzaj>
    <derivirana_varijabla naziv="DomainObject.Predmet.ProtuStrankaListFormatedOIB_1">
      <item>OMLADINSKA NOGOMETNA ŠKOLA RADNIK 2001, OIB 46660462980</item>
    </derivirana_varijabla>
  </DomainObject.Predmet.ProtuStrankaListFormatedOIB>
  <DomainObject.Predmet.ProtuStrankaListFormatedWithAdress>
    <izvorni_sadrzaj>
      <item>OMLADINSKA NOGOMETNA ŠKOLA RADNIK 2001, HRVATSKE BRATSKE ZAJEDNICE 80, 10410 Velika Gorica</item>
    </izvorni_sadrzaj>
    <derivirana_varijabla naziv="DomainObject.Predmet.ProtuStrankaListFormatedWithAdress_1">
      <item>OMLADINSKA NOGOMETNA ŠKOLA RADNIK 2001, HRVATSKE BRATSKE ZAJEDNICE 80, 10410 Velika Gorica</item>
    </derivirana_varijabla>
  </DomainObject.Predmet.ProtuStrankaListFormatedWithAdress>
  <DomainObject.Predmet.ProtuStrankaListFormatedWithAdressOIB>
    <izvorni_sadrzaj>
      <item>OMLADINSKA NOGOMETNA ŠKOLA RADNIK 2001, OIB 46660462980, HRVATSKE BRATSKE ZAJEDNICE 80, 10410 Velika Gorica</item>
    </izvorni_sadrzaj>
    <derivirana_varijabla naziv="DomainObject.Predmet.ProtuStrankaListFormatedWithAdressOIB_1">
      <item>OMLADINSKA NOGOMETNA ŠKOLA RADNIK 2001, OIB 46660462980, HRVATSKE BRATSKE ZAJEDNICE 80, 10410 Velika Gorica</item>
    </derivirana_varijabla>
  </DomainObject.Predmet.ProtuStrankaListFormatedWithAdressOIB>
  <DomainObject.Predmet.ProtuStrankaListNazivFormated>
    <izvorni_sadrzaj>
      <item>OMLADINSKA NOGOMETNA ŠKOLA RADNIK 2001</item>
    </izvorni_sadrzaj>
    <derivirana_varijabla naziv="DomainObject.Predmet.ProtuStrankaListNazivFormated_1">
      <item>OMLADINSKA NOGOMETNA ŠKOLA RADNIK 2001</item>
    </derivirana_varijabla>
  </DomainObject.Predmet.ProtuStrankaListNazivFormated>
  <DomainObject.Predmet.ProtuStrankaListNazivFormatedOIB>
    <izvorni_sadrzaj>
      <item>OMLADINSKA NOGOMETNA ŠKOLA RADNIK 2001, OIB 46660462980</item>
    </izvorni_sadrzaj>
    <derivirana_varijabla naziv="DomainObject.Predmet.ProtuStrankaListNazivFormatedOIB_1">
      <item>OMLADINSKA NOGOMETNA ŠKOLA RADNIK 2001, OIB 46660462980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St-2752/2015-7</izvorni_sadrzaj>
    <derivirana_varijabla naziv="DomainObject.PoslovniBrojDokumenta_1">St-2752/2015-7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OMLADINSKA NOGOMETNA ŠKOLA RADNIK 2001</izvorni_sadrzaj>
    <derivirana_varijabla naziv="DomainObject.Predmet.ProtustrankaIDrugi_1">OMLADINSKA NOGOMETNA ŠKOLA RADNIK 2001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OMLADINSKA NOGOMETNA ŠKOLA RADNIK 2001, OIB 46660462980, HRVATSKE BRATSKE ZAJEDNICE 80, 10410 Velika Gorica</izvorni_sadrzaj>
    <derivirana_varijabla naziv="DomainObject.Predmet.ProtustrankaIDrugiAdressOIB_1">OMLADINSKA NOGOMETNA ŠKOLA RADNIK 2001, OIB 46660462980,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OMLADINSKA NOGOMETNA ŠKOLA RADNIK 2001</item>
    </izvorni_sadrzaj>
    <derivirana_varijabla naziv="DomainObject.Predmet.SudioniciListNaziv_1">
      <item>FINA Regionalni centar Zagreb</item>
      <item>OMLADINSKA NOGOMETNA ŠKOLA RADNIK 2001</item>
    </derivirana_varijabla>
  </DomainObject.Predmet.SudioniciListNaziv>
  <DomainObject.Predmet.SudioniciListAdressOIB>
    <izvorni_sadrzaj>
      <item>FINA Regionalni centar Zagreb, OIB 85821130368, FINA Regionalni centar Zagreb,10000 Zagreb</item>
      <item>OMLADINSKA NOGOMETNA ŠKOLA RADNIK 2001, OIB 46660462980, HRVATSKE BRATSKE ZAJEDNICE 80,10410 Velika Gorica</item>
    </izvorni_sadrzaj>
    <derivirana_varijabla naziv="DomainObject.Predmet.SudioniciListAdressOIB_1">
      <item>FINA Regionalni centar Zagreb, OIB 85821130368, FINA Regionalni centar Zagreb,10000 Zagreb</item>
      <item>OMLADINSKA NOGOMETNA ŠKOLA RADNIK 2001, OIB 46660462980, HRVATSKE BRATSKE ZAJEDNICE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46660462980</item>
    </izvorni_sadrzaj>
    <derivirana_varijabla naziv="DomainObject.Predmet.SudioniciListNazivOIB_1">
      <item>, OIB 85821130368</item>
      <item>, OIB 46660462980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1404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2016-10-19T12:28:00Z</dcterms:created>
  <dc:creator>ilukac</dc:creator>
  <cp:lastModifiedBy>Višnja Jurlina</cp:lastModifiedBy>
  <cp:lastPrinted>2016-10-20T06:55:00Z</cp:lastPrinted>
  <dcterms:modified xmlns:xsi="http://www.w3.org/2001/XMLSchema-instance" xsi:type="dcterms:W3CDTF">2016-10-20T06:55:00Z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St-2752/2015-7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