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08de" w14:paraId="4b108d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9C18A6">
        <w:t>140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C18A6">
        <w:t>POSEJDON d.o.o. Biograd Na Moru, Kralja Petra Svačića 63, Biograd Na Moru,</w:t>
      </w:r>
      <w:r w:rsidR="00E31771">
        <w:t xml:space="preserve"> </w:t>
      </w:r>
      <w:r w:rsidR="00A54C72" w:rsidRPr="00FF7529">
        <w:t>OIB:</w:t>
      </w:r>
      <w:r w:rsidR="009C18A6">
        <w:t>44419536980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662B7">
        <w:t>2</w:t>
      </w:r>
      <w:r w:rsidR="009C18A6">
        <w:t>9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0C192E">
        <w:t>1</w:t>
      </w:r>
      <w:r w:rsidR="009C18A6">
        <w:t>7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C18A6">
        <w:t xml:space="preserve">POSEJDON d.o.o. Biograd Na Moru, Kralja Petra Svačića 63, Biograd Na Moru, </w:t>
      </w:r>
      <w:r w:rsidR="009C18A6" w:rsidRPr="00FF7529">
        <w:t>OIB:</w:t>
      </w:r>
      <w:r w:rsidR="009C18A6">
        <w:t>44419536980</w:t>
      </w:r>
      <w:r w:rsidR="00E662B7">
        <w:t xml:space="preserve"> </w:t>
      </w:r>
      <w:r>
        <w:t xml:space="preserve">na temelju neizvršenih osnova za plaćanje iznosi </w:t>
      </w:r>
      <w:r w:rsidR="009C18A6">
        <w:t>7.924,49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9C18A6">
        <w:t>a</w:t>
      </w:r>
      <w:r w:rsidR="007B0F30">
        <w:t xml:space="preserve"> ovlašten</w:t>
      </w:r>
      <w:r w:rsidR="009C18A6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C18A6">
        <w:t>Saša Malbašić, Turanj, Turanj 670,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</w:t>
      </w:r>
      <w:r w:rsidR="009C18A6">
        <w:t>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C18A6">
        <w:t>140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192E">
        <w:t>1</w:t>
      </w:r>
      <w:r w:rsidR="009C18A6">
        <w:t>7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528DC" w:rsidP="002528DC" w:rsidR="002528DC">
      <w:pPr>
        <w:jc w:val="right"/>
      </w:pPr>
      <w:r>
        <w:t>Sutkinja</w:t>
      </w:r>
    </w:p>
    <w:p w:rsidRDefault="002528DC" w:rsidP="002528DC" w:rsidR="002528DC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26417">
      <w:rPr>
        <w:noProof/>
      </w:rPr>
      <w:t>2</w:t>
    </w:r>
    <w:r>
      <w:fldChar w:fldCharType="end"/>
    </w:r>
  </w:p>
  <w:p w:rsidRDefault="00C2641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2641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C18A6">
      <w:t>140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C5CF2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E1256"/>
    <w:rsid w:val="00C26417"/>
    <w:rsid w:val="00C71E7F"/>
    <w:rsid w:val="00C73DB2"/>
    <w:rsid w:val="00C97E68"/>
    <w:rsid w:val="00D932F6"/>
    <w:rsid w:val="00DB0E67"/>
    <w:rsid w:val="00E04753"/>
    <w:rsid w:val="00E13823"/>
    <w:rsid w:val="00E17770"/>
    <w:rsid w:val="00E31771"/>
    <w:rsid w:val="00E662B7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4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4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4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4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4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4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4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4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POSEJDON društvo s ograničenom odgovornošću za ribarstvo i usluge</izvorni_sadrzaj>
    <derivirana_varijabla naziv="DomainObject.Predmet.ProtustrankaFormated_1">  POSEJDON društvo s ograničenom odgovornošću za ribarstvo i usluge</derivirana_varijabla>
  </DomainObject.Predmet.ProtustrankaFormated>
  <DomainObject.Predmet.ProtustrankaFormatedOIB>
    <izvorni_sadrzaj>  POSEJDON društvo s ograničenom odgovornošću za ribarstvo i usluge, OIB 44419536980</izvorni_sadrzaj>
    <derivirana_varijabla naziv="DomainObject.Predmet.ProtustrankaFormatedOIB_1">  POSEJDON društvo s ograničenom odgovornošću za ribarstvo i usluge, OIB 44419536980</derivirana_varijabla>
  </DomainObject.Predmet.ProtustrankaFormatedOIB>
  <DomainObject.Predmet.ProtustrankaFormatedWithAdress>
    <izvorni_sadrzaj> POSEJDON društvo s ograničenom odgovornošću za ribarstvo i usluge, Kralja Petra Svačića  63, 23210 Biograd Na Moru</izvorni_sadrzaj>
    <derivirana_varijabla naziv="DomainObject.Predmet.ProtustrankaFormatedWithAdress_1"> POSEJDON društvo s ograničenom odgovornošću za ribarstvo i usluge, Kralja Petra Svačića  63, 23210 Biograd Na Moru</derivirana_varijabla>
  </DomainObject.Predmet.ProtustrankaFormatedWithAdress>
  <DomainObject.Predmet.ProtustrankaFormatedWithAdressOIB>
    <izvorni_sadrzaj> POSEJDON društvo s ograničenom odgovornošću za ribarstvo i usluge, OIB 44419536980, Kralja Petra Svačića  63, 23210 Biograd Na Moru</izvorni_sadrzaj>
    <derivirana_varijabla naziv="DomainObject.Predmet.ProtustrankaFormatedWithAdressOIB_1"> POSEJDON društvo s ograničenom odgovornošću za ribarstvo i usluge, OIB 44419536980, Kralja Petra Svačića  63, 23210 Biograd Na Moru</derivirana_varijabla>
  </DomainObject.Predmet.ProtustrankaFormatedWithAdressOIB>
  <DomainObject.Predmet.ProtustrankaWithAdress>
    <izvorni_sadrzaj>POSEJDON društvo s ograničenom odgovornošću za ribarstvo i usluge Kralja Petra Svačića  63, 23210 Biograd Na Moru</izvorni_sadrzaj>
    <derivirana_varijabla naziv="DomainObject.Predmet.ProtustrankaWithAdress_1">POSEJDON društvo s ograničenom odgovornošću za ribarstvo i usluge Kralja Petra Svačića  63, 23210 Biograd Na Moru</derivirana_varijabla>
  </DomainObject.Predmet.ProtustrankaWithAdress>
  <DomainObject.Predmet.ProtustrankaWithAdressOIB>
    <izvorni_sadrzaj>POSEJDON društvo s ograničenom odgovornošću za ribarstvo i usluge, OIB 44419536980, Kralja Petra Svačića  63, 23210 Biograd Na Moru</izvorni_sadrzaj>
    <derivirana_varijabla naziv="DomainObject.Predmet.ProtustrankaWithAdressOIB_1">POSEJDON društvo s ograničenom odgovornošću za ribarstvo i usluge, OIB 44419536980, Kralja Petra Svačića  63, 23210 Biograd Na Moru</derivirana_varijabla>
  </DomainObject.Predmet.ProtustrankaWithAdressOIB>
  <DomainObject.Predmet.ProtustrankaNazivFormated>
    <izvorni_sadrzaj>POSEJDON društvo s ograničenom odgovornošću za ribarstvo i usluge</izvorni_sadrzaj>
    <derivirana_varijabla naziv="DomainObject.Predmet.ProtustrankaNazivFormated_1">POSEJDON društvo s ograničenom odgovornošću za ribarstvo i usluge</derivirana_varijabla>
  </DomainObject.Predmet.ProtustrankaNazivFormated>
  <DomainObject.Predmet.ProtustrankaNazivFormatedOIB>
    <izvorni_sadrzaj>POSEJDON društvo s ograničenom odgovornošću za ribarstvo i usluge, OIB 44419536980</izvorni_sadrzaj>
    <derivirana_varijabla naziv="DomainObject.Predmet.ProtustrankaNazivFormatedOIB_1">POSEJDON društvo s ograničenom odgovornošću za ribarstvo i usluge, OIB 44419536980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7924.49</izvorni_sadrzaj>
    <derivirana_varijabla naziv="DomainObject.Predmet.TrenutnaVrijednost_1">7924.49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POSEJDON društvo s ograničenom odgovornošću za ribarstvo i usluge</item>
    </izvorni_sadrzaj>
    <derivirana_varijabla naziv="DomainObject.Predmet.ProtuStrankaListFormated_1">
      <item>POSEJDON društvo s ograničenom odgovornošću za ribarstvo i usluge</item>
    </derivirana_varijabla>
  </DomainObject.Predmet.ProtuStrankaListFormated>
  <DomainObject.Predmet.ProtuStrankaListFormatedOIB>
    <izvorni_sadrzaj>
      <item>POSEJDON društvo s ograničenom odgovornošću za ribarstvo i usluge, OIB 44419536980</item>
    </izvorni_sadrzaj>
    <derivirana_varijabla naziv="DomainObject.Predmet.ProtuStrankaListFormatedOIB_1">
      <item>POSEJDON društvo s ograničenom odgovornošću za ribarstvo i usluge, OIB 44419536980</item>
    </derivirana_varijabla>
  </DomainObject.Predmet.ProtuStrankaListFormatedOIB>
  <DomainObject.Predmet.ProtuStrankaListFormatedWithAdress>
    <izvorni_sadrzaj>
      <item>POSEJDON društvo s ograničenom odgovornošću za ribarstvo i usluge, Kralja Petra Svačića  63, 23210 Biograd Na Moru</item>
    </izvorni_sadrzaj>
    <derivirana_varijabla naziv="DomainObject.Predmet.ProtuStrankaListFormatedWithAdress_1">
      <item>POSEJDON društvo s ograničenom odgovornošću za ribarstvo i usluge, Kralja Petra Svačića  63, 23210 Biograd Na Moru</item>
    </derivirana_varijabla>
  </DomainObject.Predmet.ProtuStrankaListFormatedWithAdress>
  <DomainObject.Predmet.ProtuStrankaListFormatedWithAdressOIB>
    <izvorni_sadrzaj>
      <item>POSEJDON društvo s ograničenom odgovornošću za ribarstvo i usluge, OIB 44419536980, Kralja Petra Svačića  63, 23210 Biograd Na Moru</item>
    </izvorni_sadrzaj>
    <derivirana_varijabla naziv="DomainObject.Predmet.ProtuStrankaListFormatedWithAdressOIB_1">
      <item>POSEJDON društvo s ograničenom odgovornošću za ribarstvo i usluge, OIB 44419536980, Kralja Petra Svačića  63, 23210 Biograd Na Moru</item>
    </derivirana_varijabla>
  </DomainObject.Predmet.ProtuStrankaListFormatedWithAdressOIB>
  <DomainObject.Predmet.ProtuStrankaListNazivFormated>
    <izvorni_sadrzaj>
      <item>POSEJDON društvo s ograničenom odgovornošću za ribarstvo i usluge</item>
    </izvorni_sadrzaj>
    <derivirana_varijabla naziv="DomainObject.Predmet.ProtuStrankaListNazivFormated_1">
      <item>POSEJDON društvo s ograničenom odgovornošću za ribarstvo i usluge</item>
    </derivirana_varijabla>
  </DomainObject.Predmet.ProtuStrankaListNazivFormated>
  <DomainObject.Predmet.ProtuStrankaListNazivFormatedOIB>
    <izvorni_sadrzaj>
      <item>POSEJDON društvo s ograničenom odgovornošću za ribarstvo i usluge, OIB 44419536980</item>
    </izvorni_sadrzaj>
    <derivirana_varijabla naziv="DomainObject.Predmet.ProtuStrankaListNazivFormatedOIB_1">
      <item>POSEJDON društvo s ograničenom odgovornošću za ribarstvo i usluge, OIB 44419536980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POSEJDON društvo s ograničenom odgovornošću za ribarstvo i usluge</izvorni_sadrzaj>
    <derivirana_varijabla naziv="DomainObject.Predmet.ProtustrankaIDrugi_1">POSEJDON društvo s ograničenom odgovornošću za ribarstvo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POSEJDON društvo s ograničenom odgovornošću za ribarstvo i usluge, OIB 44419536980, Kralja Petra Svačića  63, 23210 Biograd Na Moru</izvorni_sadrzaj>
    <derivirana_varijabla naziv="DomainObject.Predmet.ProtustrankaIDrugiAdressOIB_1">POSEJDON društvo s ograničenom odgovornošću za ribarstvo i usluge, OIB 44419536980, Kralja Petra Svačića  63,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POSEJDON društvo s ograničenom odgovornošću za ribarstvo i usluge</item>
    </izvorni_sadrzaj>
    <derivirana_varijabla naziv="DomainObject.Predmet.SudioniciListNaziv_1">
      <item>Financijska agencija</item>
      <item>POSEJDON društvo s ograničenom odgovornošću za ribarstvo i usluge</item>
    </derivirana_varijabla>
  </DomainObject.Predmet.SudioniciListNaziv>
  <DomainObject.Predmet.SudioniciListAdressOIB>
    <izvorni_sadrzaj>
      <item>Financijska agencija, OIB 85821130368, Ivana Danila 4,23000 Zadar</item>
      <item>POSEJDON društvo s ograničenom odgovornošću za ribarstvo i usluge, OIB 44419536980, Kralja Petra Svačića  63,23210 Biograd Na Moru</item>
    </izvorni_sadrzaj>
    <derivirana_varijabla naziv="DomainObject.Predmet.SudioniciListAdressOIB_1">
      <item>Financijska agencija, OIB 85821130368, Ivana Danila 4,23000 Zadar</item>
      <item>POSEJDON društvo s ograničenom odgovornošću za ribarstvo i usluge, OIB 44419536980, Kralja Petra Svačića  63,23210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44419536980</item>
    </izvorni_sadrzaj>
    <derivirana_varijabla naziv="DomainObject.Predmet.SudioniciListNazivOIB_1">
      <item>, OIB 85821130368</item>
      <item>, OIB 44419536980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2070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2016-02-17T07:20:00Z</dcterms:created>
  <dc:creator>Tina Grgas</dc:creator>
  <cp:lastModifiedBy>Martina Kalmeta</cp:lastModifiedBy>
  <cp:lastPrinted>2016-02-15T09:01:00Z</cp:lastPrinted>
  <dcterms:modified xmlns:xsi="http://www.w3.org/2001/XMLSchema-instance" xsi:type="dcterms:W3CDTF">2016-02-17T07:24:00Z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