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13e4" w14:paraId="a6d13e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D044DB">
        <w:rPr>
          <w:szCs w:val="24"/>
          <w:lang w:val="hr-HR"/>
        </w:rPr>
        <w:t>204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44231">
        <w:rPr>
          <w:szCs w:val="24"/>
          <w:lang w:val="hr-HR"/>
        </w:rPr>
        <w:t>VINAGRA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644231">
        <w:rPr>
          <w:szCs w:val="24"/>
          <w:lang w:val="hr-HR"/>
        </w:rPr>
        <w:t xml:space="preserve">poljoprivrednu proizvodnju vina u likvidaciji, Slatina, Šetalište Juliusa Birgera bb, </w:t>
      </w:r>
      <w:r w:rsidRPr="00FE7FBF">
        <w:rPr>
          <w:lang w:val="hr-HR"/>
        </w:rPr>
        <w:t>MBS: 0100</w:t>
      </w:r>
      <w:r w:rsidR="00644231">
        <w:rPr>
          <w:lang w:val="hr-HR"/>
        </w:rPr>
        <w:t>48974</w:t>
      </w:r>
      <w:r w:rsidRPr="00FE7FBF">
        <w:rPr>
          <w:lang w:val="hr-HR"/>
        </w:rPr>
        <w:t xml:space="preserve">, OIB: </w:t>
      </w:r>
      <w:r w:rsidR="00644231">
        <w:rPr>
          <w:lang w:val="hr-HR"/>
        </w:rPr>
        <w:t>87492257362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E83A47">
        <w:rPr>
          <w:szCs w:val="24"/>
          <w:lang w:val="hr-HR"/>
        </w:rPr>
        <w:t xml:space="preserve"> VINAGRA društvo s ograničenom odgovornošću za poljoprivrednu proizvodnju vina u likvidaciji, Slatina, Šetalište Juliusa Birgera bb, </w:t>
      </w:r>
      <w:r w:rsidR="00E83A47" w:rsidRPr="00FE7FBF">
        <w:rPr>
          <w:lang w:val="hr-HR"/>
        </w:rPr>
        <w:t>MBS: 0100</w:t>
      </w:r>
      <w:r w:rsidR="00E83A47">
        <w:rPr>
          <w:lang w:val="hr-HR"/>
        </w:rPr>
        <w:t>48974</w:t>
      </w:r>
      <w:r w:rsidR="00E83A47" w:rsidRPr="00FE7FBF">
        <w:rPr>
          <w:lang w:val="hr-HR"/>
        </w:rPr>
        <w:t xml:space="preserve">, OIB: </w:t>
      </w:r>
      <w:r w:rsidR="00E83A47">
        <w:rPr>
          <w:lang w:val="hr-HR"/>
        </w:rPr>
        <w:t>87492257362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E83A47">
        <w:rPr>
          <w:szCs w:val="24"/>
          <w:lang w:val="hr-HR"/>
        </w:rPr>
        <w:t>JASNA HROMADKO, Zagreb, Zelengorska 1,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E83A47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E83A47">
        <w:rPr>
          <w:szCs w:val="24"/>
          <w:lang w:val="hr-HR"/>
        </w:rPr>
        <w:t xml:space="preserve"> VINAGRA društvo s ograničenom odgovornošću za poljoprivrednu proizvodnju vina u likvidaciji, Slatina, Šetalište Juliusa Birgera bb, </w:t>
      </w:r>
      <w:r w:rsidR="00E83A47" w:rsidRPr="00FE7FBF">
        <w:rPr>
          <w:lang w:val="hr-HR"/>
        </w:rPr>
        <w:t>MBS: 0100</w:t>
      </w:r>
      <w:r w:rsidR="00E83A47">
        <w:rPr>
          <w:lang w:val="hr-HR"/>
        </w:rPr>
        <w:t>48974</w:t>
      </w:r>
      <w:r w:rsidR="00E83A47" w:rsidRPr="00FE7FBF">
        <w:rPr>
          <w:lang w:val="hr-HR"/>
        </w:rPr>
        <w:t xml:space="preserve">, OIB: </w:t>
      </w:r>
      <w:r w:rsidR="00E83A47">
        <w:rPr>
          <w:lang w:val="hr-HR"/>
        </w:rPr>
        <w:t>87492257362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9,</w:t>
      </w:r>
      <w:r w:rsidR="0050511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83A47">
        <w:rPr>
          <w:szCs w:val="24"/>
          <w:lang w:val="hr-HR"/>
        </w:rPr>
        <w:t>204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E83A47">
        <w:rPr>
          <w:szCs w:val="24"/>
          <w:lang w:val="hr-HR"/>
        </w:rPr>
        <w:t>Slatina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AAC" w:rsidR="00E06AAC">
      <w:r>
        <w:separator/>
      </w:r>
    </w:p>
  </w:endnote>
  <w:endnote w:id="0" w:type="continuationSeparator">
    <w:p w:rsidRDefault="00E06AAC" w:rsidR="00E06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AAC" w:rsidR="00E06AAC">
      <w:r>
        <w:separator/>
      </w:r>
    </w:p>
  </w:footnote>
  <w:footnote w:id="0" w:type="continuationSeparator">
    <w:p w:rsidRDefault="00E06AAC" w:rsidR="00E06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4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0A3975">
      <w:t>1</w:t>
    </w:r>
    <w:r w:rsidR="00505114">
      <w:t>97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4A8"/>
    <w:rsid w:val="001903AC"/>
    <w:rsid w:val="001A2E90"/>
    <w:rsid w:val="001A654E"/>
    <w:rsid w:val="001C768B"/>
    <w:rsid w:val="001D7388"/>
    <w:rsid w:val="001D7BED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E7F6D"/>
    <w:rsid w:val="005F51FA"/>
    <w:rsid w:val="00602B0B"/>
    <w:rsid w:val="00606637"/>
    <w:rsid w:val="00610074"/>
    <w:rsid w:val="006425FF"/>
    <w:rsid w:val="00644231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06AAC"/>
    <w:rsid w:val="00E24C28"/>
    <w:rsid w:val="00E30A81"/>
    <w:rsid w:val="00E55D53"/>
    <w:rsid w:val="00E672E5"/>
    <w:rsid w:val="00E83A47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4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4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St-204/2015-3</izvorni_sadrzaj>
    <derivirana_varijabla naziv="DomainObject.Oznaka_1">St-204/2015-3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VINAGRA društvo s ograničenom odgovornošću za poljoprivrednu proizvodnju vina u likvidaciji, Slatina</izvorni_sadrzaj>
    <derivirana_varijabla naziv="DomainObject.Predmet.ProtustrankaFormated_1">  VINAGRA društvo s ograničenom odgovornošću za poljoprivrednu proizvodnju vina u likvidaciji, Slatina</derivirana_varijabla>
  </DomainObject.Predmet.ProtustrankaFormated>
  <DomainObject.Predmet.ProtustrankaFormatedOIB>
    <izvorni_sadrzaj>  VINAGRA društvo s ograničenom odgovornošću za poljoprivrednu proizvodnju vina u likvidaciji, Slatina, OIB 87492257362</izvorni_sadrzaj>
    <derivirana_varijabla naziv="DomainObject.Predmet.ProtustrankaFormatedOIB_1">  VINAGRA društvo s ograničenom odgovornošću za poljoprivrednu proizvodnju vina u likvidaciji, Slatina, OIB 87492257362</derivirana_varijabla>
  </DomainObject.Predmet.ProtustrankaFormatedOIB>
  <DomainObject.Predmet.ProtustrankaFormatedWithAdress>
    <izvorni_sadrzaj> VINAGRA društvo s ograničenom odgovornošću za poljoprivrednu proizvodnju vina u likvidaciji, Slatina, Šetalište Juliusa Birgera/bb, 33520 Slatina</izvorni_sadrzaj>
    <derivirana_varijabla naziv="DomainObject.Predmet.ProtustrankaFormatedWithAdress_1"> VINAGRA društvo s ograničenom odgovornošću za poljoprivrednu proizvodnju vina u likvidaciji, Slatina, Šetalište Juliusa Birgera/bb, 33520 Slatina</derivirana_varijabla>
  </DomainObject.Predmet.ProtustrankaFormatedWithAdress>
  <DomainObject.Predmet.ProtustrankaFormatedWithAdressOIB>
    <izvorni_sadrzaj> VINAGRA društvo s ograničenom odgovornošću za poljoprivrednu proizvodnju vina u likvidaciji, Slatina, OIB 87492257362, Šetalište Juliusa Birgera/bb, 33520 Slatina</izvorni_sadrzaj>
    <derivirana_varijabla naziv="DomainObject.Predmet.ProtustrankaFormatedWithAdressOIB_1"> VINAGRA društvo s ograničenom odgovornošću za poljoprivrednu proizvodnju vina u likvidaciji, Slatina, OIB 87492257362, Šetalište Juliusa Birgera/bb, 33520 Slatina</derivirana_varijabla>
  </DomainObject.Predmet.ProtustrankaFormatedWithAdressOIB>
  <DomainObject.Predmet.ProtustrankaWithAdress>
    <izvorni_sadrzaj>VINAGRA društvo s ograničenom odgovornošću za poljoprivrednu proizvodnju vina u likvidaciji, Slatina Šetalište Juliusa Birgera/bb, 33520 Slatina</izvorni_sadrzaj>
    <derivirana_varijabla naziv="DomainObject.Predmet.ProtustrankaWithAdress_1">VINAGRA društvo s ograničenom odgovornošću za poljoprivrednu proizvodnju vina u likvidaciji, Slatina Šetalište Juliusa Birgera/bb, 33520 Slatina</derivirana_varijabla>
  </DomainObject.Predmet.ProtustrankaWithAdress>
  <DomainObject.Predmet.ProtustrankaWith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WithAdressOIB_1">VINAGRA društvo s ograničenom odgovornošću za poljoprivrednu proizvodnju vina u likvidaciji, Slatina, OIB 87492257362, Šetalište Juliusa Birgera/bb, 33520 Slatina</derivirana_varijabla>
  </DomainObject.Predmet.ProtustrankaWithAdressOIB>
  <DomainObject.Predmet.ProtustrankaNazivFormated>
    <izvorni_sadrzaj>VINAGRA društvo s ograničenom odgovornošću za poljoprivrednu proizvodnju vina u likvidaciji, Slatina</izvorni_sadrzaj>
    <derivirana_varijabla naziv="DomainObject.Predmet.ProtustrankaNazivFormated_1">VINAGRA društvo s ograničenom odgovornošću za poljoprivrednu proizvodnju vina u likvidaciji, Slatina</derivirana_varijabla>
  </DomainObject.Predmet.ProtustrankaNazivFormated>
  <DomainObject.Predmet.ProtustrankaNazivFormatedOIB>
    <izvorni_sadrzaj>VINAGRA društvo s ograničenom odgovornošću za poljoprivrednu proizvodnju vina u likvidaciji, Slatina, OIB 87492257362</izvorni_sadrzaj>
    <derivirana_varijabla naziv="DomainObject.Predmet.ProtustrankaNazivFormatedOIB_1">VINAGRA društvo s ograničenom odgovornošću za poljoprivrednu proizvodnju vina u likvidaciji, Slatina, OIB 87492257362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VINAGRA društvo s ograničenom odgovornošću za poljoprivrednu proizvodnju vina u likvidaciji, Slatina</item>
    </izvorni_sadrzaj>
    <derivirana_varijabla naziv="DomainObject.Predmet.ProtuStrankaListFormated_1">
      <item>VINAGRA društvo s ograničenom odgovornošću za poljoprivrednu proizvodnju vina u likvidaciji, Slatina</item>
    </derivirana_varijabla>
  </DomainObject.Predmet.ProtuStrankaListFormated>
  <DomainObject.Predmet.ProtuStrankaListFormatedOIB>
    <izvorni_sadrzaj>
      <item>VINAGRA društvo s ograničenom odgovornošću za poljoprivrednu proizvodnju vina u likvidaciji, Slatina, OIB 87492257362</item>
    </izvorni_sadrzaj>
    <derivirana_varijabla naziv="DomainObject.Predmet.ProtuStrankaListFormatedOIB_1">
      <item>VINAGRA društvo s ograničenom odgovornošću za poljoprivrednu proizvodnju vina u likvidaciji, Slatina, OIB 87492257362</item>
    </derivirana_varijabla>
  </DomainObject.Predmet.ProtuStrankaListFormatedOIB>
  <DomainObject.Predmet.ProtuStrankaListFormatedWithAdress>
    <izvorni_sadrzaj>
      <item>VINAGRA društvo s ograničenom odgovornošću za poljoprivrednu proizvodnju vina u likvidaciji, Slatina, Šetalište Juliusa Birgera/bb, 33520 Slatina</item>
    </izvorni_sadrzaj>
    <derivirana_varijabla naziv="DomainObject.Predmet.ProtuStrankaListFormatedWithAdress_1">
      <item>VINAGRA društvo s ograničenom odgovornošću za poljoprivrednu proizvodnju vina u likvidaciji, Slatina, Šetalište Juliusa Birgera/bb, 33520 Slatina</item>
    </derivirana_varijabla>
  </DomainObject.Predmet.ProtuStrankaListFormatedWithAdress>
  <DomainObject.Predmet.ProtuStrankaListFormatedWithAdressOIB>
    <izvorni_sadrzaj>
      <item>VINAGRA društvo s ograničenom odgovornošću za poljoprivrednu proizvodnju vina u likvidaciji, Slatina, OIB 87492257362, Šetalište Juliusa Birgera/bb, 33520 Slatina</item>
    </izvorni_sadrzaj>
    <derivirana_varijabla naziv="DomainObject.Predmet.ProtuStrankaListFormatedWithAdressOIB_1">
      <item>VINAGRA društvo s ograničenom odgovornošću za poljoprivrednu proizvodnju vina u likvidaciji, Slatina, OIB 87492257362, Šetalište Juliusa Birgera/bb, 33520 Slatina</item>
    </derivirana_varijabla>
  </DomainObject.Predmet.ProtuStrankaListFormatedWithAdressOIB>
  <DomainObject.Predmet.ProtuStrankaListNazivFormated>
    <izvorni_sadrzaj>
      <item>VINAGRA društvo s ograničenom odgovornošću za poljoprivrednu proizvodnju vina u likvidaciji, Slatina</item>
    </izvorni_sadrzaj>
    <derivirana_varijabla naziv="DomainObject.Predmet.ProtuStrankaListNazivFormated_1">
      <item>VINAGRA društvo s ograničenom odgovornošću za poljoprivrednu proizvodnju vina u likvidaciji, Slatina</item>
    </derivirana_varijabla>
  </DomainObject.Predmet.ProtuStrankaListNazivFormated>
  <DomainObject.Predmet.ProtuStrankaListNazivFormatedOIB>
    <izvorni_sadrzaj>
      <item>VINAGRA društvo s ograničenom odgovornošću za poljoprivrednu proizvodnju vina u likvidaciji, Slatina, OIB 87492257362</item>
    </izvorni_sadrzaj>
    <derivirana_varijabla naziv="DomainObject.Predmet.ProtuStrankaListNazivFormatedOIB_1">
      <item>VINAGRA društvo s ograničenom odgovornošću za poljoprivrednu proizvodnju vina u likvidaciji, Slatina, OIB 87492257362</item>
    </derivirana_varijabla>
  </DomainObject.Predmet.ProtuStrankaListNazivFormatedOIB>
  <DomainObject.Predmet.OstaliListFormated>
    <izvorni_sadrzaj>
      <item>KREŠIMIR FUČKAR</item>
    </izvorni_sadrzaj>
    <derivirana_varijabla naziv="DomainObject.Predmet.OstaliListFormated_1">
      <item>KREŠIMIR FUČKAR</item>
    </derivirana_varijabla>
  </DomainObject.Predmet.OstaliListFormated>
  <DomainObject.Predmet.OstaliListFormatedOIB>
    <izvorni_sadrzaj>
      <item>KREŠIMIR FUČKAR, OIB 01195634741</item>
    </izvorni_sadrzaj>
    <derivirana_varijabla naziv="DomainObject.Predmet.OstaliListFormatedOIB_1">
      <item>KREŠIMIR FUČKAR, OIB 01195634741</item>
    </derivirana_varijabla>
  </DomainObject.Predmet.OstaliListFormatedOIB>
  <DomainObject.Predmet.OstaliListFormatedWithAdress>
    <izvorni_sadrzaj>
      <item>KREŠIMIR FUČKAR, Braće Radića 63, 33520 Sladojevci</item>
    </izvorni_sadrzaj>
    <derivirana_varijabla naziv="DomainObject.Predmet.OstaliListFormatedWithAdress_1">
      <item>KREŠIMIR FUČKAR, Braće Radića 63, 33520 Sladojevci</item>
    </derivirana_varijabla>
  </DomainObject.Predmet.OstaliListFormatedWithAdress>
  <DomainObject.Predmet.OstaliListFormatedWithAdressOIB>
    <izvorni_sadrzaj>
      <item>KREŠIMIR FUČKAR, OIB 01195634741, Braće Radića 63, 33520 Sladojevci</item>
    </izvorni_sadrzaj>
    <derivirana_varijabla naziv="DomainObject.Predmet.OstaliListFormatedWithAdressOIB_1">
      <item>KREŠIMIR FUČKAR, OIB 01195634741, Braće Radića 63, 33520 Sladojevci</item>
    </derivirana_varijabla>
  </DomainObject.Predmet.OstaliListFormatedWithAdressOIB>
  <DomainObject.Predmet.OstaliListNazivFormated>
    <izvorni_sadrzaj>
      <item>KREŠIMIR FUČKAR</item>
    </izvorni_sadrzaj>
    <derivirana_varijabla naziv="DomainObject.Predmet.OstaliListNazivFormated_1">
      <item>KREŠIMIR FUČKAR</item>
    </derivirana_varijabla>
  </DomainObject.Predmet.OstaliListNazivFormated>
  <DomainObject.Predmet.OstaliListNazivFormatedOIB>
    <izvorni_sadrzaj>
      <item>KREŠIMIR FUČKAR, OIB 01195634741</item>
    </izvorni_sadrzaj>
    <derivirana_varijabla naziv="DomainObject.Predmet.OstaliListNazivFormatedOIB_1"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St-204/2015-3</izvorni_sadrzaj>
    <derivirana_varijabla naziv="DomainObject.PoslovniBrojDokumenta_1">St-204/2015-3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VINAGRA društvo s ograničenom odgovornošću za poljoprivrednu proizvodnju vina u likvidaciji, Slatina</izvorni_sadrzaj>
    <derivirana_varijabla naziv="DomainObject.Predmet.ProtustrankaIDrugi_1">VINAGRA društvo s ograničenom odgovornošću za poljoprivrednu proizvodnju vina u likvidaciji,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IDrugiAdressOIB_1">VINAGRA društvo s ograničenom odgovornošću za poljoprivrednu proizvodnju vina u likvidaciji, Slatina, OIB 87492257362, Šetalište Juliusa Birgera/bb,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VINAGRA društvo s ograničenom odgovornošću za poljoprivrednu proizvodnju vina u likvidaciji, Slatina</item>
      <item>KREŠIMIR FUČKAR</item>
    </izvorni_sadrzaj>
    <derivirana_varijabla naziv="DomainObject.Predmet.SudioniciListNaziv_1">
      <item>FINA, RC ZAGREB, Podružnica Bjelovar</item>
      <item>VINAGRA društvo s ograničenom odgovornošću za poljoprivrednu proizvodnju vina u likvidaciji, Slatina</item>
      <item>KREŠIMIR FUČKAR</item>
    </derivirana_varijabla>
  </DomainObject.Predmet.SudioniciListNaziv>
  <DomainObject.Predmet.SudioniciListAdressOIB>
    <izvorni_sadrzaj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  <item>KREŠIMIR FUČKAR, OIB 01195634741, Braće Radića 63,33520 Sladojevci</item>
    </izvorni_sadrzaj>
    <derivirana_varijabla naziv="DomainObject.Predmet.SudioniciListAdressOIB_1"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87492257362</item>
      <item>, OIB 01195634741</item>
    </izvorni_sadrzaj>
    <derivirana_varijabla naziv="DomainObject.Predmet.SudioniciListNazivOIB_1">
      <item>, OIB 85821130368</item>
      <item>, OIB 87492257362</item>
      <item>, OIB 01195634741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3AF19-53EA-4026-A52A-8C4A62A8C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3946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2015-12-30T08:07:00Z</dcterms:created>
  <dc:creator>553y7k3</dc:creator>
  <cp:lastModifiedBy>Suzana Sabljić</cp:lastModifiedBy>
  <cp:lastPrinted>2015-12-30T08:04:00Z</cp:lastPrinted>
  <dcterms:modified xmlns:xsi="http://www.w3.org/2001/XMLSchema-instance" xsi:type="dcterms:W3CDTF">2015-12-30T08:12:00Z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