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34f00" w14:paraId="fe34f00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44A3A">
        <w:t>2840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A44A3A">
        <w:t>TIN I LENA d.o.o. Zaprešić, Bistranska 8, OIB 49177535362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44A3A">
        <w:t>TIN I LENA d.o.o. Zaprešić, Bistranska 8, OIB 49177535362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919EE">
        <w:t>9,</w:t>
      </w:r>
      <w:r w:rsidR="00A44A3A">
        <w:t>10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A44A3A">
        <w:t>Jasna Hromadko, Zagreb, Zelengorska br. 1, OIB 22088644509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44A3A">
        <w:t>TIN I LENA d.o.o. Zaprešić, Bistranska 8, OIB 49177535362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44A3A">
        <w:t>TIN I LENA d.o.o. Zaprešić, Bistranska 8, OIB 49177535362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82798B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44A3A">
        <w:t>TIN I LENA d.o.o. Zaprešić, Bistranska 8, OIB 49177535362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A44A3A">
        <w:t>8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A44A3A">
        <w:t>3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8361B1" w:rsidR="008361B1">
      <w:pPr>
        <w:jc w:val="right"/>
      </w:pPr>
      <w:r>
        <w:t xml:space="preserve">                                                                         Goranka Boljkovac</w:t>
      </w:r>
    </w:p>
    <w:p w:rsidRDefault="008361B1" w:rsidP="008361B1" w:rsidR="008361B1">
      <w:pPr>
        <w:jc w:val="right"/>
      </w:pPr>
    </w:p>
    <w:p w:rsidRDefault="007B7E63" w:rsidP="007B7E63" w:rsidR="007B7E63">
      <w:pPr>
        <w:tabs>
          <w:tab w:pos="6900" w:val="left"/>
        </w:tabs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44A3A">
        <w:t>Jasna Hromadko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69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2798B">
      <w:t>2</w:t>
    </w:r>
    <w:r w:rsidR="00A44A3A">
      <w:t>840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A2F2C"/>
    <w:rsid w:val="007B7E63"/>
    <w:rsid w:val="0082798B"/>
    <w:rsid w:val="008361B1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82C2F"/>
    <w:rsid w:val="00CA690F"/>
    <w:rsid w:val="00CB6C29"/>
    <w:rsid w:val="00D50CBD"/>
    <w:rsid w:val="00D910B0"/>
    <w:rsid w:val="00D919EE"/>
    <w:rsid w:val="00DE7512"/>
    <w:rsid w:val="00DF1B94"/>
    <w:rsid w:val="00DF6767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9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9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9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9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9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69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9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9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9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9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2840</izvorni_sadrzaj>
    <derivirana_varijabla naziv="DomainObject.Predmet.Broj_1">2840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St-2840/2015</izvorni_sadrzaj>
    <derivirana_varijabla naziv="DomainObject.Predmet.OznakaBroj_1">St-2840/2015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TIN I LENA d.o.o.</izvorni_sadrzaj>
    <derivirana_varijabla naziv="DomainObject.Predmet.ProtustrankaFormated_1">  TIN I LENA d.o.o.</derivirana_varijabla>
  </DomainObject.Predmet.ProtustrankaFormated>
  <DomainObject.Predmet.ProtustrankaFormatedOIB>
    <izvorni_sadrzaj>  TIN I LENA d.o.o., OIB 49177535362</izvorni_sadrzaj>
    <derivirana_varijabla naziv="DomainObject.Predmet.ProtustrankaFormatedOIB_1">  TIN I LENA d.o.o., OIB 49177535362</derivirana_varijabla>
  </DomainObject.Predmet.ProtustrankaFormatedOIB>
  <DomainObject.Predmet.ProtustrankaFormatedWithAdress>
    <izvorni_sadrzaj> TIN I LENA d.o.o., Bistranska 8, 10290 Zaprešić</izvorni_sadrzaj>
    <derivirana_varijabla naziv="DomainObject.Predmet.ProtustrankaFormatedWithAdress_1"> TIN I LENA d.o.o., Bistranska 8, 10290 Zaprešić</derivirana_varijabla>
  </DomainObject.Predmet.ProtustrankaFormatedWithAdress>
  <DomainObject.Predmet.ProtustrankaFormatedWithAdressOIB>
    <izvorni_sadrzaj> TIN I LENA d.o.o., OIB 49177535362, Bistranska 8, 10290 Zaprešić</izvorni_sadrzaj>
    <derivirana_varijabla naziv="DomainObject.Predmet.ProtustrankaFormatedWithAdressOIB_1"> TIN I LENA d.o.o., OIB 49177535362, Bistranska 8, 10290 Zaprešić</derivirana_varijabla>
  </DomainObject.Predmet.ProtustrankaFormatedWithAdressOIB>
  <DomainObject.Predmet.ProtustrankaWithAdress>
    <izvorni_sadrzaj>TIN I LENA d.o.o. Bistranska 8, 10290 Zaprešić</izvorni_sadrzaj>
    <derivirana_varijabla naziv="DomainObject.Predmet.ProtustrankaWithAdress_1">TIN I LENA d.o.o. Bistranska 8, 10290 Zaprešić</derivirana_varijabla>
  </DomainObject.Predmet.ProtustrankaWithAdress>
  <DomainObject.Predmet.ProtustrankaWithAdressOIB>
    <izvorni_sadrzaj>TIN I LENA d.o.o., OIB 49177535362, Bistranska 8, 10290 Zaprešić</izvorni_sadrzaj>
    <derivirana_varijabla naziv="DomainObject.Predmet.ProtustrankaWithAdressOIB_1">TIN I LENA d.o.o., OIB 49177535362, Bistranska 8, 10290 Zaprešić</derivirana_varijabla>
  </DomainObject.Predmet.ProtustrankaWithAdressOIB>
  <DomainObject.Predmet.ProtustrankaNazivFormated>
    <izvorni_sadrzaj>TIN I LENA d.o.o.</izvorni_sadrzaj>
    <derivirana_varijabla naziv="DomainObject.Predmet.ProtustrankaNazivFormated_1">TIN I LENA d.o.o.</derivirana_varijabla>
  </DomainObject.Predmet.ProtustrankaNazivFormated>
  <DomainObject.Predmet.ProtustrankaNazivFormatedOIB>
    <izvorni_sadrzaj>TIN I LENA d.o.o., OIB 49177535362</izvorni_sadrzaj>
    <derivirana_varijabla naziv="DomainObject.Predmet.ProtustrankaNazivFormatedOIB_1">TIN I LENA d.o.o., OIB 49177535362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 I LENA d.o.o.</item>
    </izvorni_sadrzaj>
    <derivirana_varijabla naziv="DomainObject.Predmet.ProtuStrankaListFormated_1">
      <item>TIN I LENA d.o.o.</item>
    </derivirana_varijabla>
  </DomainObject.Predmet.ProtuStrankaListFormated>
  <DomainObject.Predmet.ProtuStrankaListFormatedOIB>
    <izvorni_sadrzaj>
      <item>TIN I LENA d.o.o., OIB 49177535362</item>
    </izvorni_sadrzaj>
    <derivirana_varijabla naziv="DomainObject.Predmet.ProtuStrankaListFormatedOIB_1">
      <item>TIN I LENA d.o.o., OIB 49177535362</item>
    </derivirana_varijabla>
  </DomainObject.Predmet.ProtuStrankaListFormatedOIB>
  <DomainObject.Predmet.ProtuStrankaListFormatedWithAdress>
    <izvorni_sadrzaj>
      <item>TIN I LENA d.o.o., Bistranska 8, 10290 Zaprešić</item>
    </izvorni_sadrzaj>
    <derivirana_varijabla naziv="DomainObject.Predmet.ProtuStrankaListFormatedWithAdress_1">
      <item>TIN I LENA d.o.o., Bistranska 8, 10290 Zaprešić</item>
    </derivirana_varijabla>
  </DomainObject.Predmet.ProtuStrankaListFormatedWithAdress>
  <DomainObject.Predmet.ProtuStrankaListFormatedWithAdressOIB>
    <izvorni_sadrzaj>
      <item>TIN I LENA d.o.o., OIB 49177535362, Bistranska 8, 10290 Zaprešić</item>
    </izvorni_sadrzaj>
    <derivirana_varijabla naziv="DomainObject.Predmet.ProtuStrankaListFormatedWithAdressOIB_1">
      <item>TIN I LENA d.o.o., OIB 49177535362, Bistranska 8, 10290 Zaprešić</item>
    </derivirana_varijabla>
  </DomainObject.Predmet.ProtuStrankaListFormatedWithAdressOIB>
  <DomainObject.Predmet.ProtuStrankaListNazivFormated>
    <izvorni_sadrzaj>
      <item>TIN I LENA d.o.o.</item>
    </izvorni_sadrzaj>
    <derivirana_varijabla naziv="DomainObject.Predmet.ProtuStrankaListNazivFormated_1">
      <item>TIN I LENA d.o.o.</item>
    </derivirana_varijabla>
  </DomainObject.Predmet.ProtuStrankaListNazivFormated>
  <DomainObject.Predmet.ProtuStrankaListNazivFormatedOIB>
    <izvorni_sadrzaj>
      <item>TIN I LENA d.o.o., OIB 49177535362</item>
    </izvorni_sadrzaj>
    <derivirana_varijabla naziv="DomainObject.Predmet.ProtuStrankaListNazivFormatedOIB_1">
      <item>TIN I LENA d.o.o., OIB 49177535362</item>
    </derivirana_varijabla>
  </DomainObject.Predmet.ProtuStrankaListNazivFormatedOIB>
  <DomainObject.Predmet.OstaliListFormated>
    <izvorni_sadrzaj>
      <item>Ljiljana Turkalj</item>
    </izvorni_sadrzaj>
    <derivirana_varijabla naziv="DomainObject.Predmet.OstaliListFormated_1">
      <item>Ljiljana Turkalj</item>
    </derivirana_varijabla>
  </DomainObject.Predmet.OstaliListFormated>
  <DomainObject.Predmet.OstaliListFormatedOIB>
    <izvorni_sadrzaj>
      <item>Ljiljana Turkalj, OIB 20145355103</item>
    </izvorni_sadrzaj>
    <derivirana_varijabla naziv="DomainObject.Predmet.OstaliListFormatedOIB_1">
      <item>Ljiljana Turkalj, OIB 20145355103</item>
    </derivirana_varijabla>
  </DomainObject.Predmet.OstaliListFormatedOIB>
  <DomainObject.Predmet.OstaliListFormatedWithAdress>
    <izvorni_sadrzaj>
      <item>Ljiljana Turkalj, Bistranska 8, 10290 Zaprešić</item>
    </izvorni_sadrzaj>
    <derivirana_varijabla naziv="DomainObject.Predmet.OstaliListFormatedWithAdress_1">
      <item>Ljiljana Turkalj, Bistranska 8, 10290 Zaprešić</item>
    </derivirana_varijabla>
  </DomainObject.Predmet.OstaliListFormatedWithAdress>
  <DomainObject.Predmet.OstaliListFormatedWithAdressOIB>
    <izvorni_sadrzaj>
      <item>Ljiljana Turkalj, OIB 20145355103, Bistranska 8, 10290 Zaprešić</item>
    </izvorni_sadrzaj>
    <derivirana_varijabla naziv="DomainObject.Predmet.OstaliListFormatedWithAdressOIB_1">
      <item>Ljiljana Turkalj, OIB 20145355103, Bistranska 8, 10290 Zaprešić</item>
    </derivirana_varijabla>
  </DomainObject.Predmet.OstaliListFormatedWithAdressOIB>
  <DomainObject.Predmet.OstaliListNazivFormated>
    <izvorni_sadrzaj>
      <item>Ljiljana Turkalj</item>
    </izvorni_sadrzaj>
    <derivirana_varijabla naziv="DomainObject.Predmet.OstaliListNazivFormated_1">
      <item>Ljiljana Turkalj</item>
    </derivirana_varijabla>
  </DomainObject.Predmet.OstaliListNazivFormated>
  <DomainObject.Predmet.OstaliListNazivFormatedOIB>
    <izvorni_sadrzaj>
      <item>Ljiljana Turkalj, OIB 20145355103</item>
    </izvorni_sadrzaj>
    <derivirana_varijabla naziv="DomainObject.Predmet.OstaliListNazivFormatedOIB_1">
      <item>Ljiljana Turkalj, OIB 20145355103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 I LENA d.o.o.</izvorni_sadrzaj>
    <derivirana_varijabla naziv="DomainObject.Predmet.ProtustrankaIDrugi_1">TIN I LENA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TIN I LENA d.o.o., OIB 49177535362, Bistranska 8, 10290 Zaprešić</izvorni_sadrzaj>
    <derivirana_varijabla naziv="DomainObject.Predmet.ProtustrankaIDrugiAdressOIB_1">TIN I LENA d.o.o., OIB 49177535362, Bistranska 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 I LENA d.o.o.</item>
      <item>Ljiljana Turkalj</item>
    </izvorni_sadrzaj>
    <derivirana_varijabla naziv="DomainObject.Predmet.SudioniciListNaziv_1">
      <item>FINA Regionalni centar Zagreb</item>
      <item>TIN I LENA d.o.o.</item>
      <item>Ljiljana Turkalj</item>
    </derivirana_varijabla>
  </DomainObject.Predmet.SudioniciListNaziv>
  <DomainObject.Predmet.SudioniciListAdressOIB>
    <izvorni_sadrzaj>
      <item>FINA Regionalni centar Zagreb, OIB 85821130368, Trg svibanjskih žrtava  1995. 1,10000 Zagreb</item>
      <item>TIN I LENA d.o.o., OIB 49177535362, Bistranska 8,10290 Zaprešić</item>
      <item>Ljiljana Turkalj, OIB 20145355103, Bistranska 8,10290 Zaprešić</item>
    </izvorni_sadrzaj>
    <derivirana_varijabla naziv="DomainObject.Predmet.SudioniciListAdressOIB_1">
      <item>FINA Regionalni centar Zagreb, OIB 85821130368, Trg svibanjskih žrtava  1995. 1,10000 Zagreb</item>
      <item>TIN I LENA d.o.o., OIB 49177535362, Bistranska 8,10290 Zaprešić</item>
      <item>Ljiljana Turkalj, OIB 20145355103, Bistranska 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49177535362</item>
      <item>, OIB 20145355103</item>
    </izvorni_sadrzaj>
    <derivirana_varijabla naziv="DomainObject.Predmet.SudioniciListNazivOIB_1">
      <item>, OIB 85821130368</item>
      <item>, OIB 49177535362</item>
      <item>, OIB 20145355103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3140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2016-04-11T07:09:00Z</dcterms:created>
  <dc:creator>gboljkovac</dc:creator>
  <cp:lastModifiedBy>Goranka Boljkovac</cp:lastModifiedBy>
  <cp:lastPrinted>2016-04-11T07:09:00Z</cp:lastPrinted>
  <dcterms:modified xmlns:xsi="http://www.w3.org/2001/XMLSchema-instance" xsi:type="dcterms:W3CDTF">2016-04-11T07:09:00Z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