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6153" w14:paraId="3a56153" w:rsidRDefault="00BF4BB6" w:rsidP="00BF4BB6" w:rsidR="00BF4BB6" w:rsidRPr="00EA00A8">
      <w:pPr>
        <w15:collapsed w:val="false"/>
        <w:rPr>
          <w:color w:val="FF0000"/>
        </w:rPr>
      </w:pPr>
      <w:bookmarkStart w:name="_GoBack" w:id="0"/>
      <w:bookmarkEnd w:id="0"/>
      <w:r w:rsidRPr="00EA00A8">
        <w:rPr>
          <w:b/>
          <w:color w:val="FF0000"/>
          <w:sz w:val="16"/>
          <w:szCs w:val="16"/>
        </w:rPr>
        <w:t xml:space="preserve">                         </w:t>
      </w:r>
    </w:p>
    <w:p w:rsidRDefault="00BF4BB6" w:rsidP="00BF4BB6" w:rsidR="00BF4BB6" w:rsidRPr="00EA00A8">
      <w:r w:rsidRPr="00EA00A8">
        <w:rPr>
          <w:sz w:val="22"/>
        </w:rPr>
        <w:t xml:space="preserve">             </w:t>
      </w:r>
      <w:r w:rsidR="00571212">
        <w:rPr>
          <w:sz w:val="22"/>
        </w:rPr>
        <w:t xml:space="preserve">  </w:t>
      </w:r>
      <w:r w:rsidRPr="00EA00A8">
        <w:rPr>
          <w:sz w:val="22"/>
        </w:rPr>
        <w:t xml:space="preserve">    </w:t>
      </w:r>
      <w:r w:rsidRPr="00EA00A8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BB6" w:rsidP="00BF4BB6" w:rsidR="00BF4BB6" w:rsidRPr="00EA00A8">
      <w:r w:rsidRPr="00EA00A8">
        <w:t xml:space="preserve">   REPUBLIKA HRVATSKA</w:t>
      </w:r>
    </w:p>
    <w:p w:rsidRDefault="00BF4BB6" w:rsidP="00BF4BB6" w:rsidR="00BF4BB6" w:rsidRPr="00EA00A8">
      <w:r w:rsidRPr="00EA00A8">
        <w:t>TRGOVAČKI SUD  U PAZINU</w:t>
      </w:r>
    </w:p>
    <w:p w:rsidRDefault="00BF4BB6" w:rsidP="00BF4BB6" w:rsidR="00BF4BB6" w:rsidRPr="00EA00A8">
      <w:r w:rsidRPr="00EA00A8">
        <w:t xml:space="preserve">          </w:t>
      </w:r>
    </w:p>
    <w:p w:rsidRDefault="00BF4BB6" w:rsidP="00BF4BB6" w:rsidR="00BF4BB6" w:rsidRPr="00EA00A8">
      <w:r w:rsidRPr="00EA00A8">
        <w:tab/>
      </w:r>
      <w:r w:rsidRPr="00EA00A8">
        <w:tab/>
      </w:r>
      <w:r w:rsidRPr="00EA00A8">
        <w:tab/>
      </w:r>
      <w:r w:rsidRPr="00EA00A8">
        <w:tab/>
        <w:t xml:space="preserve">      </w:t>
      </w:r>
    </w:p>
    <w:p w:rsidRDefault="00BF4BB6" w:rsidP="00BF4BB6" w:rsidR="00BF4BB6" w:rsidRPr="00EA00A8">
      <w:pPr>
        <w:jc w:val="center"/>
      </w:pPr>
      <w:r w:rsidRPr="00EA00A8">
        <w:t>R E P U B L I K A  H R V A T S K A</w:t>
      </w:r>
    </w:p>
    <w:p w:rsidRDefault="00BF4BB6" w:rsidP="00BF4BB6" w:rsidR="00BF4BB6" w:rsidRPr="00EA00A8"/>
    <w:p w:rsidRDefault="00BF4BB6" w:rsidP="00BF4BB6" w:rsidR="00BF4BB6" w:rsidRPr="00EA00A8">
      <w:pPr>
        <w:jc w:val="center"/>
      </w:pPr>
      <w:r w:rsidRPr="00EA00A8">
        <w:t>R J E Š E NJ E</w:t>
      </w:r>
    </w:p>
    <w:p w:rsidRDefault="00BF4BB6" w:rsidP="00BF4BB6" w:rsidR="00BF4BB6" w:rsidRPr="00EA00A8"/>
    <w:p w:rsidRDefault="00BF4BB6" w:rsidP="00BF4BB6" w:rsidR="00BF4BB6" w:rsidRPr="00341314">
      <w:pPr>
        <w:jc w:val="both"/>
      </w:pPr>
      <w:r w:rsidRPr="00341314">
        <w:tab/>
        <w:t xml:space="preserve">Trgovački sud u Pazinu, po stečajnom sucu Damiru Rabaru, odlučujući o prijedlogu predlagatelja </w:t>
      </w:r>
      <w:r w:rsidR="00341314" w:rsidRPr="00341314">
        <w:t>Agro Žatika d.o.o. Poreč</w:t>
      </w:r>
      <w:r w:rsidRPr="00341314">
        <w:t>,</w:t>
      </w:r>
      <w:r w:rsidR="00341314" w:rsidRPr="00341314">
        <w:t xml:space="preserve"> Karla Huguesa 21, </w:t>
      </w:r>
      <w:r w:rsidRPr="00341314">
        <w:t xml:space="preserve">OIB: </w:t>
      </w:r>
      <w:r w:rsidR="00341314" w:rsidRPr="00341314">
        <w:t>93124705480</w:t>
      </w:r>
      <w:r w:rsidRPr="00341314">
        <w:t xml:space="preserve">, radi izjašnjenja o prijedlogu i utvrđivanja uvjeta za otvaranje stečajnog postupka nad dužnikom </w:t>
      </w:r>
      <w:r w:rsidR="00341314" w:rsidRPr="00341314">
        <w:t>Agro Žatika d.o.o. Poreč, Karla Huguesa 21, OIB: 93124705480</w:t>
      </w:r>
      <w:r w:rsidRPr="00341314">
        <w:t xml:space="preserve">, </w:t>
      </w:r>
      <w:r w:rsidR="00571212">
        <w:t>6</w:t>
      </w:r>
      <w:r w:rsidRPr="00341314">
        <w:t xml:space="preserve">. </w:t>
      </w:r>
      <w:r w:rsidR="00341314" w:rsidRPr="00341314">
        <w:t xml:space="preserve">rujna </w:t>
      </w:r>
      <w:r w:rsidRPr="00341314">
        <w:t>201</w:t>
      </w:r>
      <w:r w:rsidR="00341314" w:rsidRPr="00341314">
        <w:t>8</w:t>
      </w:r>
      <w:r w:rsidRPr="00341314">
        <w:t xml:space="preserve">. godine, 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341314">
      <w:pPr>
        <w:ind w:firstLine="708"/>
      </w:pPr>
      <w:r w:rsidRPr="00EA00A8">
        <w:tab/>
      </w:r>
      <w:r w:rsidRPr="00EA00A8">
        <w:tab/>
      </w:r>
      <w:r w:rsidRPr="00EA00A8">
        <w:tab/>
      </w:r>
      <w:r w:rsidRPr="00EA00A8">
        <w:tab/>
        <w:t xml:space="preserve">     r i j e š i </w:t>
      </w:r>
      <w:r w:rsidRPr="00341314">
        <w:t>o   j e</w:t>
      </w:r>
    </w:p>
    <w:p w:rsidRDefault="00BF4BB6" w:rsidP="00BF4BB6" w:rsidR="00BF4BB6" w:rsidRPr="00341314">
      <w:pPr>
        <w:ind w:firstLine="708"/>
      </w:pPr>
    </w:p>
    <w:p w:rsidRDefault="00BF4BB6" w:rsidP="00BF4BB6" w:rsidR="00BF4BB6" w:rsidRPr="00341314">
      <w:pPr>
        <w:ind w:firstLine="720"/>
        <w:jc w:val="both"/>
      </w:pPr>
      <w:r w:rsidRPr="00341314">
        <w:t>I.</w:t>
      </w:r>
      <w:r w:rsidRPr="00341314">
        <w:tab/>
        <w:t xml:space="preserve">Pokreće se prethodni postupak radi izjašnjenja o prijedlogu i utvrđivanja uvjeta za otvaranje stečajnog postupka nad dužnikom </w:t>
      </w:r>
      <w:r w:rsidR="00341314" w:rsidRPr="00341314">
        <w:t>Agro Žatika d.o.o. Poreč, Karla Huguesa 21, OIB: 93124705480</w:t>
      </w:r>
      <w:r w:rsidRPr="00341314">
        <w:t>.</w:t>
      </w:r>
    </w:p>
    <w:p w:rsidRDefault="00BF4BB6" w:rsidP="00BF4BB6" w:rsidR="00BF4BB6" w:rsidRPr="00EA00A8">
      <w:pPr>
        <w:ind w:firstLine="720"/>
        <w:jc w:val="both"/>
      </w:pPr>
    </w:p>
    <w:p w:rsidRDefault="00BF4BB6" w:rsidP="00BF4BB6" w:rsidR="00BF4BB6" w:rsidRPr="00EA00A8">
      <w:pPr>
        <w:jc w:val="both"/>
      </w:pPr>
      <w:r w:rsidRPr="00EA00A8">
        <w:tab/>
        <w:t>II.</w:t>
      </w:r>
      <w:r w:rsidRPr="00EA00A8">
        <w:tab/>
        <w:t xml:space="preserve">Za privremenog stečajnog upravitelja imenuje se </w:t>
      </w:r>
      <w:r w:rsidR="002D01D3" w:rsidRPr="00F30C6D">
        <w:t>Jasn</w:t>
      </w:r>
      <w:r w:rsidR="002D01D3">
        <w:t>a</w:t>
      </w:r>
      <w:r w:rsidR="002D01D3" w:rsidRPr="00F30C6D">
        <w:t xml:space="preserve"> Kučević iz Pule, Kaštanjer 64, OIB: </w:t>
      </w:r>
      <w:r w:rsidR="002D01D3" w:rsidRPr="00571212">
        <w:t>89442269215</w:t>
      </w:r>
      <w:r w:rsidRPr="00571212">
        <w:t xml:space="preserve">. Privremeni </w:t>
      </w:r>
      <w:r w:rsidRPr="00EA00A8">
        <w:t xml:space="preserve">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EA00A8">
          <w:t>45. st</w:t>
        </w:r>
      </w:smartTag>
      <w:r w:rsidRPr="00EA00A8">
        <w:t>. 2. i 4. Stečajnog zakona).</w:t>
      </w:r>
    </w:p>
    <w:p w:rsidRDefault="00BF4BB6" w:rsidP="00BF4BB6" w:rsidR="00BF4BB6" w:rsidRPr="00EA00A8"/>
    <w:p w:rsidRDefault="00BF4BB6" w:rsidP="00BF4BB6" w:rsidR="00BF4BB6" w:rsidRPr="00EA00A8">
      <w:pPr>
        <w:jc w:val="both"/>
      </w:pPr>
      <w:r w:rsidRPr="00EA00A8">
        <w:tab/>
        <w:t>III.</w:t>
      </w:r>
      <w:r w:rsidRPr="00EA00A8">
        <w:tab/>
        <w:t>Pozivaju se dužnikovi dužnici da svoje obveze ispunjavaju vodeći računa o ovom objavljenom rješenju.</w:t>
      </w:r>
    </w:p>
    <w:p w:rsidRDefault="00BF4BB6" w:rsidP="00BF4BB6" w:rsidR="00BF4BB6" w:rsidRPr="00EA00A8"/>
    <w:p w:rsidRDefault="00BF4BB6" w:rsidP="00BF4BB6" w:rsidR="00BF4BB6" w:rsidRPr="00EA00A8">
      <w:pPr>
        <w:jc w:val="both"/>
      </w:pPr>
      <w:r w:rsidRPr="00EA00A8">
        <w:tab/>
        <w:t>IV.</w:t>
      </w:r>
      <w:r w:rsidRPr="00EA00A8">
        <w:tab/>
        <w:t xml:space="preserve">Ročište radi izjašnjenja o prijedlogu i rasprave o uvjetima za otvaranje stečajnog postupka nad dužnikom određuje se za dan </w:t>
      </w:r>
    </w:p>
    <w:p w:rsidRDefault="00BF4BB6" w:rsidP="00BF4BB6" w:rsidR="00BF4BB6" w:rsidRPr="00EA00A8">
      <w:pPr>
        <w:rPr>
          <w:color w:val="FF0000"/>
        </w:rPr>
      </w:pPr>
    </w:p>
    <w:p w:rsidRDefault="00FE38CA" w:rsidP="00BF4BB6" w:rsidR="00BF4BB6" w:rsidRPr="00FE38CA">
      <w:pPr>
        <w:jc w:val="center"/>
      </w:pPr>
      <w:r w:rsidRPr="00FE38CA">
        <w:t>1</w:t>
      </w:r>
      <w:r w:rsidR="00BF4BB6" w:rsidRPr="00FE38CA">
        <w:t xml:space="preserve">6. </w:t>
      </w:r>
      <w:r w:rsidRPr="00FE38CA">
        <w:t xml:space="preserve">listopada </w:t>
      </w:r>
      <w:r w:rsidR="00BF4BB6" w:rsidRPr="00FE38CA">
        <w:t>201</w:t>
      </w:r>
      <w:r w:rsidRPr="00FE38CA">
        <w:t>8</w:t>
      </w:r>
      <w:r w:rsidR="00BF4BB6" w:rsidRPr="00FE38CA">
        <w:t>. godine u 1</w:t>
      </w:r>
      <w:r w:rsidRPr="00FE38CA">
        <w:t>3</w:t>
      </w:r>
      <w:r w:rsidR="00BF4BB6" w:rsidRPr="00FE38CA">
        <w:t>:</w:t>
      </w:r>
      <w:r w:rsidRPr="00FE38CA">
        <w:t>0</w:t>
      </w:r>
      <w:r w:rsidR="00BF4BB6" w:rsidRPr="00FE38CA">
        <w:t>0 sati</w:t>
      </w:r>
    </w:p>
    <w:p w:rsidRDefault="00BF4BB6" w:rsidP="00BF4BB6" w:rsidR="00BF4BB6" w:rsidRPr="00EA00A8">
      <w:pPr>
        <w:jc w:val="center"/>
      </w:pPr>
      <w:r w:rsidRPr="00EA00A8">
        <w:t xml:space="preserve">u Trgovačkom sudu u Pazinu, Dršćevka 1, sudnica 2, 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  <w:r w:rsidRPr="00EA00A8">
        <w:tab/>
        <w:t xml:space="preserve">na koje se poziva predlagatelj, privremeni stečajni upravitelj i FINA.  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  <w:r w:rsidRPr="00EA00A8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EA00A8">
          <w:t>49. st</w:t>
        </w:r>
      </w:smartTag>
      <w:r w:rsidRPr="00EA00A8">
        <w:t>. 1. i 2. Stečajnog zakona).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center"/>
      </w:pPr>
      <w:r w:rsidRPr="00EA00A8">
        <w:t>Obrazloženje</w:t>
      </w:r>
    </w:p>
    <w:p w:rsidRDefault="00BF4BB6" w:rsidP="00BF4BB6" w:rsidR="00BF4BB6" w:rsidRPr="00EA00A8"/>
    <w:p w:rsidRDefault="00BF4BB6" w:rsidP="00BF4BB6" w:rsidR="00BF4BB6" w:rsidRPr="00EA00A8">
      <w:pPr>
        <w:jc w:val="both"/>
      </w:pPr>
      <w:r w:rsidRPr="00EA00A8">
        <w:tab/>
        <w:t>Predlagatelj je podnio prijedlog za pokretanje stečajnog postupka.</w:t>
      </w:r>
    </w:p>
    <w:p w:rsidRDefault="00BF4BB6" w:rsidP="00BF4BB6" w:rsidR="00BF4BB6" w:rsidRPr="00EA00A8">
      <w:pPr>
        <w:jc w:val="both"/>
      </w:pPr>
      <w:r w:rsidRPr="00EA00A8">
        <w:tab/>
        <w:t xml:space="preserve">Predlagatelj je u prijedlogu za pokretanje stečajnog postupka naveo da postoje razlozi za otvaranje stečajnog postupka iz čl. 4. Stečajnog zakona, odnosno da je dužnik nelikvidan, </w:t>
      </w:r>
      <w:r w:rsidRPr="00EA00A8">
        <w:lastRenderedPageBreak/>
        <w:t xml:space="preserve">nesposoban za plaćanje i prezadužen, a što da se dokazuje potvrdom o blokadi i očevidnikom o redoslijedu plaćanja, koji su privitak tom prijedlogu. 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  <w:r w:rsidRPr="00EA00A8">
        <w:tab/>
        <w:t xml:space="preserve">S obzirom na sve navedeno, valjalo je 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EA00A8">
          <w:t>42. st</w:t>
        </w:r>
      </w:smartTag>
      <w:r w:rsidRPr="00EA00A8">
        <w:t>. 2. SZ-a imenovan je privremeni stečajni upravitelj.</w:t>
      </w:r>
    </w:p>
    <w:p w:rsidRDefault="00BF4BB6" w:rsidP="00BF4BB6" w:rsidR="00BF4BB6" w:rsidRPr="00EA00A8">
      <w:pPr>
        <w:jc w:val="both"/>
        <w:rPr>
          <w:color w:val="FF0000"/>
        </w:rPr>
      </w:pPr>
    </w:p>
    <w:p w:rsidRDefault="00BF4BB6" w:rsidP="00BF4BB6" w:rsidR="00BF4BB6" w:rsidRPr="00571212">
      <w:pPr>
        <w:jc w:val="center"/>
      </w:pPr>
      <w:r w:rsidRPr="00571212">
        <w:t xml:space="preserve">U Pazinu, </w:t>
      </w:r>
      <w:r w:rsidR="00571212">
        <w:t>6</w:t>
      </w:r>
      <w:r w:rsidRPr="00571212">
        <w:t xml:space="preserve">. </w:t>
      </w:r>
      <w:r w:rsidR="00EA00A8" w:rsidRPr="00571212">
        <w:t xml:space="preserve">rujna </w:t>
      </w:r>
      <w:r w:rsidRPr="00571212">
        <w:t>201</w:t>
      </w:r>
      <w:r w:rsidR="00EA00A8" w:rsidRPr="00571212">
        <w:t>8</w:t>
      </w:r>
      <w:r w:rsidRPr="00571212">
        <w:t>.</w:t>
      </w:r>
    </w:p>
    <w:p w:rsidRDefault="00BF4BB6" w:rsidP="00BF4BB6" w:rsidR="00BF4BB6" w:rsidRPr="00EA00A8">
      <w:pPr>
        <w:jc w:val="center"/>
      </w:pPr>
      <w:r w:rsidRPr="00EA00A8">
        <w:t xml:space="preserve">  </w:t>
      </w:r>
    </w:p>
    <w:p w:rsidRDefault="00BF4BB6" w:rsidP="00BF4BB6" w:rsidR="00BF4BB6" w:rsidRPr="00EA00A8">
      <w:pPr>
        <w:jc w:val="center"/>
      </w:pPr>
    </w:p>
    <w:p w:rsidRDefault="00BF4BB6" w:rsidP="00BF4BB6" w:rsidR="00BF4BB6" w:rsidRPr="00EA00A8">
      <w:pPr>
        <w:jc w:val="center"/>
      </w:pPr>
      <w:r w:rsidRPr="00EA00A8">
        <w:t xml:space="preserve">                                                             </w:t>
      </w:r>
      <w:r w:rsidRPr="00EA00A8">
        <w:tab/>
        <w:t xml:space="preserve"> </w:t>
      </w:r>
      <w:r w:rsidRPr="00EA00A8">
        <w:tab/>
        <w:t>Stečajni sudac</w:t>
      </w:r>
    </w:p>
    <w:p w:rsidRDefault="00BF4BB6" w:rsidP="00BF4BB6" w:rsidR="00BF4BB6" w:rsidRPr="00EA00A8">
      <w:pPr>
        <w:jc w:val="center"/>
      </w:pPr>
    </w:p>
    <w:p w:rsidRDefault="00BF4BB6" w:rsidP="00BF4BB6" w:rsidR="00BF4BB6" w:rsidRPr="00EA00A8">
      <w:pPr>
        <w:jc w:val="center"/>
      </w:pPr>
      <w:r w:rsidRPr="00EA00A8">
        <w:tab/>
        <w:t xml:space="preserve">                                                                      Damir Rabar</w:t>
      </w:r>
      <w:r w:rsidR="00226E49">
        <w:t>, v.r.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  <w:r w:rsidRPr="00EA00A8">
        <w:t>UPUTA O PRAVNOM LIJEKU:</w:t>
      </w:r>
    </w:p>
    <w:p w:rsidRDefault="00BF4BB6" w:rsidP="00BF4BB6" w:rsidR="00BF4BB6" w:rsidRPr="00EA00A8">
      <w:pPr>
        <w:jc w:val="both"/>
      </w:pPr>
      <w:r w:rsidRPr="00EA00A8">
        <w:t xml:space="preserve">Protiv ovog rješenja nije dopuštena posebna žalba (čl. </w:t>
      </w:r>
      <w:smartTag w:element="metricconverter" w:uri="urn:schemas-microsoft-com:office:smarttags">
        <w:smartTagPr>
          <w:attr w:val="11. st" w:name="ProductID"/>
        </w:smartTagPr>
        <w:r w:rsidRPr="00EA00A8">
          <w:t>11. st</w:t>
        </w:r>
      </w:smartTag>
      <w:r w:rsidRPr="00EA00A8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EA00A8">
          <w:t>42. st</w:t>
        </w:r>
      </w:smartTag>
      <w:r w:rsidRPr="00EA00A8">
        <w:t>. 1. SZ-a).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</w:pPr>
      <w:r w:rsidRPr="00EA00A8">
        <w:t>DNA:</w:t>
      </w:r>
    </w:p>
    <w:p w:rsidRDefault="00BF4BB6" w:rsidP="00BF4BB6" w:rsidR="00341314" w:rsidRPr="00B42AEA">
      <w:pPr>
        <w:jc w:val="both"/>
      </w:pPr>
      <w:r w:rsidRPr="00B42AEA">
        <w:t xml:space="preserve">- predlagatelju / dužniku </w:t>
      </w:r>
      <w:r w:rsidR="00341314" w:rsidRPr="00B42AEA">
        <w:t xml:space="preserve">Agro Žatika d.o.o. Poreč, Karla Huguesa 21, </w:t>
      </w:r>
    </w:p>
    <w:p w:rsidRDefault="00BF4BB6" w:rsidP="00BF4BB6" w:rsidR="00BF4BB6" w:rsidRPr="002D01D3">
      <w:pPr>
        <w:jc w:val="both"/>
      </w:pPr>
      <w:r w:rsidRPr="002D01D3">
        <w:t xml:space="preserve">- privremeni stečajni upravitelj </w:t>
      </w:r>
      <w:r w:rsidR="002D01D3" w:rsidRPr="002D01D3">
        <w:t xml:space="preserve">Jasna Kučević iz Pule, Kaštanjer 64, </w:t>
      </w:r>
      <w:r w:rsidRPr="002D01D3">
        <w:t>uz prijedlog s prilozima,</w:t>
      </w:r>
    </w:p>
    <w:p w:rsidRDefault="00571212" w:rsidP="00BF4BB6" w:rsidR="00571212">
      <w:pPr>
        <w:jc w:val="both"/>
      </w:pPr>
      <w:r>
        <w:t>- FINA, Rijeka, F. Kurelca 8</w:t>
      </w:r>
    </w:p>
    <w:p w:rsidRDefault="00BF4BB6" w:rsidP="00BF4BB6" w:rsidR="00BF4BB6" w:rsidRPr="00EA00A8">
      <w:pPr>
        <w:jc w:val="both"/>
      </w:pPr>
      <w:r w:rsidRPr="00EA00A8">
        <w:t xml:space="preserve">- Porezna uprava Pazin, M. B. Rašana 2/4, </w:t>
      </w:r>
    </w:p>
    <w:p w:rsidRDefault="00BF4BB6" w:rsidP="00BF4BB6" w:rsidR="00BF4BB6" w:rsidRPr="00EA00A8">
      <w:pPr>
        <w:jc w:val="both"/>
      </w:pPr>
      <w:r w:rsidRPr="00EA00A8">
        <w:t>- sudski registar ovoga suda,</w:t>
      </w:r>
    </w:p>
    <w:p w:rsidRDefault="00BF4BB6" w:rsidP="00BF4BB6" w:rsidR="00BF4BB6" w:rsidRPr="00EA00A8">
      <w:pPr>
        <w:jc w:val="both"/>
      </w:pPr>
      <w:r w:rsidRPr="00EA00A8">
        <w:t>- e-oglasna ploča suda - 8 dana.</w:t>
      </w:r>
    </w:p>
    <w:p w:rsidRDefault="00BF4BB6" w:rsidP="00BF4BB6" w:rsidR="00BF4BB6" w:rsidRPr="00EA00A8">
      <w:pPr>
        <w:jc w:val="both"/>
      </w:pPr>
    </w:p>
    <w:p w:rsidRDefault="00BF4BB6" w:rsidP="00BF4BB6" w:rsidR="00BF4BB6" w:rsidRPr="00EA00A8">
      <w:pPr>
        <w:jc w:val="both"/>
        <w:rPr>
          <w:color w:val="FF0000"/>
        </w:rPr>
      </w:pPr>
    </w:p>
    <w:p w:rsidRDefault="00BF4BB6" w:rsidP="00BF4BB6" w:rsidR="00BF4BB6" w:rsidRPr="00EA00A8">
      <w:pPr>
        <w:rPr>
          <w:color w:val="FF0000"/>
        </w:rPr>
      </w:pPr>
    </w:p>
    <w:p w:rsidRDefault="00BF4BB6" w:rsidP="00BF4BB6" w:rsidR="00BF4BB6" w:rsidRPr="00EA00A8">
      <w:pPr>
        <w:rPr>
          <w:color w:val="FF0000"/>
        </w:rPr>
      </w:pPr>
    </w:p>
    <w:p w:rsidRDefault="00BF4BB6" w:rsidP="00BF4BB6" w:rsidR="00BF4BB6" w:rsidRPr="00EA00A8">
      <w:pPr>
        <w:rPr>
          <w:color w:val="FF0000"/>
        </w:rPr>
      </w:pPr>
    </w:p>
    <w:p w:rsidRDefault="00BF4BB6" w:rsidP="00BF4BB6" w:rsidR="00BF4BB6" w:rsidRPr="00EA00A8">
      <w:pPr>
        <w:rPr>
          <w:color w:val="FF0000"/>
        </w:rPr>
      </w:pPr>
    </w:p>
    <w:p w:rsidRDefault="00EB7624" w:rsidR="00EB7624" w:rsidRPr="00EA00A8">
      <w:pPr>
        <w:rPr>
          <w:color w:val="FF0000"/>
        </w:rPr>
      </w:pPr>
    </w:p>
    <w:sectPr w:rsidSect="00E71A07" w:rsidR="00EB7624" w:rsidRPr="00EA00A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46E" w:rsidP="00C20AF2" w:rsidR="00BA246E">
      <w:r>
        <w:separator/>
      </w:r>
    </w:p>
  </w:endnote>
  <w:endnote w:id="0" w:type="continuationSeparator">
    <w:p w:rsidRDefault="00BA246E" w:rsidP="00C20AF2" w:rsidR="00BA24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46E" w:rsidP="00C20AF2" w:rsidR="00BA246E">
      <w:r>
        <w:separator/>
      </w:r>
    </w:p>
  </w:footnote>
  <w:footnote w:id="0" w:type="continuationSeparator">
    <w:p w:rsidRDefault="00BA246E" w:rsidP="00C20AF2" w:rsidR="00BA24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0536D" w:rsidP="00571212" w:rsidR="00571212" w:rsidRPr="0047448E">
        <w:pPr>
          <w:ind w:firstLine="708" w:left="283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E4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="00571212">
          <w:t>1 St-302/2018-3</w:t>
        </w:r>
      </w:p>
      <w:p w:rsidRDefault="00226E49" w:rsidP="00571212" w:rsidR="00E71A07">
        <w:pPr>
          <w:pStyle w:val="Zaglavlje"/>
        </w:pPr>
      </w:p>
    </w:sdtContent>
  </w:sdt>
  <w:p w:rsidRDefault="00226E49" w:rsidR="00E71A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536D" w:rsidP="00B2338D" w:rsidR="00E71A07" w:rsidRPr="0047448E">
    <w:pPr>
      <w:jc w:val="right"/>
    </w:pPr>
    <w:r>
      <w:t>1 St-</w:t>
    </w:r>
    <w:r w:rsidR="00C20AF2">
      <w:t>302</w:t>
    </w:r>
    <w:r>
      <w:t>/</w:t>
    </w:r>
    <w:r w:rsidR="00571212">
      <w:t>20</w:t>
    </w:r>
    <w:r>
      <w:t>1</w:t>
    </w:r>
    <w:r w:rsidR="00C20AF2">
      <w:t>8</w:t>
    </w:r>
    <w:r>
      <w:t>-</w:t>
    </w:r>
    <w:r w:rsidR="00571212">
      <w:t>3</w:t>
    </w:r>
  </w:p>
  <w:p w:rsidRDefault="00226E49" w:rsidP="00B2338D" w:rsidR="00E71A07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BB6"/>
    <w:rsid w:val="0008783E"/>
    <w:rsid w:val="00226E49"/>
    <w:rsid w:val="002D01D3"/>
    <w:rsid w:val="00341314"/>
    <w:rsid w:val="004C1A54"/>
    <w:rsid w:val="00571212"/>
    <w:rsid w:val="005A6C6D"/>
    <w:rsid w:val="00A0536D"/>
    <w:rsid w:val="00B42AEA"/>
    <w:rsid w:val="00BA246E"/>
    <w:rsid w:val="00BF4BB6"/>
    <w:rsid w:val="00C20AF2"/>
    <w:rsid w:val="00C21C59"/>
    <w:rsid w:val="00EA00A8"/>
    <w:rsid w:val="00EB7624"/>
    <w:rsid w:val="00FE3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B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  <w:jc w:val="both"/>
    </w:pPr>
    <w:rPr>
      <w:bCs w:val="false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F4B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4B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4B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4BB6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0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0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0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0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20A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0AF2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B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  <w:jc w:val="both"/>
    </w:pPr>
    <w:rPr>
      <w:bCs w:val="0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BF4B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4B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4B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4BB6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0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0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0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0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0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C20A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0AF2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</izvorni_sadrzaj>
    <derivirana_varijabla naziv="DomainObject.Predmet.Broj_1">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St-302/2018</izvorni_sadrzaj>
    <derivirana_varijabla naziv="DomainObject.Predmet.OznakaBroj_1">St-302/2018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Žatika d.o.o. Poreč</izvorni_sadrzaj>
    <derivirana_varijabla naziv="DomainObject.Predmet.ProtustrankaFormated_1">  Agro Žatika d.o.o. Poreč</derivirana_varijabla>
  </DomainObject.Predmet.ProtustrankaFormated>
  <DomainObject.Predmet.ProtustrankaFormatedOIB>
    <izvorni_sadrzaj>  Agro Žatika d.o.o. Poreč, OIB 93124705480</izvorni_sadrzaj>
    <derivirana_varijabla naziv="DomainObject.Predmet.ProtustrankaFormatedOIB_1">  Agro Žatika d.o.o. Poreč, OIB 93124705480</derivirana_varijabla>
  </DomainObject.Predmet.ProtustrankaFormatedOIB>
  <DomainObject.Predmet.ProtustrankaFormatedWithAdress>
    <izvorni_sadrzaj> Agro Žatika d.o.o. Poreč, Karla Huguesa 21, 52440 Poreč</izvorni_sadrzaj>
    <derivirana_varijabla naziv="DomainObject.Predmet.ProtustrankaFormatedWithAdress_1"> Agro Žatika d.o.o. Poreč, Karla Huguesa 21, 52440 Poreč</derivirana_varijabla>
  </DomainObject.Predmet.ProtustrankaFormatedWithAdress>
  <DomainObject.Predmet.ProtustrankaFormatedWithAdressOIB>
    <izvorni_sadrzaj> Agro Žatika d.o.o. Poreč, OIB 93124705480, Karla Huguesa 21, 52440 Poreč</izvorni_sadrzaj>
    <derivirana_varijabla naziv="DomainObject.Predmet.ProtustrankaFormatedWithAdressOIB_1"> Agro Žatika d.o.o. Poreč, OIB 93124705480, Karla Huguesa 21, 52440 Poreč</derivirana_varijabla>
  </DomainObject.Predmet.ProtustrankaFormatedWithAdressOIB>
  <DomainObject.Predmet.ProtustrankaWithAdress>
    <izvorni_sadrzaj>Agro Žatika d.o.o. Poreč Karla Huguesa 21, 52440 Poreč</izvorni_sadrzaj>
    <derivirana_varijabla naziv="DomainObject.Predmet.ProtustrankaWithAdress_1">Agro Žatika d.o.o. Poreč Karla Huguesa 21, 52440 Poreč</derivirana_varijabla>
  </DomainObject.Predmet.ProtustrankaWithAdress>
  <DomainObject.Predmet.ProtustrankaWithAdressOIB>
    <izvorni_sadrzaj>Agro Žatika d.o.o. Poreč, OIB 93124705480, Karla Huguesa 21, 52440 Poreč</izvorni_sadrzaj>
    <derivirana_varijabla naziv="DomainObject.Predmet.ProtustrankaWithAdressOIB_1">Agro Žatika d.o.o. Poreč, OIB 93124705480, Karla Huguesa 21, 52440 Poreč</derivirana_varijabla>
  </DomainObject.Predmet.ProtustrankaWithAdressOIB>
  <DomainObject.Predmet.ProtustrankaNazivFormated>
    <izvorni_sadrzaj>Agro Žatika d.o.o. Poreč</izvorni_sadrzaj>
    <derivirana_varijabla naziv="DomainObject.Predmet.ProtustrankaNazivFormated_1">Agro Žatika d.o.o. Poreč</derivirana_varijabla>
  </DomainObject.Predmet.ProtustrankaNazivFormated>
  <DomainObject.Predmet.ProtustrankaNazivFormatedOIB>
    <izvorni_sadrzaj>Agro Žatika d.o.o. Poreč, OIB 93124705480</izvorni_sadrzaj>
    <derivirana_varijabla naziv="DomainObject.Predmet.ProtustrankaNazivFormatedOIB_1">Agro Žatika d.o.o. Poreč, OIB 93124705480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 Žatika d.o.o. Poreč</izvorni_sadrzaj>
    <derivirana_varijabla naziv="DomainObject.Predmet.StrankaFormated_1">  Agro Žatika d.o.o. Poreč</derivirana_varijabla>
  </DomainObject.Predmet.StrankaFormated>
  <DomainObject.Predmet.StrankaFormatedOIB>
    <izvorni_sadrzaj>  Agro Žatika d.o.o. Poreč, OIB 93124705480</izvorni_sadrzaj>
    <derivirana_varijabla naziv="DomainObject.Predmet.StrankaFormatedOIB_1">  Agro Žatika d.o.o. Poreč, OIB 93124705480</derivirana_varijabla>
  </DomainObject.Predmet.StrankaFormatedOIB>
  <DomainObject.Predmet.StrankaFormatedWithAdress>
    <izvorni_sadrzaj> Agro Žatika d.o.o. Poreč, Karla Huguesa 21, 52440 Poreč</izvorni_sadrzaj>
    <derivirana_varijabla naziv="DomainObject.Predmet.StrankaFormatedWithAdress_1"> Agro Žatika d.o.o. Poreč, Karla Huguesa 21, 52440 Poreč</derivirana_varijabla>
  </DomainObject.Predmet.StrankaFormatedWithAdress>
  <DomainObject.Predmet.StrankaFormatedWithAdressOIB>
    <izvorni_sadrzaj> Agro Žatika d.o.o. Poreč, OIB 93124705480, Karla Huguesa 21, 52440 Poreč</izvorni_sadrzaj>
    <derivirana_varijabla naziv="DomainObject.Predmet.StrankaFormatedWithAdressOIB_1"> Agro Žatika d.o.o. Poreč, OIB 93124705480, Karla Huguesa 21, 52440 Poreč</derivirana_varijabla>
  </DomainObject.Predmet.StrankaFormatedWithAdressOIB>
  <DomainObject.Predmet.StrankaWithAdress>
    <izvorni_sadrzaj>Agro Žatika d.o.o. Poreč Karla Huguesa 21,52440 Poreč</izvorni_sadrzaj>
    <derivirana_varijabla naziv="DomainObject.Predmet.StrankaWithAdress_1">Agro Žatika d.o.o. Poreč Karla Huguesa 21,52440 Poreč</derivirana_varijabla>
  </DomainObject.Predmet.StrankaWithAdress>
  <DomainObject.Predmet.StrankaWithAdressOIB>
    <izvorni_sadrzaj>Agro Žatika d.o.o. Poreč, OIB 93124705480, Karla Huguesa 21,52440 Poreč</izvorni_sadrzaj>
    <derivirana_varijabla naziv="DomainObject.Predmet.StrankaWithAdressOIB_1">Agro Žatika d.o.o. Poreč, OIB 93124705480, Karla Huguesa 21,52440 Poreč</derivirana_varijabla>
  </DomainObject.Predmet.StrankaWithAdressOIB>
  <DomainObject.Predmet.StrankaNazivFormated>
    <izvorni_sadrzaj>Agro Žatika d.o.o. Poreč</izvorni_sadrzaj>
    <derivirana_varijabla naziv="DomainObject.Predmet.StrankaNazivFormated_1">Agro Žatika d.o.o. Poreč</derivirana_varijabla>
  </DomainObject.Predmet.StrankaNazivFormated>
  <DomainObject.Predmet.StrankaNazivFormatedOIB>
    <izvorni_sadrzaj>Agro Žatika d.o.o. Poreč, OIB 93124705480</izvorni_sadrzaj>
    <derivirana_varijabla naziv="DomainObject.Predmet.StrankaNazivFormatedOIB_1">Agro Žatika d.o.o. Poreč, OIB 93124705480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709236.15</izvorni_sadrzaj>
    <derivirana_varijabla naziv="DomainObject.Predmet.TrenutnaVrijednost_1">709236.15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Agro Žatika d.o.o. Poreč</item>
    </izvorni_sadrzaj>
    <derivirana_varijabla naziv="DomainObject.Predmet.StrankaListFormated_1">
      <item>Agro Žatika d.o.o. Poreč</item>
    </derivirana_varijabla>
  </DomainObject.Predmet.StrankaListFormated>
  <DomainObject.Predmet.StrankaListFormatedOIB>
    <izvorni_sadrzaj>
      <item>Agro Žatika d.o.o. Poreč, OIB 93124705480</item>
    </izvorni_sadrzaj>
    <derivirana_varijabla naziv="DomainObject.Predmet.StrankaListFormatedOIB_1">
      <item>Agro Žatika d.o.o. Poreč, OIB 93124705480</item>
    </derivirana_varijabla>
  </DomainObject.Predmet.StrankaListFormatedOIB>
  <DomainObject.Predmet.StrankaListFormatedWithAdress>
    <izvorni_sadrzaj>
      <item>Agro Žatika d.o.o. Poreč, Karla Huguesa 21, 52440 Poreč</item>
    </izvorni_sadrzaj>
    <derivirana_varijabla naziv="DomainObject.Predmet.StrankaListFormatedWithAdress_1">
      <item>Agro Žatika d.o.o. Poreč, Karla Huguesa 21, 52440 Poreč</item>
    </derivirana_varijabla>
  </DomainObject.Predmet.StrankaListFormatedWithAdress>
  <DomainObject.Predmet.StrankaListFormatedWithAdressOIB>
    <izvorni_sadrzaj>
      <item>Agro Žatika d.o.o. Poreč, OIB 93124705480, Karla Huguesa 21, 52440 Poreč</item>
    </izvorni_sadrzaj>
    <derivirana_varijabla naziv="DomainObject.Predmet.StrankaListFormatedWithAdressOIB_1">
      <item>Agro Žatika d.o.o. Poreč, OIB 93124705480, Karla Huguesa 21, 52440 Poreč</item>
    </derivirana_varijabla>
  </DomainObject.Predmet.StrankaListFormatedWithAdressOIB>
  <DomainObject.Predmet.StrankaListNazivFormated>
    <izvorni_sadrzaj>
      <item>Agro Žatika d.o.o. Poreč</item>
    </izvorni_sadrzaj>
    <derivirana_varijabla naziv="DomainObject.Predmet.StrankaListNazivFormated_1">
      <item>Agro Žatika d.o.o. Poreč</item>
    </derivirana_varijabla>
  </DomainObject.Predmet.StrankaListNazivFormated>
  <DomainObject.Predmet.StrankaListNazivFormatedOIB>
    <izvorni_sadrzaj>
      <item>Agro Žatika d.o.o. Poreč, OIB 93124705480</item>
    </izvorni_sadrzaj>
    <derivirana_varijabla naziv="DomainObject.Predmet.StrankaListNazivFormatedOIB_1">
      <item>Agro Žatika d.o.o. Poreč, OIB 93124705480</item>
    </derivirana_varijabla>
  </DomainObject.Predmet.StrankaListNazivFormatedOIB>
  <DomainObject.Predmet.ProtuStrankaListFormated>
    <izvorni_sadrzaj>
      <item>Agro Žatika d.o.o. Poreč</item>
    </izvorni_sadrzaj>
    <derivirana_varijabla naziv="DomainObject.Predmet.ProtuStrankaListFormated_1">
      <item>Agro Žatika d.o.o. Poreč</item>
    </derivirana_varijabla>
  </DomainObject.Predmet.ProtuStrankaListFormated>
  <DomainObject.Predmet.ProtuStrankaListFormatedOIB>
    <izvorni_sadrzaj>
      <item>Agro Žatika d.o.o. Poreč, OIB 93124705480</item>
    </izvorni_sadrzaj>
    <derivirana_varijabla naziv="DomainObject.Predmet.ProtuStrankaListFormatedOIB_1">
      <item>Agro Žatika d.o.o. Poreč, OIB 93124705480</item>
    </derivirana_varijabla>
  </DomainObject.Predmet.ProtuStrankaListFormatedOIB>
  <DomainObject.Predmet.ProtuStrankaListFormatedWithAdress>
    <izvorni_sadrzaj>
      <item>Agro Žatika d.o.o. Poreč, Karla Huguesa 21, 52440 Poreč</item>
    </izvorni_sadrzaj>
    <derivirana_varijabla naziv="DomainObject.Predmet.ProtuStrankaListFormatedWithAdress_1">
      <item>Agro Žatika d.o.o. Poreč, Karla Huguesa 21, 52440 Poreč</item>
    </derivirana_varijabla>
  </DomainObject.Predmet.ProtuStrankaListFormatedWithAdress>
  <DomainObject.Predmet.ProtuStrankaListFormatedWithAdressOIB>
    <izvorni_sadrzaj>
      <item>Agro Žatika d.o.o. Poreč, OIB 93124705480, Karla Huguesa 21, 52440 Poreč</item>
    </izvorni_sadrzaj>
    <derivirana_varijabla naziv="DomainObject.Predmet.ProtuStrankaListFormatedWithAdressOIB_1">
      <item>Agro Žatika d.o.o. Poreč, OIB 93124705480, Karla Huguesa 21, 52440 Poreč</item>
    </derivirana_varijabla>
  </DomainObject.Predmet.ProtuStrankaListFormatedWithAdressOIB>
  <DomainObject.Predmet.ProtuStrankaListNazivFormated>
    <izvorni_sadrzaj>
      <item>Agro Žatika d.o.o. Poreč</item>
    </izvorni_sadrzaj>
    <derivirana_varijabla naziv="DomainObject.Predmet.ProtuStrankaListNazivFormated_1">
      <item>Agro Žatika d.o.o. Poreč</item>
    </derivirana_varijabla>
  </DomainObject.Predmet.ProtuStrankaListNazivFormated>
  <DomainObject.Predmet.ProtuStrankaListNazivFormatedOIB>
    <izvorni_sadrzaj>
      <item>Agro Žatika d.o.o. Poreč, OIB 93124705480</item>
    </izvorni_sadrzaj>
    <derivirana_varijabla naziv="DomainObject.Predmet.ProtuStrankaListNazivFormatedOIB_1">
      <item>Agro Žatika d.o.o. Poreč, OIB 93124705480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 Žatika d.o.o. Poreč</izvorni_sadrzaj>
    <derivirana_varijabla naziv="DomainObject.Predmet.StrankaIDrugi_1">Agro Žatika d.o.o. Poreč</derivirana_varijabla>
  </DomainObject.Predmet.StrankaIDrugi>
  <DomainObject.Predmet.ProtustrankaIDrugi>
    <izvorni_sadrzaj>Agro Žatika d.o.o. Poreč</izvorni_sadrzaj>
    <derivirana_varijabla naziv="DomainObject.Predmet.ProtustrankaIDrugi_1">Agro Žatika d.o.o. Poreč</derivirana_varijabla>
  </DomainObject.Predmet.ProtustrankaIDrugi>
  <DomainObject.Predmet.StrankaIDrugiAdressOIB>
    <izvorni_sadrzaj>Agro Žatika d.o.o. Poreč, OIB 93124705480, Karla Huguesa 21, 52440 Poreč</izvorni_sadrzaj>
    <derivirana_varijabla naziv="DomainObject.Predmet.StrankaIDrugiAdressOIB_1">Agro Žatika d.o.o. Poreč, OIB 93124705480, Karla Huguesa 21, 52440 Poreč</derivirana_varijabla>
  </DomainObject.Predmet.StrankaIDrugiAdressOIB>
  <DomainObject.Predmet.ProtustrankaIDrugiAdressOIB>
    <izvorni_sadrzaj>Agro Žatika d.o.o. Poreč, OIB 93124705480, Karla Huguesa 21, 52440 Poreč</izvorni_sadrzaj>
    <derivirana_varijabla naziv="DomainObject.Predmet.ProtustrankaIDrugiAdressOIB_1">Agro Žatika d.o.o. Poreč, OIB 93124705480, Karla Huguesa 21,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Žatika d.o.o. Poreč</item>
      <item>Agro Žatika d.o.o. Poreč</item>
    </izvorni_sadrzaj>
    <derivirana_varijabla naziv="DomainObject.Predmet.SudioniciListNaziv_1">
      <item>Agro Žatika d.o.o. Poreč</item>
      <item>Agro Žatika d.o.o. Poreč</item>
    </derivirana_varijabla>
  </DomainObject.Predmet.SudioniciListNaziv>
  <DomainObject.Predmet.SudioniciListAdressOIB>
    <izvorni_sadrzaj>
      <item>Agro Žatika d.o.o. Poreč, OIB 93124705480, Karla Huguesa 21,52440 Poreč</item>
      <item>Agro Žatika d.o.o. Poreč, OIB 93124705480, Karla Huguesa 21,52440 Poreč</item>
    </izvorni_sadrzaj>
    <derivirana_varijabla naziv="DomainObject.Predmet.SudioniciListAdressOIB_1">
      <item>Agro Žatika d.o.o. Poreč, OIB 93124705480, Karla Huguesa 21,52440 Poreč</item>
      <item>Agro Žatika d.o.o. Poreč, OIB 93124705480, Karla Huguesa 21,52440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93124705480</item>
      <item>, OIB 93124705480</item>
    </izvorni_sadrzaj>
    <derivirana_varijabla naziv="DomainObject.Predmet.SudioniciListNazivOIB_1">
      <item>, OIB 93124705480</item>
      <item>, OIB 93124705480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2386</properties:Characters>
  <properties:Lines>80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2018-09-05T13:06:00Z</dcterms:created>
  <dc:creator>Damir Rabar</dc:creator>
  <cp:lastModifiedBy>Lorena Paris Aničić</cp:lastModifiedBy>
  <dcterms:modified xmlns:xsi="http://www.w3.org/2001/XMLSchema-instance" xsi:type="dcterms:W3CDTF">2018-09-06T07:03:00Z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- pokretanje prethodnog postupka radi utvrđivanja uvjeta za otvaranje stečajnog postupka (Rješenje - prethodni postupak.docx)</vt:lpwstr>
  </prop:property>
</prop:Properties>
</file>