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2ee39" w14:paraId="452ee39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220E83" w:rsidP="00C504F9" w:rsidR="00220E83">
      <w:pPr>
        <w:ind w:left="5040"/>
        <w:jc w:val="right"/>
      </w:pPr>
      <w:r>
        <w:t xml:space="preserve">GAIL FELICIA LEIBOWITZ O'CALLAGHAN </w:t>
      </w:r>
    </w:p>
    <w:p w:rsidRDefault="00220E83" w:rsidP="00C504F9" w:rsidR="001C1A94">
      <w:pPr>
        <w:ind w:left="5040"/>
        <w:jc w:val="right"/>
      </w:pPr>
      <w:r>
        <w:t>SAD, 3129 Dona Susana, Studio City 91604, Kalifonija</w:t>
      </w:r>
    </w:p>
    <w:p w:rsidRDefault="001C1A94" w:rsidP="00C504F9" w:rsidR="001C1A94">
      <w:pPr>
        <w:ind w:left="5040"/>
        <w:jc w:val="right"/>
      </w:pPr>
    </w:p>
    <w:p w:rsidRDefault="00044505" w:rsidP="00F2122B" w:rsidR="00044505" w:rsidRPr="00B0613D">
      <w:pPr>
        <w:ind w:left="5040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220E83">
        <w:t>766</w:t>
      </w:r>
      <w:r>
        <w:t>/16-</w:t>
      </w:r>
      <w:r w:rsidR="00220E83">
        <w:t>11</w:t>
      </w:r>
      <w:r>
        <w:t xml:space="preserve"> od </w:t>
      </w:r>
      <w:r w:rsidR="00584032">
        <w:t>1</w:t>
      </w:r>
      <w:r w:rsidR="001C1A94">
        <w:t>9</w:t>
      </w:r>
      <w:r w:rsidR="00A71E12">
        <w:t>. svibnja</w:t>
      </w:r>
      <w:r>
        <w:t xml:space="preserve"> 2016. pokrenut je prethodni postupak radi utvrđivanja uvjeta za otvaranje stečajnog </w:t>
      </w:r>
      <w:r w:rsidR="003E31EA">
        <w:t xml:space="preserve">postupka nad stečajnim dužnikom </w:t>
      </w:r>
      <w:r w:rsidR="00220E83">
        <w:t>MAGNET d.o.o., Zadar, Liburnska obala 6/V, OIB: 48669716840</w:t>
      </w:r>
      <w:r w:rsidR="002C2115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20E83">
        <w:t>16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220E83">
        <w:t>08</w:t>
      </w:r>
      <w:r w:rsidR="008C71F3">
        <w:t>,</w:t>
      </w:r>
      <w:r w:rsidR="00220E83">
        <w:t>55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20E83">
        <w:t>16</w:t>
      </w:r>
      <w:r w:rsidR="0005181E">
        <w:t>. lipnja</w:t>
      </w:r>
      <w:r w:rsidR="007C0F7F">
        <w:t xml:space="preserve"> </w:t>
      </w:r>
      <w:r>
        <w:t xml:space="preserve">2016. u </w:t>
      </w:r>
      <w:r w:rsidR="00220E83">
        <w:t>08</w:t>
      </w:r>
      <w:r w:rsidR="008C71F3">
        <w:t>,</w:t>
      </w:r>
      <w:r w:rsidR="00220E83">
        <w:t>57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584032">
        <w:t>1</w:t>
      </w:r>
      <w:r w:rsidR="001C1A94">
        <w:t>9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5173706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220E83">
      <w:rPr>
        <w:b/>
        <w:bCs/>
        <w:sz w:val="28"/>
      </w:rPr>
      <w:t>766</w:t>
    </w:r>
    <w:r>
      <w:rPr>
        <w:b/>
        <w:bCs/>
        <w:sz w:val="28"/>
      </w:rPr>
      <w:t>/16-</w:t>
    </w:r>
    <w:r w:rsidR="00220E83">
      <w:rPr>
        <w:b/>
        <w:bCs/>
        <w:sz w:val="28"/>
      </w:rPr>
      <w:t>12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54E6E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C1A94"/>
    <w:rsid w:val="001C637E"/>
    <w:rsid w:val="001D39D6"/>
    <w:rsid w:val="001D4440"/>
    <w:rsid w:val="002160D8"/>
    <w:rsid w:val="00220E83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115"/>
    <w:rsid w:val="002C28DA"/>
    <w:rsid w:val="002D2C7A"/>
    <w:rsid w:val="002D5B1B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31EA"/>
    <w:rsid w:val="003E7D09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5E59"/>
    <w:rsid w:val="00532DEC"/>
    <w:rsid w:val="00537A1B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3CEC"/>
    <w:rsid w:val="00B549C0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04F9"/>
    <w:rsid w:val="00C55BC5"/>
    <w:rsid w:val="00C57528"/>
    <w:rsid w:val="00C60DBF"/>
    <w:rsid w:val="00C6342D"/>
    <w:rsid w:val="00C675F5"/>
    <w:rsid w:val="00C91D5D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E2F7A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4E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E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E6E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E6E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E6E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4E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E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E6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E6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E6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St-766/2016</izvorni_sadrzaj>
    <derivirana_varijabla naziv="DomainObject.Predmet.OznakaBroj_1">St-766/2016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MAGNET društvo s ograničenom odgovornošću za trgovinu i usluge</izvorni_sadrzaj>
    <derivirana_varijabla naziv="DomainObject.Predmet.ProtustrankaFormated_1">  MAGNET društvo s ograničenom odgovornošću za trgovinu i usluge</derivirana_varijabla>
  </DomainObject.Predmet.ProtustrankaFormated>
  <DomainObject.Predmet.ProtustrankaFormatedOIB>
    <izvorni_sadrzaj>  MAGNET društvo s ograničenom odgovornošću za trgovinu i usluge, OIB 48669716840</izvorni_sadrzaj>
    <derivirana_varijabla naziv="DomainObject.Predmet.ProtustrankaFormatedOIB_1">  MAGNET društvo s ograničenom odgovornošću za trgovinu i usluge, OIB 48669716840</derivirana_varijabla>
  </DomainObject.Predmet.ProtustrankaFormatedOIB>
  <DomainObject.Predmet.ProtustrankaFormatedWithAdress>
    <izvorni_sadrzaj> MAGNET društvo s ograničenom odgovornošću za trgovinu i usluge, Liburnska Obala, 6/V , 23000 Zadar</izvorni_sadrzaj>
    <derivirana_varijabla naziv="DomainObject.Predmet.ProtustrankaFormatedWithAdress_1"> MAGNET društvo s ograničenom odgovornošću za trgovinu i usluge, Liburnska Obala, 6/V , 23000 Zadar</derivirana_varijabla>
  </DomainObject.Predmet.ProtustrankaFormatedWithAdress>
  <DomainObject.Predmet.ProtustrankaFormatedWithAdressOIB>
    <izvorni_sadrzaj> MAGNET društvo s ograničenom odgovornošću za trgovinu i usluge, OIB 48669716840, Liburnska Obala, 6/V , 23000 Zadar</izvorni_sadrzaj>
    <derivirana_varijabla naziv="DomainObject.Predmet.ProtustrankaFormatedWithAdressOIB_1"> MAGNET društvo s ograničenom odgovornošću za trgovinu i usluge, OIB 48669716840, Liburnska Obala, 6/V , 23000 Zadar</derivirana_varijabla>
  </DomainObject.Predmet.ProtustrankaFormatedWithAdressOIB>
  <DomainObject.Predmet.ProtustrankaWithAdress>
    <izvorni_sadrzaj>MAGNET društvo s ograničenom odgovornošću za trgovinu i usluge Liburnska Obala, 6/V , 23000 Zadar</izvorni_sadrzaj>
    <derivirana_varijabla naziv="DomainObject.Predmet.ProtustrankaWithAdress_1">MAGNET društvo s ograničenom odgovornošću za trgovinu i usluge Liburnska Obala, 6/V , 23000 Zadar</derivirana_varijabla>
  </DomainObject.Predmet.ProtustrankaWithAdress>
  <DomainObject.Predmet.ProtustrankaWithAdressOIB>
    <izvorni_sadrzaj>MAGNET društvo s ograničenom odgovornošću za trgovinu i usluge, OIB 48669716840, Liburnska Obala, 6/V , 23000 Zadar</izvorni_sadrzaj>
    <derivirana_varijabla naziv="DomainObject.Predmet.ProtustrankaWithAdressOIB_1">MAGNET društvo s ograničenom odgovornošću za trgovinu i usluge, OIB 48669716840, Liburnska Obala, 6/V , 23000 Zadar</derivirana_varijabla>
  </DomainObject.Predmet.ProtustrankaWithAdressOIB>
  <DomainObject.Predmet.ProtustrankaNazivFormated>
    <izvorni_sadrzaj>MAGNET društvo s ograničenom odgovornošću za trgovinu i usluge</izvorni_sadrzaj>
    <derivirana_varijabla naziv="DomainObject.Predmet.ProtustrankaNazivFormated_1">MAGNET društvo s ograničenom odgovornošću za trgovinu i usluge</derivirana_varijabla>
  </DomainObject.Predmet.ProtustrankaNazivFormated>
  <DomainObject.Predmet.ProtustrankaNazivFormatedOIB>
    <izvorni_sadrzaj>MAGNET društvo s ograničenom odgovornošću za trgovinu i usluge, OIB 48669716840</izvorni_sadrzaj>
    <derivirana_varijabla naziv="DomainObject.Predmet.ProtustrankaNazivFormatedOIB_1">MAGNET društvo s ograničenom odgovornošću za trgovinu i usluge, OIB 48669716840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MAGNET društvo s ograničenom odgovornošću za trgovinu i usluge</item>
    </izvorni_sadrzaj>
    <derivirana_varijabla naziv="DomainObject.Predmet.ProtuStrankaListFormated_1">
      <item>MAGNET društvo s ograničenom odgovornošću za trgovinu i usluge</item>
    </derivirana_varijabla>
  </DomainObject.Predmet.ProtuStrankaListFormated>
  <DomainObject.Predmet.ProtuStrankaListFormatedOIB>
    <izvorni_sadrzaj>
      <item>MAGNET društvo s ograničenom odgovornošću za trgovinu i usluge, OIB 48669716840</item>
    </izvorni_sadrzaj>
    <derivirana_varijabla naziv="DomainObject.Predmet.ProtuStrankaListFormatedOIB_1">
      <item>MAGNET društvo s ograničenom odgovornošću za trgovinu i usluge, OIB 48669716840</item>
    </derivirana_varijabla>
  </DomainObject.Predmet.ProtuStrankaListFormatedOIB>
  <DomainObject.Predmet.ProtuStrankaListFormatedWithAdress>
    <izvorni_sadrzaj>
      <item>MAGNET društvo s ograničenom odgovornošću za trgovinu i usluge, Liburnska Obala, 6/V , 23000 Zadar</item>
    </izvorni_sadrzaj>
    <derivirana_varijabla naziv="DomainObject.Predmet.ProtuStrankaListFormatedWithAdress_1">
      <item>MAGNET društvo s ograničenom odgovornošću za trgovinu i usluge, Liburnska Obala, 6/V , 23000 Zadar</item>
    </derivirana_varijabla>
  </DomainObject.Predmet.ProtuStrankaListFormatedWithAdress>
  <DomainObject.Predmet.ProtuStrankaListFormatedWithAdressOIB>
    <izvorni_sadrzaj>
      <item>MAGNET društvo s ograničenom odgovornošću za trgovinu i usluge, OIB 48669716840, Liburnska Obala, 6/V , 23000 Zadar</item>
    </izvorni_sadrzaj>
    <derivirana_varijabla naziv="DomainObject.Predmet.ProtuStrankaListFormatedWithAdressOIB_1">
      <item>MAGNET društvo s ograničenom odgovornošću za trgovinu i usluge, OIB 48669716840, Liburnska Obala, 6/V , 23000 Zadar</item>
    </derivirana_varijabla>
  </DomainObject.Predmet.ProtuStrankaListFormatedWithAdressOIB>
  <DomainObject.Predmet.ProtuStrankaListNazivFormated>
    <izvorni_sadrzaj>
      <item>MAGNET društvo s ograničenom odgovornošću za trgovinu i usluge</item>
    </izvorni_sadrzaj>
    <derivirana_varijabla naziv="DomainObject.Predmet.ProtuStrankaListNazivFormated_1">
      <item>MAGNET društvo s ograničenom odgovornošću za trgovinu i usluge</item>
    </derivirana_varijabla>
  </DomainObject.Predmet.ProtuStrankaListNazivFormated>
  <DomainObject.Predmet.ProtuStrankaListNazivFormatedOIB>
    <izvorni_sadrzaj>
      <item>MAGNET društvo s ograničenom odgovornošću za trgovinu i usluge, OIB 48669716840</item>
    </izvorni_sadrzaj>
    <derivirana_varijabla naziv="DomainObject.Predmet.ProtuStrankaListNazivFormatedOIB_1">
      <item>MAGNET društvo s ograničenom odgovornošću za trgovinu i usluge, OIB 48669716840</item>
    </derivirana_varijabla>
  </DomainObject.Predmet.ProtuStrankaListNazivFormatedOIB>
  <DomainObject.Predmet.OstaliListFormated>
    <izvorni_sadrzaj>
      <item>Eamonn Joseph O'callaghan</item>
      <item>Gail Felicia Leibowitz O Callaghan</item>
    </izvorni_sadrzaj>
    <derivirana_varijabla naziv="DomainObject.Predmet.OstaliListFormated_1">
      <item>Eamonn Joseph O'callaghan</item>
      <item>Gail Felicia Leibowitz O Callaghan</item>
    </derivirana_varijabla>
  </DomainObject.Predmet.OstaliListFormated>
  <DomainObject.Predmet.OstaliListFormatedOIB>
    <izvorni_sadrzaj>
      <item>Eamonn Joseph O'callaghan, OIB 83574516699</item>
      <item>Gail Felicia Leibowitz O Callaghan, OIB 00390579119</item>
    </izvorni_sadrzaj>
    <derivirana_varijabla naziv="DomainObject.Predmet.OstaliListFormatedOIB_1">
      <item>Eamonn Joseph O'callaghan, OIB 83574516699</item>
      <item>Gail Felicia Leibowitz O Callaghan, OIB 00390579119</item>
    </derivirana_varijabla>
  </DomainObject.Predmet.OstaliListFormatedOIB>
  <DomainObject.Predmet.OstaliListFormatedWithAdress>
    <izvorni_sadrzaj>
      <item>Eamonn Joseph O'callaghan, Ampthill Road 43, Liverpool</item>
      <item>Gail Felicia Leibowitz O Callaghan</item>
    </izvorni_sadrzaj>
    <derivirana_varijabla naziv="DomainObject.Predmet.OstaliListFormatedWithAdress_1">
      <item>Eamonn Joseph O'callaghan, Ampthill Road 43, Liverpool</item>
      <item>Gail Felicia Leibowitz O Callaghan</item>
    </derivirana_varijabla>
  </DomainObject.Predmet.OstaliListFormatedWithAdress>
  <DomainObject.Predmet.OstaliListFormatedWithAdressOIB>
    <izvorni_sadrzaj>
      <item>Eamonn Joseph O'callaghan, OIB 83574516699, Ampthill Road 43, Liverpool</item>
      <item>Gail Felicia Leibowitz O Callaghan, OIB 00390579119</item>
    </izvorni_sadrzaj>
    <derivirana_varijabla naziv="DomainObject.Predmet.OstaliListFormatedWithAdressOIB_1">
      <item>Eamonn Joseph O'callaghan, OIB 83574516699, Ampthill Road 43, Liverpool</item>
      <item>Gail Felicia Leibowitz O Callaghan, OIB 00390579119</item>
    </derivirana_varijabla>
  </DomainObject.Predmet.OstaliListFormatedWithAdressOIB>
  <DomainObject.Predmet.OstaliListNazivFormated>
    <izvorni_sadrzaj>
      <item>Eamonn Joseph O'callaghan</item>
      <item>Gail Felicia Leibowitz O Callaghan</item>
    </izvorni_sadrzaj>
    <derivirana_varijabla naziv="DomainObject.Predmet.OstaliListNazivFormated_1">
      <item>Eamonn Joseph O'callaghan</item>
      <item>Gail Felicia Leibowitz O Callaghan</item>
    </derivirana_varijabla>
  </DomainObject.Predmet.OstaliListNazivFormated>
  <DomainObject.Predmet.OstaliListNazivFormatedOIB>
    <izvorni_sadrzaj>
      <item>Eamonn Joseph O'callaghan, OIB 83574516699</item>
      <item>Gail Felicia Leibowitz O Callaghan, OIB 00390579119</item>
    </izvorni_sadrzaj>
    <derivirana_varijabla naziv="DomainObject.Predmet.OstaliListNazivFormatedOIB_1">
      <item>Eamonn Joseph O'callaghan, OIB 83574516699</item>
      <item>Gail Felicia Leibowitz O Callaghan, OIB 00390579119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MAGNET društvo s ograničenom odgovornošću za trgovinu i usluge</izvorni_sadrzaj>
    <derivirana_varijabla naziv="DomainObject.Predmet.ProtustrankaIDrugi_1">MAGNET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MAGNET društvo s ograničenom odgovornošću za trgovinu i usluge, OIB 48669716840, Liburnska Obala, 6/V , 23000 Zadar</izvorni_sadrzaj>
    <derivirana_varijabla naziv="DomainObject.Predmet.ProtustrankaIDrugiAdressOIB_1">MAGNET društvo s ograničenom odgovornošću za trgovinu i usluge, OIB 48669716840, Liburnska Obala, 6/V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MAGNET društvo s ograničenom odgovornošću za trgovinu i usluge</item>
      <item>FINA</item>
      <item>Eamonn Joseph O'callaghan</item>
      <item>Gail Felicia Leibowitz O Callaghan</item>
    </izvorni_sadrzaj>
    <derivirana_varijabla naziv="DomainObject.Predmet.SudioniciListNaziv_1">
      <item>MAGNET društvo s ograničenom odgovornošću za trgovinu i usluge</item>
      <item>FINA</item>
      <item>Eamonn Joseph O'callaghan</item>
      <item>Gail Felicia Leibowitz O Callaghan</item>
    </derivirana_varijabla>
  </DomainObject.Predmet.SudioniciListNaziv>
  <DomainObject.Predmet.SudioniciListAdressOIB>
    <izvorni_sadrzaj>
      <item>MAGNET društvo s ograničenom odgovornošću za trgovinu i usluge, OIB 48669716840, Liburnska Obala, 6/V ,23000 Zadar</item>
      <item>FINA, OIB 85821130368</item>
      <item>Eamonn Joseph O'callaghan, OIB 83574516699, Ampthill Road 43,Liverpool</item>
      <item>Gail Felicia Leibowitz O Callaghan, OIB 00390579119</item>
    </izvorni_sadrzaj>
    <derivirana_varijabla naziv="DomainObject.Predmet.SudioniciListAdressOIB_1">
      <item>MAGNET društvo s ograničenom odgovornošću za trgovinu i usluge, OIB 48669716840, Liburnska Obala, 6/V ,23000 Zadar</item>
      <item>FINA, OIB 85821130368</item>
      <item>Eamonn Joseph O'callaghan, OIB 83574516699, Ampthill Road 43,Liverpool</item>
      <item>Gail Felicia Leibowitz O Callaghan, OIB 00390579119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48669716840</item>
      <item>, OIB 85821130368</item>
      <item>, OIB 83574516699</item>
      <item>, OIB 00390579119</item>
    </izvorni_sadrzaj>
    <derivirana_varijabla naziv="DomainObject.Predmet.SudioniciListNazivOIB_1">
      <item>, OIB 48669716840</item>
      <item>, OIB 85821130368</item>
      <item>, OIB 83574516699</item>
      <item>, OIB 00390579119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004197-19FE-4C35-BE4E-DC15D5BC8E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161</properties:Words>
  <properties:Characters>903</properties:Characters>
  <properties:Lines>33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2016-05-19T07:43:00Z</dcterms:created>
  <dc:creator>Ardena Bajlo</dc:creator>
  <cp:lastModifiedBy>wsadmin</cp:lastModifiedBy>
  <cp:lastPrinted>2016-05-12T07:24:00Z</cp:lastPrinted>
  <dcterms:modified xmlns:xsi="http://www.w3.org/2001/XMLSchema-instance" xsi:type="dcterms:W3CDTF">2016-05-19T12:35:00Z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