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215d" w14:paraId="205215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8975C3">
        <w:t>5</w:t>
      </w:r>
      <w:r w:rsidR="00B77A36">
        <w:t>2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8975C3">
        <w:t>14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FC52CA" w:rsidR="00FC52CA">
      <w:pPr>
        <w:jc w:val="both"/>
      </w:pPr>
      <w:r w:rsidRPr="0074324A">
        <w:tab/>
      </w:r>
      <w:r w:rsidR="008975C3" w:rsidRPr="001F72FA">
        <w:t>Trgovački sud u Osijeku, po sucu mr. sc. Tihomiru Kovačeviću, kao stečajnom sucu, povodom prijedloga RH, MF, PU, Područni ured Osijek zastupana po ŽDO u Osijeku, OIB 18683136487 za otvaranje stečajnog postupka nad dužnikom E &amp; S j.d.o.o. za ugostiteljstvo i trgovinu, Osijek, Koranska 26, MBS 030160550, OIB 63146795907</w:t>
      </w:r>
      <w:r w:rsidR="008975C3" w:rsidRPr="0041082E">
        <w:t xml:space="preserve">, dana </w:t>
      </w:r>
      <w:r w:rsidR="00506E11">
        <w:t>23</w:t>
      </w:r>
      <w:r w:rsidR="008975C3" w:rsidRPr="0041082E">
        <w:t xml:space="preserve">. </w:t>
      </w:r>
      <w:r w:rsidR="008975C3">
        <w:t>travnja</w:t>
      </w:r>
      <w:r w:rsidR="008975C3" w:rsidRPr="0041082E">
        <w:t xml:space="preserve"> 201</w:t>
      </w:r>
      <w:r w:rsidR="008975C3">
        <w:t>8</w:t>
      </w:r>
      <w:r w:rsidR="008975C3" w:rsidRPr="0041082E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5602A8" w:rsidP="00B976DE" w:rsidR="005602A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 xml:space="preserve">Nalaže se osobi ovlaštenoj za zastupanje dužnika </w:t>
      </w:r>
      <w:r w:rsidR="005602A8" w:rsidRPr="005602A8">
        <w:t>Sanja Ivšić, Osijek, Koranska 26, OIB 79795401807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5602A8">
        <w:t>52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5602A8">
        <w:t>52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602A8" w:rsidRPr="005602A8">
        <w:t>Sanja Ivšić, Osijek, Koranska 26, OIB 79795401807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5602A8">
        <w:t>52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5602A8">
        <w:t>52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EE079F" w:rsidP="00B976DE" w:rsidR="00EE079F">
      <w:pPr>
        <w:ind w:hanging="284" w:left="1276"/>
        <w:jc w:val="both"/>
      </w:pPr>
    </w:p>
    <w:p w:rsidRDefault="00EE079F" w:rsidP="00B976DE" w:rsidR="00EE079F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602A8" w:rsidRPr="005602A8">
        <w:t>Sanja Ivšić, Osijek, Koranska 26, OIB 79795401807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7B1ED0" w:rsidRPr="007B1ED0">
        <w:t>E &amp; S j.d.o.o. za ugostiteljstvo i trgovinu, Osijek, Koranska 26, MBS 030160550, OIB 63146795907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54CF6">
        <w:rPr>
          <w:bCs/>
        </w:rPr>
        <w:t>RH, MF, PU, Područni ured Osijek</w:t>
      </w:r>
      <w:r>
        <w:rPr>
          <w:bCs/>
        </w:rPr>
        <w:t xml:space="preserve"> je dana </w:t>
      </w:r>
      <w:r w:rsidR="007B1ED0">
        <w:rPr>
          <w:bCs/>
        </w:rPr>
        <w:t>18</w:t>
      </w:r>
      <w:r w:rsidR="0009537D">
        <w:rPr>
          <w:bCs/>
        </w:rPr>
        <w:t>.</w:t>
      </w:r>
      <w:r w:rsidR="007B1ED0">
        <w:rPr>
          <w:bCs/>
        </w:rPr>
        <w:t>12</w:t>
      </w:r>
      <w:r w:rsidR="0009537D">
        <w:rPr>
          <w:bCs/>
        </w:rPr>
        <w:t>.</w:t>
      </w:r>
      <w:r w:rsidR="00B976DE">
        <w:rPr>
          <w:bCs/>
        </w:rPr>
        <w:t>201</w:t>
      </w:r>
      <w:r w:rsidR="007B1ED0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7B1ED0" w:rsidRPr="007B1ED0">
        <w:t>E &amp; S j.d.o.o. za ugostiteljstvo i trgovinu, Osijek, Koranska 26, MBS 030160550, OIB 63146795907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0D6FE6">
        <w:t>6</w:t>
      </w:r>
      <w:r w:rsidR="00B976DE">
        <w:t xml:space="preserve">. </w:t>
      </w:r>
      <w:r w:rsidR="000D6FE6">
        <w:t>i</w:t>
      </w:r>
      <w:r w:rsidR="00B976DE">
        <w:t xml:space="preserve"> </w:t>
      </w:r>
      <w:r w:rsidR="00C31A4F">
        <w:t>1</w:t>
      </w:r>
      <w:r w:rsidR="000D6FE6">
        <w:t>09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B1ED0">
        <w:t>52/</w:t>
      </w:r>
      <w:r w:rsidR="00D15A99">
        <w:t>1</w:t>
      </w:r>
      <w:r w:rsidR="000D6FE6">
        <w:t>8</w:t>
      </w:r>
      <w:r w:rsidR="00D15A99">
        <w:t>-</w:t>
      </w:r>
      <w:r w:rsidR="00725472">
        <w:t>2</w:t>
      </w:r>
      <w:r w:rsidR="00D15A99">
        <w:t xml:space="preserve"> od </w:t>
      </w:r>
      <w:r w:rsidR="007B1ED0">
        <w:t>19</w:t>
      </w:r>
      <w:r w:rsidR="00D15A99">
        <w:t>.0</w:t>
      </w:r>
      <w:r w:rsidR="007B1ED0">
        <w:t>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riješiti 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7B1ED0">
        <w:t>23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7B1ED0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7B1ED0" w:rsidRPr="007B1ED0">
        <w:t>Sanja Ivšić, Osijek, Koranska 26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D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8975C3" w:rsidRPr="008975C3">
      <w:t>52/18-14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4DCF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14BE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6E11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02A8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1ED0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975C3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079F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2562B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E&amp;S j.d.o.o. za ugostiteljstvo i trgovinu</izvorni_sadrzaj>
    <derivirana_varijabla naziv="DomainObject.Predmet.ProtustrankaFormated_1">  E&amp;S j.d.o.o. za ugostiteljstvo i trgovinu</derivirana_varijabla>
  </DomainObject.Predmet.ProtustrankaFormated>
  <DomainObject.Predmet.ProtustrankaFormatedOIB>
    <izvorni_sadrzaj>  E&amp;S j.d.o.o. za ugostiteljstvo i trgovinu, OIB 63146795907</izvorni_sadrzaj>
    <derivirana_varijabla naziv="DomainObject.Predmet.ProtustrankaFormatedOIB_1">  E&amp;S j.d.o.o. za ugostiteljstvo i trgovinu, OIB 63146795907</derivirana_varijabla>
  </DomainObject.Predmet.ProtustrankaFormatedOIB>
  <DomainObject.Predmet.ProtustrankaFormatedWithAdress>
    <izvorni_sadrzaj> E&amp;S j.d.o.o. za ugostiteljstvo i trgovinu, Koranska 26, 31000 Osijek</izvorni_sadrzaj>
    <derivirana_varijabla naziv="DomainObject.Predmet.ProtustrankaFormatedWithAdress_1"> E&amp;S j.d.o.o. za ugostiteljstvo i trgovinu, Koranska 26, 31000 Osijek</derivirana_varijabla>
  </DomainObject.Predmet.ProtustrankaFormatedWithAdress>
  <DomainObject.Predmet.ProtustrankaFormatedWithAdressOIB>
    <izvorni_sadrzaj> E&amp;S j.d.o.o. za ugostiteljstvo i trgovinu, OIB 63146795907, Koranska 26, 31000 Osijek</izvorni_sadrzaj>
    <derivirana_varijabla naziv="DomainObject.Predmet.ProtustrankaFormatedWithAdressOIB_1"> E&amp;S j.d.o.o. za ugostiteljstvo i trgovinu, OIB 63146795907, Koranska 26, 31000 Osijek</derivirana_varijabla>
  </DomainObject.Predmet.ProtustrankaFormatedWithAdressOIB>
  <DomainObject.Predmet.ProtustrankaWithAdress>
    <izvorni_sadrzaj>E&amp;S j.d.o.o. za ugostiteljstvo i trgovinu Koranska 26, 31000 Osijek</izvorni_sadrzaj>
    <derivirana_varijabla naziv="DomainObject.Predmet.ProtustrankaWithAdress_1">E&amp;S j.d.o.o. za ugostiteljstvo i trgovinu Koranska 26, 31000 Osijek</derivirana_varijabla>
  </DomainObject.Predmet.ProtustrankaWithAdress>
  <DomainObject.Predmet.ProtustrankaWithAdressOIB>
    <izvorni_sadrzaj>E&amp;S j.d.o.o. za ugostiteljstvo i trgovinu, OIB 63146795907, Koranska 26, 31000 Osijek</izvorni_sadrzaj>
    <derivirana_varijabla naziv="DomainObject.Predmet.ProtustrankaWithAdressOIB_1">E&amp;S j.d.o.o. za ugostiteljstvo i trgovinu, OIB 63146795907, Koranska 26, 31000 Osijek</derivirana_varijabla>
  </DomainObject.Predmet.ProtustrankaWithAdressOIB>
  <DomainObject.Predmet.ProtustrankaNazivFormated>
    <izvorni_sadrzaj>E&amp;S j.d.o.o. za ugostiteljstvo i trgovinu</izvorni_sadrzaj>
    <derivirana_varijabla naziv="DomainObject.Predmet.ProtustrankaNazivFormated_1">E&amp;S j.d.o.o. za ugostiteljstvo i trgovinu</derivirana_varijabla>
  </DomainObject.Predmet.ProtustrankaNazivFormated>
  <DomainObject.Predmet.ProtustrankaNazivFormatedOIB>
    <izvorni_sadrzaj>E&amp;S j.d.o.o. za ugostiteljstvo i trgovinu, OIB 63146795907</izvorni_sadrzaj>
    <derivirana_varijabla naziv="DomainObject.Predmet.ProtustrankaNazivFormatedOIB_1">E&amp;S j.d.o.o. za ugostiteljstvo i trgovinu, OIB 63146795907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E&amp;S j.d.o.o. za ugostiteljstvo i trgovinu</item>
    </izvorni_sadrzaj>
    <derivirana_varijabla naziv="DomainObject.Predmet.ProtuStrankaListFormated_1">
      <item>E&amp;S j.d.o.o. za ugostiteljstvo i trgovinu</item>
    </derivirana_varijabla>
  </DomainObject.Predmet.ProtuStrankaListFormated>
  <DomainObject.Predmet.ProtuStrankaListFormatedOIB>
    <izvorni_sadrzaj>
      <item>E&amp;S j.d.o.o. za ugostiteljstvo i trgovinu, OIB 63146795907</item>
    </izvorni_sadrzaj>
    <derivirana_varijabla naziv="DomainObject.Predmet.ProtuStrankaListFormatedOIB_1">
      <item>E&amp;S j.d.o.o. za ugostiteljstvo i trgovinu, OIB 63146795907</item>
    </derivirana_varijabla>
  </DomainObject.Predmet.ProtuStrankaListFormatedOIB>
  <DomainObject.Predmet.ProtuStrankaListFormatedWithAdress>
    <izvorni_sadrzaj>
      <item>E&amp;S j.d.o.o. za ugostiteljstvo i trgovinu, Koranska 26, 31000 Osijek</item>
    </izvorni_sadrzaj>
    <derivirana_varijabla naziv="DomainObject.Predmet.ProtuStrankaListFormatedWithAdress_1">
      <item>E&amp;S j.d.o.o. za ugostiteljstvo i trgovinu, Koranska 26, 31000 Osijek</item>
    </derivirana_varijabla>
  </DomainObject.Predmet.ProtuStrankaListFormatedWithAdress>
  <DomainObject.Predmet.ProtuStrankaListFormatedWithAdressOIB>
    <izvorni_sadrzaj>
      <item>E&amp;S j.d.o.o. za ugostiteljstvo i trgovinu, OIB 63146795907, Koranska 26, 31000 Osijek</item>
    </izvorni_sadrzaj>
    <derivirana_varijabla naziv="DomainObject.Predmet.ProtuStrankaListFormatedWithAdressOIB_1">
      <item>E&amp;S j.d.o.o. za ugostiteljstvo i trgovinu, OIB 63146795907, Koranska 26, 31000 Osijek</item>
    </derivirana_varijabla>
  </DomainObject.Predmet.ProtuStrankaListFormatedWithAdressOIB>
  <DomainObject.Predmet.ProtuStrankaListNazivFormated>
    <izvorni_sadrzaj>
      <item>E&amp;S j.d.o.o. za ugostiteljstvo i trgovinu</item>
    </izvorni_sadrzaj>
    <derivirana_varijabla naziv="DomainObject.Predmet.ProtuStrankaListNazivFormated_1">
      <item>E&amp;S j.d.o.o. za ugostiteljstvo i trgovinu</item>
    </derivirana_varijabla>
  </DomainObject.Predmet.ProtuStrankaListNazivFormated>
  <DomainObject.Predmet.ProtuStrankaListNazivFormatedOIB>
    <izvorni_sadrzaj>
      <item>E&amp;S j.d.o.o. za ugostiteljstvo i trgovinu, OIB 63146795907</item>
    </izvorni_sadrzaj>
    <derivirana_varijabla naziv="DomainObject.Predmet.ProtuStrankaListNazivFormatedOIB_1">
      <item>E&amp;S j.d.o.o. za ugostiteljstvo i trgovinu, OIB 63146795907</item>
    </derivirana_varijabla>
  </DomainObject.Predmet.ProtuStrankaListNazivFormatedOIB>
  <DomainObject.Predmet.OstaliListFormated>
    <izvorni_sadrzaj>
      <item>Sanja Ivšić</item>
      <item>ŽDO GUO Osijek</item>
    </izvorni_sadrzaj>
    <derivirana_varijabla naziv="DomainObject.Predmet.OstaliListFormated_1">
      <item>Sanja Ivšić</item>
      <item>ŽDO GUO Osijek</item>
    </derivirana_varijabla>
  </DomainObject.Predmet.OstaliListFormated>
  <DomainObject.Predmet.OstaliListFormatedOIB>
    <izvorni_sadrzaj>
      <item>Sanja Ivšić, OIB 79795401807</item>
      <item>ŽDO GUO Osijek, OIB 52634238587</item>
    </izvorni_sadrzaj>
    <derivirana_varijabla naziv="DomainObject.Predmet.OstaliListFormatedOIB_1">
      <item>Sanja Ivšić, OIB 79795401807</item>
      <item>ŽDO GUO Osijek, OIB 52634238587</item>
    </derivirana_varijabla>
  </DomainObject.Predmet.OstaliListFormatedOIB>
  <DomainObject.Predmet.OstaliListFormatedWithAdress>
    <izvorni_sadrzaj>
      <item>Sanja Ivšić, Koranska 26, 31000 Osijek</item>
      <item>ŽDO GUO Osijek</item>
    </izvorni_sadrzaj>
    <derivirana_varijabla naziv="DomainObject.Predmet.OstaliListFormatedWithAdress_1">
      <item>Sanja Ivšić, Koranska 26, 31000 Osijek</item>
      <item>ŽDO GUO Osijek</item>
    </derivirana_varijabla>
  </DomainObject.Predmet.OstaliListFormatedWithAdress>
  <DomainObject.Predmet.OstaliListFormatedWithAdressOIB>
    <izvorni_sadrzaj>
      <item>Sanja Ivšić, OIB 79795401807, Koranska 26, 31000 Osijek</item>
      <item>ŽDO GUO Osijek, OIB 52634238587</item>
    </izvorni_sadrzaj>
    <derivirana_varijabla naziv="DomainObject.Predmet.OstaliListFormatedWithAdressOIB_1">
      <item>Sanja Ivšić, OIB 79795401807, Koranska 26, 31000 Osijek</item>
      <item>ŽDO GUO Osijek, OIB 52634238587</item>
    </derivirana_varijabla>
  </DomainObject.Predmet.OstaliListFormatedWithAdressOIB>
  <DomainObject.Predmet.OstaliListNazivFormated>
    <izvorni_sadrzaj>
      <item>Sanja Ivšić</item>
      <item>ŽDO GUO Osijek</item>
    </izvorni_sadrzaj>
    <derivirana_varijabla naziv="DomainObject.Predmet.OstaliListNazivFormated_1">
      <item>Sanja Ivšić</item>
      <item>ŽDO GUO Osijek</item>
    </derivirana_varijabla>
  </DomainObject.Predmet.OstaliListNazivFormated>
  <DomainObject.Predmet.OstaliListNazivFormatedOIB>
    <izvorni_sadrzaj>
      <item>Sanja Ivšić, OIB 79795401807</item>
      <item>ŽDO GUO Osijek, OIB 52634238587</item>
    </izvorni_sadrzaj>
    <derivirana_varijabla naziv="DomainObject.Predmet.OstaliListNazivFormatedOIB_1">
      <item>Sanja Ivšić, OIB 79795401807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E&amp;S j.d.o.o. za ugostiteljstvo i trgovinu</izvorni_sadrzaj>
    <derivirana_varijabla naziv="DomainObject.Predmet.ProtustrankaIDrugi_1">E&amp;S j.d.o.o.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E&amp;S j.d.o.o. za ugostiteljstvo i trgovinu, OIB 63146795907, Koranska 26, 31000 Osijek</izvorni_sadrzaj>
    <derivirana_varijabla naziv="DomainObject.Predmet.ProtustrankaIDrugiAdressOIB_1">E&amp;S j.d.o.o. za ugostiteljstvo i trgovinu, OIB 63146795907, Koranska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E&amp;S j.d.o.o. za ugostiteljstvo i trgovinu</item>
      <item>RH MF PU PODRUČNI URED OSIJEK</item>
      <item>Sanja Ivšić</item>
      <item>ŽDO GUO Osijek</item>
    </izvorni_sadrzaj>
    <derivirana_varijabla naziv="DomainObject.Predmet.SudioniciListNaziv_1">
      <item>E&amp;S j.d.o.o. za ugostiteljstvo i trgovinu</item>
      <item>RH MF PU PODRUČNI URED OSIJEK</item>
      <item>Sanja Ivšić</item>
      <item>ŽDO GUO Osijek</item>
    </derivirana_varijabla>
  </DomainObject.Predmet.SudioniciListNaziv>
  <DomainObject.Predmet.SudioniciListAdressOIB>
    <izvorni_sadrzaj>
      <item>E&amp;S j.d.o.o. za ugostiteljstvo i trgovinu, OIB 63146795907, Koranska 26,31000 Osijek</item>
      <item>RH MF PU PODRUČNI URED OSIJEK, OIB 18683136487</item>
      <item>Sanja Ivšić, OIB 79795401807, Koranska 26,31000 Osijek</item>
      <item>ŽDO GUO Osijek, OIB 52634238587</item>
    </izvorni_sadrzaj>
    <derivirana_varijabla naziv="DomainObject.Predmet.SudioniciListAdressOIB_1">
      <item>E&amp;S j.d.o.o. za ugostiteljstvo i trgovinu, OIB 63146795907, Koranska 26,31000 Osijek</item>
      <item>RH MF PU PODRUČNI URED OSIJEK, OIB 18683136487</item>
      <item>Sanja Ivšić, OIB 79795401807, Koranska 26,31000 Osijek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63146795907</item>
      <item>, OIB 18683136487</item>
      <item>, OIB 79795401807</item>
      <item>, OIB 52634238587</item>
    </izvorni_sadrzaj>
    <derivirana_varijabla naziv="DomainObject.Predmet.SudioniciListNazivOIB_1">
      <item>, OIB 63146795907</item>
      <item>, OIB 18683136487</item>
      <item>, OIB 79795401807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E3129-7C21-44AD-9FDF-A1494D01D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3019</properties:Characters>
  <properties:Lines>86</properties:Lines>
  <properties:Paragraphs>30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2018-04-23T07:43:00Z</cp:lastPrinted>
  <dcterms:modified xmlns:xsi="http://www.w3.org/2001/XMLSchema-instance" xsi:type="dcterms:W3CDTF">2018-04-23T10:03:00Z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