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c861" w14:paraId="9d6c861" w:rsidRDefault="00AB4602" w:rsidP="00CF73D9" w:rsidR="00CF73D9" w:rsidRPr="00CF73D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73D9">
        <w:rPr>
          <w:rFonts w:cs="Times New Roman"/>
        </w:rPr>
        <w:t xml:space="preserve">   </w:t>
      </w:r>
      <w:r w:rsidR="00CF73D9" w:rsidRPr="00CF73D9">
        <w:rPr>
          <w:rFonts w:cs="Times New Roman"/>
        </w:rPr>
        <w:t xml:space="preserve"> REPUBLIKA HRVATSKA</w:t>
      </w:r>
    </w:p>
    <w:p w:rsidRDefault="00CF73D9" w:rsidP="00CF73D9" w:rsidR="00CF73D9" w:rsidRPr="00CF73D9">
      <w:pPr>
        <w:spacing w:after="0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>TRGOVAČKI SUD U ZAGREBU</w:t>
      </w:r>
    </w:p>
    <w:p w:rsidRDefault="00CF73D9" w:rsidP="00CF73D9" w:rsidR="00CF73D9" w:rsidRPr="00CF73D9">
      <w:pPr>
        <w:spacing w:after="0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 xml:space="preserve">         Stalna služba u Karlovcu</w:t>
      </w:r>
    </w:p>
    <w:p w:rsidRDefault="00CF73D9" w:rsidP="00CF73D9" w:rsidR="00CF73D9" w:rsidRPr="00CF73D9">
      <w:pPr>
        <w:spacing w:after="0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>Karlovac, Trg hrvatskih branitelja 1/II</w:t>
      </w:r>
    </w:p>
    <w:p w:rsidRDefault="00CF73D9" w:rsidP="00CF73D9" w:rsidR="00CF73D9" w:rsidRPr="00CF73D9">
      <w:pPr>
        <w:spacing w:after="0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spacing w:after="0"/>
        <w:jc w:val="center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>R E P U B L I K A   H R V A T S K A</w:t>
      </w:r>
    </w:p>
    <w:p w:rsidRDefault="00CF73D9" w:rsidP="00CF73D9" w:rsidR="00CF73D9" w:rsidRPr="00CF73D9">
      <w:pPr>
        <w:spacing w:after="0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spacing w:after="0"/>
        <w:jc w:val="center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>R J E Š E N J E</w:t>
      </w:r>
    </w:p>
    <w:p w:rsidRDefault="00CF73D9" w:rsidP="00CF73D9" w:rsidR="00CF73D9" w:rsidRPr="00CF73D9">
      <w:pPr>
        <w:spacing w:after="0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ab/>
        <w:t>TRGOVAČKI SUD U ZAGREBU, Stalna služba u Karlovcu</w:t>
      </w:r>
      <w:r w:rsidRPr="00CF73D9">
        <w:rPr>
          <w:rFonts w:cs="Times New Roman" w:eastAsia="Times New Roman"/>
          <w:b/>
          <w:lang w:eastAsia="hr-HR"/>
        </w:rPr>
        <w:t>,</w:t>
      </w:r>
      <w:r w:rsidRPr="00CF73D9">
        <w:rPr>
          <w:rFonts w:cs="Times New Roman" w:eastAsia="Times New Roman"/>
          <w:lang w:eastAsia="hr-HR"/>
        </w:rPr>
        <w:t xml:space="preserve"> po sucu Jadranki Mađeruh, u stečajnom postupku nad dužnikom GOLF &amp; COUNTRY CLUB ZAGREB d.o.o. u stečaju, Zagreb, Jadranska avenija 6, OIB: 54566277575, 27. travnja 2018.</w:t>
      </w:r>
    </w:p>
    <w:p w:rsidRDefault="00CF73D9" w:rsidP="00CF73D9" w:rsidR="00CF73D9" w:rsidRPr="00CF73D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spacing w:after="0"/>
        <w:jc w:val="center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>r i j e š i o   j e</w:t>
      </w:r>
    </w:p>
    <w:p w:rsidRDefault="00CF73D9" w:rsidP="00CF73D9" w:rsidR="00CF73D9" w:rsidRPr="00CF73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spacing w:after="0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 xml:space="preserve">     </w:t>
      </w:r>
      <w:r w:rsidRPr="00CF73D9">
        <w:rPr>
          <w:rFonts w:cs="Times New Roman" w:eastAsia="Times New Roman"/>
          <w:lang w:eastAsia="hr-HR"/>
        </w:rPr>
        <w:tab/>
        <w:t>Ispravlja se ovosudno rješenje poslovni broj St-245/15 od 8. svibnja 2017. godine u točki VI. izreke:</w:t>
      </w:r>
    </w:p>
    <w:p w:rsidRDefault="00CF73D9" w:rsidP="00CF73D9" w:rsidR="00CF73D9" w:rsidRPr="00CF73D9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ab/>
        <w:t>- u prvom retku tako da umjesto: "z.k.ul. 3100 k.o. Blato Novo k.č.br. 6" ima pisati: "z.k.ul. 5093 k.o. Blato Novo k.č.br. 7"</w:t>
      </w:r>
    </w:p>
    <w:p w:rsidRDefault="00CF73D9" w:rsidP="00CF73D9" w:rsidR="00CF73D9" w:rsidRPr="00CF73D9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>u devetom retku umjesto: "Z-22582/07 od 28.03.2007." ima pisati: "Z-35450/08 od 11.06.2008."</w:t>
      </w:r>
    </w:p>
    <w:p w:rsidRDefault="00CF73D9" w:rsidP="00CF73D9" w:rsidR="00CF73D9" w:rsidRPr="00CF73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spacing w:after="0"/>
        <w:jc w:val="center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>Obrazloženje</w:t>
      </w:r>
    </w:p>
    <w:p w:rsidRDefault="00CF73D9" w:rsidP="00CF73D9" w:rsidR="00CF73D9" w:rsidRPr="00CF73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ab/>
        <w:t>U rješenju ovog suda poslovni broj St-245/15 od 8. svibnja 2017. nastala je očita pogreška u točki VI. izreke rješenja u odnosu na broj zemljišnoknjižnog uloška i katastarsku česticu, kao i oznaku upisa tereta na toj čestici, pa je na prijedlog kupca valjalo ispraviti navedeno rješenje.</w:t>
      </w:r>
    </w:p>
    <w:p w:rsidRDefault="00CF73D9" w:rsidP="00CF73D9" w:rsidR="00CF73D9" w:rsidRPr="00CF73D9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ab/>
      </w:r>
      <w:r w:rsidRPr="00CF73D9">
        <w:rPr>
          <w:rFonts w:cs="Times New Roman" w:eastAsia="Times New Roman"/>
          <w:lang w:eastAsia="hr-HR"/>
        </w:rPr>
        <w:tab/>
        <w:t xml:space="preserve"> </w:t>
      </w:r>
    </w:p>
    <w:p w:rsidRDefault="00CF73D9" w:rsidP="00CF73D9" w:rsidR="00CF73D9" w:rsidRPr="00CF73D9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ab/>
        <w:t>Slijedom navedenog odlučeno je kao u izreci rješenja, a temeljem čl.342. st.4. u vezi čl.347. Zakona o parničnom postupku (Narodne novine broj 53/91, 91/92, 112/99, 88/01, 117/03, 88/05, 84/08, 123/08, 57/11, 148/11, 25/13) i čl.10. Stečajnog zakona (Narodne novine broj 71/15, 104/17).</w:t>
      </w:r>
    </w:p>
    <w:p w:rsidRDefault="00CF73D9" w:rsidP="00CF73D9" w:rsidR="00CF73D9" w:rsidRPr="00CF73D9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spacing w:after="0"/>
        <w:jc w:val="center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 xml:space="preserve">U Karlovcu 27. travnja 2018. </w:t>
      </w:r>
    </w:p>
    <w:p w:rsidRDefault="00CF73D9" w:rsidP="00CF73D9" w:rsidR="00CF73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F73D9" w:rsidP="00CF73D9" w:rsidR="00CF73D9" w:rsidRPr="00CF73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F73D9" w:rsidP="00CF73D9" w:rsidR="00CF73D9" w:rsidRPr="00CF73D9">
      <w:pPr>
        <w:spacing w:after="0"/>
        <w:jc w:val="both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CF73D9" w:rsidP="00CF73D9" w:rsidR="00CF73D9">
      <w:pPr>
        <w:spacing w:after="0"/>
        <w:jc w:val="center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 v.r.</w:t>
      </w:r>
    </w:p>
    <w:p w:rsidRDefault="00CF73D9" w:rsidP="00CF73D9" w:rsidR="00CF73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Draženka Prpić</w:t>
      </w:r>
    </w:p>
    <w:p w:rsidRDefault="00CF73D9" w:rsidP="00CF73D9" w:rsidR="00CF73D9">
      <w:pPr>
        <w:spacing w:after="0"/>
        <w:rPr>
          <w:rFonts w:cs="Times New Roman" w:eastAsia="Times New Roman"/>
          <w:lang w:eastAsia="hr-HR"/>
        </w:rPr>
      </w:pPr>
    </w:p>
    <w:p w:rsidRDefault="00CF73D9" w:rsidP="00CF73D9" w:rsidR="00CF73D9">
      <w:pPr>
        <w:spacing w:after="0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>PRAVNA POUKA:</w:t>
      </w:r>
    </w:p>
    <w:p w:rsidRDefault="00CF73D9" w:rsidP="00CF73D9" w:rsidR="00CF73D9" w:rsidRPr="00CF73D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F73D9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F73D9" w:rsidP="00CF73D9" w:rsidR="00CF73D9">
      <w:pPr>
        <w:spacing w:after="0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spacing w:after="0"/>
        <w:rPr>
          <w:rFonts w:cs="Times New Roman" w:eastAsia="Times New Roman"/>
          <w:lang w:eastAsia="hr-HR"/>
        </w:rPr>
      </w:pPr>
    </w:p>
    <w:p w:rsidRDefault="00CF73D9" w:rsidP="00CF73D9" w:rsidR="00CF73D9" w:rsidRPr="00CF73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998518"/>
      <w:docPartObj>
        <w:docPartGallery w:val="Page Numbers (Bottom of Page)"/>
        <w:docPartUnique/>
      </w:docPartObj>
    </w:sdtPr>
    <w:sdtContent>
      <w:p w:rsidRDefault="00CF73D9" w:rsidR="00CF73D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F73D9" w:rsidR="00CF73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7456326"/>
      <w:docPartObj>
        <w:docPartGallery w:val="Page Numbers (Top of Page)"/>
        <w:docPartUnique/>
      </w:docPartObj>
    </w:sdtPr>
    <w:sdtContent>
      <w:p w:rsidRDefault="00CF73D9" w:rsidR="00CF73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F73D9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29A3D77"/>
    <w:multiLevelType w:val="hybridMultilevel"/>
    <w:tmpl w:val="228E0606"/>
    <w:lvl w:tplc="0B5E8776" w:ilvl="0">
      <w:numFmt w:val="bullet"/>
      <w:lvlText w:val="-"/>
      <w:lvlJc w:val="left"/>
      <w:pPr>
        <w:ind w:hanging="360" w:left="13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65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3D9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1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813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St-245/2015-446</izvorni_sadrzaj>
    <derivirana_varijabla naziv="DomainObject.Oznaka_1">St-245/2015-446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SUCA OD 27.4.2018.
IDE NA VTS, ORIGINAL U REFERADI</izvorni_sadrzaj>
    <derivirana_varijabla naziv="DomainObject.Predmet.Opis_1">PRESLIK DIJELA SPISA PREMA NAREDBI SUCA OD 27.4.2018.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23 SVESKA
SPIS U SSKA KAL. 20.5.18.g.</izvorni_sadrzaj>
    <derivirana_varijabla naziv="DomainObject.Predmet.PrimjedbaSuca_1">23 SVESKA
SPIS U SSKA KAL. 20.5.18.g.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društvo s ograničenom odgovornošću za trgovinu, zastupanje, ugostiteljstvo i turizam u stečaju</izvorni_sadrzaj>
    <derivirana_varijabla naziv="DomainObject.Predmet.ProtustrankaFormated_1">  GOLF &amp; COUNTRY CLUB ZAGREB društvo s ograničenom odgovornošću za trgovinu, zastupanje, ugostiteljstvo i turizam u stečaju</derivirana_varijabla>
  </DomainObject.Predmet.ProtustrankaFormated>
  <DomainObject.Predmet.ProtustrankaFormatedOIB>
    <izvorni_sadrzaj>  GOLF &amp; COUNTRY CLUB ZAGREB društvo s ograničenom odgovornošću za trgovinu, zastupanje, ugostiteljstvo i turizam u stečaju, OIB 54566277575</izvorni_sadrzaj>
    <derivirana_varijabla naziv="DomainObject.Predmet.ProtustrankaFormatedOIB_1">  GOLF &amp; COUNTRY CLUB ZAGREB društvo s ograničenom odgovornošću za trgovinu, zastupanje, ugostiteljstvo i turizam u stečaju, OIB 54566277575</derivirana_varijabla>
  </DomainObject.Predmet.ProtustrankaFormatedOIB>
  <DomainObject.Predmet.ProtustrankaFormatedWithAdress>
    <izvorni_sadrzaj> GOLF &amp; COUNTRY CLUB ZAGREB društvo s ograničenom odgovornošću za trgovinu, zastupanje, ugostiteljstvo i turizam u stečaju, Jadranska avenija 6, 10000 Zagreb</izvorni_sadrzaj>
    <derivirana_varijabla naziv="DomainObject.Predmet.ProtustrankaFormatedWithAdress_1"> GOLF &amp; COUNTRY CLUB ZAGREB društvo s ograničenom odgovornošću za trgovinu, zastupanje, ugostiteljstvo i turizam u stečaju, Jadranska avenija 6, 10000 Zagreb</derivirana_varijabla>
  </DomainObject.Predmet.ProtustrankaFormatedWithAdress>
  <DomainObject.Predmet.ProtustrankaFormatedWithAdressOIB>
    <izvorni_sadrzaj> GOLF &amp; COUNTRY CLUB ZAGREB društvo s ograničenom odgovornošću za trgovinu, zastupanje, ugostiteljstvo i turizam u stečaju, OIB 54566277575, Jadranska avenija 6, 10000 Zagreb</izvorni_sadrzaj>
    <derivirana_varijabla naziv="DomainObject.Predmet.ProtustrankaFormatedWithAdressOIB_1"> GOLF &amp; COUNTRY CLUB ZAGREB društvo s ograničenom odgovornošću za trgovinu, zastupanje, ugostiteljstvo i turizam u stečaju, OIB 54566277575, Jadranska avenija 6, 10000 Zagreb</derivirana_varijabla>
  </DomainObject.Predmet.ProtustrankaFormatedWithAdressOIB>
  <DomainObject.Predmet.ProtustrankaWithAdress>
    <izvorni_sadrzaj>GOLF &amp; COUNTRY CLUB ZAGREB društvo s ograničenom odgovornošću za trgovinu, zastupanje, ugostiteljstvo i turizam u stečaju Jadranska avenija 6, 10000 Zagreb</izvorni_sadrzaj>
    <derivirana_varijabla naziv="DomainObject.Predmet.ProtustrankaWithAdress_1">GOLF &amp; COUNTRY CLUB ZAGREB društvo s ograničenom odgovornošću za trgovinu, zastupanje, ugostiteljstvo i turizam u stečaju Jadranska avenija 6, 10000 Zagreb</derivirana_varijabla>
  </DomainObject.Predmet.ProtustrankaWithAdress>
  <DomainObject.Predmet.ProtustrankaWith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WithAdressOIB_1">GOLF &amp; COUNTRY CLUB ZAGREB društvo s ograničenom odgovornošću za trgovinu, zastupanje, ugostiteljstvo i turizam u stečaju, OIB 54566277575, Jadranska avenija 6, 10000 Zagreb</derivirana_varijabla>
  </DomainObject.Predmet.ProtustrankaWithAdressOIB>
  <DomainObject.Predmet.ProtustrankaNazivFormated>
    <izvorni_sadrzaj>GOLF &amp; COUNTRY CLUB ZAGREB društvo s ograničenom odgovornošću za trgovinu, zastupanje, ugostiteljstvo i turizam u stečaju</izvorni_sadrzaj>
    <derivirana_varijabla naziv="DomainObject.Predmet.ProtustrankaNazivFormated_1">GOLF &amp; COUNTRY CLUB ZAGREB društvo s ograničenom odgovornošću za trgovinu, zastupanje, ugostiteljstvo i turizam u stečaju</derivirana_varijabla>
  </DomainObject.Predmet.ProtustrankaNazivFormated>
  <DomainObject.Predmet.ProtustrankaNazivFormatedOIB>
    <izvorni_sadrzaj>GOLF &amp; COUNTRY CLUB ZAGREB društvo s ograničenom odgovornošću za trgovinu, zastupanje, ugostiteljstvo i turizam u stečaju, OIB 54566277575</izvorni_sadrzaj>
    <derivirana_varijabla naziv="DomainObject.Predmet.ProtustrankaNazivFormatedOIB_1">GOLF &amp; COUNTRY CLUB ZAGREB društvo s ograničenom odgovornošću za trgovinu, zastupanje, ugostiteljstvo i turizam u stečaju,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društvo s ograničenom odgovornošću za trgovinu, zastupanje, ugostiteljstvo i turizam u stečaju</item>
    </izvorni_sadrzaj>
    <derivirana_varijabla naziv="DomainObject.Predmet.ProtuStrankaListFormated_1">
      <item>GOLF &amp; COUNTRY CLUB ZAGREB društvo s ograničenom odgovornošću za trgovinu, zastupanje, ugostiteljstvo i turizam u stečaju</item>
    </derivirana_varijabla>
  </DomainObject.Predmet.ProtuStrankaListFormated>
  <DomainObject.Predmet.ProtuStrankaList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FormatedOIB_1">
      <item>GOLF &amp; COUNTRY CLUB ZAGREB društvo s ograničenom odgovornošću za trgovinu, zastupanje, ugostiteljstvo i turizam u stečaju, OIB 54566277575</item>
    </derivirana_varijabla>
  </DomainObject.Predmet.ProtuStrankaListFormatedOIB>
  <DomainObject.Predmet.ProtuStrankaListFormatedWithAdress>
    <izvorni_sadrzaj>
      <item>GOLF &amp; COUNTRY CLUB ZAGREB društvo s ograničenom odgovornošću za trgovinu, zastupanje, ugostiteljstvo i turizam u stečaju, Jadranska avenija 6, 10000 Zagreb</item>
    </izvorni_sadrzaj>
    <derivirana_varijabla naziv="DomainObject.Predmet.ProtuStrankaListFormatedWithAdress_1">
      <item>GOLF &amp; COUNTRY CLUB ZAGREB društvo s ograničenom odgovornošću za trgovinu, zastupanje, ugostiteljstvo i turizam u stečaju, Jadranska avenija 6, 10000 Zagreb</item>
    </derivirana_varijabla>
  </DomainObject.Predmet.ProtuStrankaListFormatedWithAdress>
  <DomainObject.Predmet.ProtuStrankaListFormatedWithAdressOIB>
    <izvorni_sadrzaj>
      <item>GOLF &amp; COUNTRY CLUB ZAGREB društvo s ograničenom odgovornošću za trgovinu, zastupanje, ugostiteljstvo i turizam u stečaju, OIB 54566277575, Jadranska avenija 6, 10000 Zagreb</item>
    </izvorni_sadrzaj>
    <derivirana_varijabla naziv="DomainObject.Predmet.ProtuStrankaListFormatedWithAdressOIB_1">
      <item>GOLF &amp; COUNTRY CLUB ZAGREB društvo s ograničenom odgovornošću za trgovinu, zastupanje, ugostiteljstvo i turizam u stečaju, OIB 54566277575, Jadranska avenija 6, 10000 Zagreb</item>
    </derivirana_varijabla>
  </DomainObject.Predmet.ProtuStrankaListFormatedWithAdressOIB>
  <DomainObject.Predmet.ProtuStrankaListNazivFormated>
    <izvorni_sadrzaj>
      <item>GOLF &amp; COUNTRY CLUB ZAGREB društvo s ograničenom odgovornošću za trgovinu, zastupanje, ugostiteljstvo i turizam u stečaju</item>
    </izvorni_sadrzaj>
    <derivirana_varijabla naziv="DomainObject.Predmet.ProtuStrankaListNazivFormated_1">
      <item>GOLF &amp; COUNTRY CLUB ZAGREB društvo s ograničenom odgovornošću za trgovinu, zastupanje, ugostiteljstvo i turizam u stečaju</item>
    </derivirana_varijabla>
  </DomainObject.Predmet.ProtuStrankaListNazivFormated>
  <DomainObject.Predmet.ProtuStrankaListNaziv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NazivFormatedOIB_1">
      <item>GOLF &amp; COUNTRY CLUB ZAGREB društvo s ograničenom odgovornošću za trgovinu, zastupanje, ugostiteljstvo i turizam u stečaju, OIB 54566277575</item>
    </derivirana_varijabla>
  </DomainObject.Predmet.ProtuStrankaListNazivFormatedOIB>
  <DomainObject.Predmet.OstaliListFormated>
    <izvorni_sadrzaj>
      <item>Marija Vujčić Turkulin</item>
      <item>Branko Skerlev</item>
      <item>Vinko Arelić</item>
      <item>TEXO MANAGEMENT  d.o.o. za usluge</item>
      <item>Zoran Bauer</item>
      <item>Ivan Maloča</item>
      <item>TEICO društvo s ograničenom odgovornošću za proizvodnju, unutrašnju i vanjsku trgovinu i usluge</item>
      <item>Branko Skerlev</item>
      <item>Marko Tušek</item>
      <item>Odvj. društvo VIDOVIĆ &amp; PARTNERI j.t.d.</item>
      <item>Lidija Lončarević</item>
      <item>Branimir Ambreković</item>
      <item>ODVJ. DRUŠTVO MARIĆ, DRUGOVIĆ &amp; SEKOVANIĆ d.o.o.</item>
      <item>NIKMARK društvo s ograničenom odgovornošću za građenje, trgovinu i usluge</item>
      <item>HRVATSKA POŠTANSKA BANKA d.d.</item>
      <item>Odvjetničko društvo KARDUM I PARTNERI, javno trgovačko društvo</item>
      <item>STROJOPROMET-ZAGREB servis, trgovina i dorada robe, d.o.o.</item>
      <item>Odvjetničko društvo Župić &amp; partneri d.o.o</item>
      <item>Županijsko državno odvjetništvo u Zagrebu</item>
      <item>BAUER GRUPA društvo s ograničenom odgovornošću za tiskarsku djelatnost i trgovinu</item>
      <item>HRVATSKA BANKA ZA OBNOVU I RAZVITAK</item>
      <item>Alek Konić</item>
      <item>GRAD ZAGREB</item>
      <item>Marin Andrijašević</item>
      <item>Alan Hranilović</item>
      <item>Porezna  uprava Zagreb</item>
      <item>STOLARIJA GOJANOVIĆ 1969.G. d.o.o. za trgovinu i usluge</item>
      <item>EKOPLAN-SUSTAVI društvo s ograničenom odgovornošću za graditeljstvo i trgovinu</item>
      <item>Zoran Matijašić</item>
      <item>VODOOPSKRBA I ODVODNJA društvo s ograničenom odgovornošću za javnu vodoopskrbu i odvodnju</item>
      <item>Milorad Šmitran</item>
      <item>Ministarstvo poljoprivrede, Uprava vodnog gospodarstva</item>
      <item>Boris Kelemen</item>
      <item>Hrvatska radiotelevizija</item>
      <item>DAMJANOVIĆ d.o.o. za građevinarstvo i inženjering</item>
      <item>DAMJANOVIĆ d.o.o. za građevinarstvo i inženjering</item>
      <item>B.B. i S. PLAN d.o.o. za projektiranje i promidžbu</item>
      <item>Marin Andrijašević</item>
      <item>Addiko Bank dioničko društvo</item>
      <item>S.T.P. društvo s ograničenom odgovornošću za servis, trgovinu i promet</item>
      <item>Odvj. društvo GLAMUZINA &amp; GROŠETA društvo s ograničenom odgovornošću</item>
      <item>ŽELVA, društvo s ograničenom odgovornošću za trgovinu i usluge</item>
      <item>Odvj. društvo BEKINA, ŠKURLA, DURMIŠ I SPAJIĆ d.o.o.</item>
      <item>ADING-PROJEKT d.o.o. za graditeljstvo</item>
      <item>Sandra Zorc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</izvorni_sadrzaj>
    <derivirana_varijabla naziv="DomainObject.Predmet.OstaliListFormated_1">
      <item>Marija Vujčić Turkulin</item>
      <item>Branko Skerlev</item>
      <item>Vinko Arelić</item>
      <item>TEXO MANAGEMENT  d.o.o. za usluge</item>
      <item>Zoran Bauer</item>
      <item>Ivan Maloča</item>
      <item>TEICO društvo s ograničenom odgovornošću za proizvodnju, unutrašnju i vanjsku trgovinu i usluge</item>
      <item>Branko Skerlev</item>
      <item>Marko Tušek</item>
      <item>Odvj. društvo VIDOVIĆ &amp; PARTNERI j.t.d.</item>
      <item>Lidija Lončarević</item>
      <item>Branimir Ambreković</item>
      <item>ODVJ. DRUŠTVO MARIĆ, DRUGOVIĆ &amp; SEKOVANIĆ d.o.o.</item>
      <item>NIKMARK društvo s ograničenom odgovornošću za građenje, trgovinu i usluge</item>
      <item>HRVATSKA POŠTANSKA BANKA d.d.</item>
      <item>Odvjetničko društvo KARDUM I PARTNERI, javno trgovačko društvo</item>
      <item>STROJOPROMET-ZAGREB servis, trgovina i dorada robe, d.o.o.</item>
      <item>Odvjetničko društvo Župić &amp; partneri d.o.o</item>
      <item>Županijsko državno odvjetništvo u Zagrebu</item>
      <item>BAUER GRUPA društvo s ograničenom odgovornošću za tiskarsku djelatnost i trgovinu</item>
      <item>HRVATSKA BANKA ZA OBNOVU I RAZVITAK</item>
      <item>Alek Konić</item>
      <item>GRAD ZAGREB</item>
      <item>Marin Andrijašević</item>
      <item>Alan Hranilović</item>
      <item>Porezna  uprava Zagreb</item>
      <item>STOLARIJA GOJANOVIĆ 1969.G. d.o.o. za trgovinu i usluge</item>
      <item>EKOPLAN-SUSTAVI društvo s ograničenom odgovornošću za graditeljstvo i trgovinu</item>
      <item>Zoran Matijašić</item>
      <item>VODOOPSKRBA I ODVODNJA društvo s ograničenom odgovornošću za javnu vodoopskrbu i odvodnju</item>
      <item>Milorad Šmitran</item>
      <item>Ministarstvo poljoprivrede, Uprava vodnog gospodarstva</item>
      <item>Boris Kelemen</item>
      <item>Hrvatska radiotelevizija</item>
      <item>DAMJANOVIĆ d.o.o. za građevinarstvo i inženjering</item>
      <item>DAMJANOVIĆ d.o.o. za građevinarstvo i inženjering</item>
      <item>B.B. i S. PLAN d.o.o. za projektiranje i promidžbu</item>
      <item>Marin Andrijašević</item>
      <item>Addiko Bank dioničko društvo</item>
      <item>S.T.P. društvo s ograničenom odgovornošću za servis, trgovinu i promet</item>
      <item>Odvj. društvo GLAMUZINA &amp; GROŠETA društvo s ograničenom odgovornošću</item>
      <item>ŽELVA, društvo s ograničenom odgovornošću za trgovinu i usluge</item>
      <item>Odvj. društvo BEKINA, ŠKURLA, DURMIŠ I SPAJIĆ d.o.o.</item>
      <item>ADING-PROJEKT d.o.o. za graditeljstvo</item>
      <item>Sandra Zorc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</derivirana_varijabla>
  </DomainObject.Predmet.OstaliListFormated>
  <DomainObject.Predmet.OstaliListFormatedOIB>
    <izvorni_sadrzaj>
      <item>Marija Vujčić Turkulin, OIB 22593287559</item>
      <item>Branko Skerlev, OIB 59584997555</item>
      <item>Vinko Arelić, OIB 42207785748</item>
      <item>TEXO MANAGEMENT  d.o.o. za usluge, OIB 35610677280</item>
      <item>Zoran Bauer, OIB 89990147407</item>
      <item>Ivan Maloča</item>
      <item>TEICO društvo s ograničenom odgovornošću za proizvodnju, unutrašnju i vanjsku trgovinu i usluge, OIB 12124386804</item>
      <item>Branko Skerlev, OIB 59584997555</item>
      <item>Marko Tušek, OIB 77053515267</item>
      <item>Odvj. društvo VIDOVIĆ &amp; PARTNERI j.t.d., OIB 12515069057</item>
      <item>Lidija Lončarević</item>
      <item>Branimir Ambreković, OIB 11616460982</item>
      <item>ODVJ. DRUŠTVO MARIĆ, DRUGOVIĆ &amp; SEKOVANIĆ d.o.o., OIB 18788231809</item>
      <item>NIKMARK društvo s ograničenom odgovornošću za građenje, trgovinu i usluge, OIB 68755851941</item>
      <item>HRVATSKA POŠTANSKA BANKA d.d., OIB 87939104217</item>
      <item>Odvjetničko društvo KARDUM I PARTNERI, javno trgovačko društvo, OIB 89572362876</item>
      <item>STROJOPROMET-ZAGREB servis, trgovina i dorada robe, d.o.o., OIB 97994010225</item>
      <item>Odvjetničko društvo Župić &amp; partneri d.o.o, OIB 42524586447</item>
      <item>Županijsko državno odvjetništvo u Zagrebu</item>
      <item>BAUER GRUPA društvo s ograničenom odgovornošću za tiskarsku djelatnost i trgovinu, OIB 22395608688</item>
      <item>HRVATSKA BANKA ZA OBNOVU I RAZVITAK, OIB 26702280390</item>
      <item>Alek Konić, OIB 22616709109</item>
      <item>GRAD ZAGREB</item>
      <item>Marin Andrijašević, OIB 96119632118</item>
      <item>Alan Hranilović, OIB 89860517791</item>
      <item>Porezna  uprava Zagreb</item>
      <item>STOLARIJA GOJANOVIĆ 1969.G. d.o.o. za trgovinu i usluge, OIB 88748670537</item>
      <item>EKOPLAN-SUSTAVI društvo s ograničenom odgovornošću za graditeljstvo i trgovinu, OIB 29870445575</item>
      <item>Zoran Matijašić, OIB 78177079108</item>
      <item>VODOOPSKRBA I ODVODNJA društvo s ograničenom odgovornošću za javnu vodoopskrbu i odvodnju, OIB 83416546499</item>
      <item>Milorad Šmitran, OIB 19773574927</item>
      <item>Ministarstvo poljoprivrede, Uprava vodnog gospodarstva, OIB 76767369197</item>
      <item>Boris Kelemen, OIB 88285718814</item>
      <item>Hrvatska radiotelevizija, OIB 68419124305</item>
      <item>DAMJANOVIĆ d.o.o. za građevinarstvo i inženjering, OIB 52071464528</item>
      <item>DAMJANOVIĆ d.o.o. za građevinarstvo i inženjering, OIB 52071464528</item>
      <item>B.B. i S. PLAN d.o.o. za projektiranje i promidžbu, OIB 34353527904</item>
      <item>Marin Andrijašević, OIB 96119632118</item>
      <item>Addiko Bank dioničko društvo, OIB 14036333877</item>
      <item>S.T.P. društvo s ograničenom odgovornošću za servis, trgovinu i promet, OIB 41817103783</item>
      <item>Odvj. društvo GLAMUZINA &amp; GROŠETA društvo s ograničenom odgovornošću, OIB 69402757072</item>
      <item>ŽELVA, društvo s ograničenom odgovornošću za trgovinu i usluge, OIB 73342948698</item>
      <item>Odvj. društvo BEKINA, ŠKURLA, DURMIŠ I SPAJIĆ d.o.o., OIB 68178969783</item>
      <item>ADING-PROJEKT d.o.o. za graditeljstvo, OIB 23194084178</item>
      <item>Sandra Zorc, OIB 43965117697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</izvorni_sadrzaj>
    <derivirana_varijabla naziv="DomainObject.Predmet.OstaliListFormatedOIB_1">
      <item>Marija Vujčić Turkulin, OIB 22593287559</item>
      <item>Branko Skerlev, OIB 59584997555</item>
      <item>Vinko Arelić, OIB 42207785748</item>
      <item>TEXO MANAGEMENT  d.o.o. za usluge, OIB 35610677280</item>
      <item>Zoran Bauer, OIB 89990147407</item>
      <item>Ivan Maloča</item>
      <item>TEICO društvo s ograničenom odgovornošću za proizvodnju, unutrašnju i vanjsku trgovinu i usluge, OIB 12124386804</item>
      <item>Branko Skerlev, OIB 59584997555</item>
      <item>Marko Tušek, OIB 77053515267</item>
      <item>Odvj. društvo VIDOVIĆ &amp; PARTNERI j.t.d., OIB 12515069057</item>
      <item>Lidija Lončarević</item>
      <item>Branimir Ambreković, OIB 11616460982</item>
      <item>ODVJ. DRUŠTVO MARIĆ, DRUGOVIĆ &amp; SEKOVANIĆ d.o.o., OIB 18788231809</item>
      <item>NIKMARK društvo s ograničenom odgovornošću za građenje, trgovinu i usluge, OIB 68755851941</item>
      <item>HRVATSKA POŠTANSKA BANKA d.d., OIB 87939104217</item>
      <item>Odvjetničko društvo KARDUM I PARTNERI, javno trgovačko društvo, OIB 89572362876</item>
      <item>STROJOPROMET-ZAGREB servis, trgovina i dorada robe, d.o.o., OIB 97994010225</item>
      <item>Odvjetničko društvo Župić &amp; partneri d.o.o, OIB 42524586447</item>
      <item>Županijsko državno odvjetništvo u Zagrebu</item>
      <item>BAUER GRUPA društvo s ograničenom odgovornošću za tiskarsku djelatnost i trgovinu, OIB 22395608688</item>
      <item>HRVATSKA BANKA ZA OBNOVU I RAZVITAK, OIB 26702280390</item>
      <item>Alek Konić, OIB 22616709109</item>
      <item>GRAD ZAGREB</item>
      <item>Marin Andrijašević, OIB 96119632118</item>
      <item>Alan Hranilović, OIB 89860517791</item>
      <item>Porezna  uprava Zagreb</item>
      <item>STOLARIJA GOJANOVIĆ 1969.G. d.o.o. za trgovinu i usluge, OIB 88748670537</item>
      <item>EKOPLAN-SUSTAVI društvo s ograničenom odgovornošću za graditeljstvo i trgovinu, OIB 29870445575</item>
      <item>Zoran Matijašić, OIB 78177079108</item>
      <item>VODOOPSKRBA I ODVODNJA društvo s ograničenom odgovornošću za javnu vodoopskrbu i odvodnju, OIB 83416546499</item>
      <item>Milorad Šmitran, OIB 19773574927</item>
      <item>Ministarstvo poljoprivrede, Uprava vodnog gospodarstva, OIB 76767369197</item>
      <item>Boris Kelemen, OIB 88285718814</item>
      <item>Hrvatska radiotelevizija, OIB 68419124305</item>
      <item>DAMJANOVIĆ d.o.o. za građevinarstvo i inženjering, OIB 52071464528</item>
      <item>DAMJANOVIĆ d.o.o. za građevinarstvo i inženjering, OIB 52071464528</item>
      <item>B.B. i S. PLAN d.o.o. za projektiranje i promidžbu, OIB 34353527904</item>
      <item>Marin Andrijašević, OIB 96119632118</item>
      <item>Addiko Bank dioničko društvo, OIB 14036333877</item>
      <item>S.T.P. društvo s ograničenom odgovornošću za servis, trgovinu i promet, OIB 41817103783</item>
      <item>Odvj. društvo GLAMUZINA &amp; GROŠETA društvo s ograničenom odgovornošću, OIB 69402757072</item>
      <item>ŽELVA, društvo s ograničenom odgovornošću za trgovinu i usluge, OIB 73342948698</item>
      <item>Odvj. društvo BEKINA, ŠKURLA, DURMIŠ I SPAJIĆ d.o.o., OIB 68178969783</item>
      <item>ADING-PROJEKT d.o.o. za graditeljstvo, OIB 23194084178</item>
      <item>Sandra Zorc, OIB 43965117697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</derivirana_varijabla>
  </DomainObject.Predmet.OstaliListFormatedOIB>
  <DomainObject.Predmet.OstaliListFormatedWithAdress>
    <izvorni_sadrzaj>
      <item>Marija Vujčić Turkulin, Vrtlarska 3, 10000 Zagreb</item>
      <item>Branko Skerlev, Radnička cesta 52/R2, 10000 Zagreb</item>
      <item>Vinko Arelić, Šenoina Ulica 20, 10000 Zagreb</item>
      <item>TEXO MANAGEMENT  d.o.o. za usluge, Ilica 1 a , 10000 Zagreb</item>
      <item>Zoran Bauer, Maksimirska 88, 10000 Zagreb</item>
      <item>Ivan Maloča, Šoštarićeva 4/I, 10000 Zagreb</item>
      <item>TEICO društvo s ograničenom odgovornošću za proizvodnju, unutrašnju i vanjsku trgovinu i usluge, Draškovićeva 54, Zagreb</item>
      <item>Branko Skerlev, Radnička cesta 52/R2, 10000 Zagreb</item>
      <item>Marko Tušek, Aleja kralja Zvonimira 11, 42000 Varaždin</item>
      <item>Odvj. društvo VIDOVIĆ &amp; PARTNERI j.t.d., Kralja Zvonimira 2, 10000 Zagreb</item>
      <item>Lidija Lončarević, Zelinska 2, 10000 Zagreb</item>
      <item>Branimir Ambreković, Jadranska Avenija 618, 10000 Zagreb</item>
      <item>ODVJ. DRUŠTVO MARIĆ, DRUGOVIĆ &amp; SEKOVANIĆ d.o.o., Augusta Šenoe 1, 10000 Zagreb</item>
      <item>NIKMARK društvo s ograničenom odgovornošću za građenje, trgovinu i usluge, Strojarska cesta 20, 10000 Zagreb</item>
      <item>HRVATSKA POŠTANSKA BANKA d.d., Jurišićeva 4, 10000 Zagreb</item>
      <item>Odvjetničko društvo KARDUM I PARTNERI, javno trgovačko društvo, Mihanovićeva 14, 10000 Zagreb</item>
      <item>STROJOPROMET-ZAGREB servis, trgovina i dorada robe, d.o.o., Zagrebačka 6, 10292 Šenkovec</item>
      <item>Odvjetničko društvo Župić &amp; partneri d.o.o, Radnička cesta 37/B, 10000 Zagreb</item>
      <item>Županijsko državno odvjetništvo u Zagrebu, Savska cesta 41, 10000 Zagreb</item>
      <item>BAUER GRUPA društvo s ograničenom odgovornošću za tiskarsku djelatnost i trgovinu, Bijankinija Andrije 15, 10430 Samobor</item>
      <item>HRVATSKA BANKA ZA OBNOVU I RAZVITAK, Strossmayerov trg 9, 10000 Zagreb</item>
      <item>Alek Konić, Ksaver 101, 10000 Zagreb</item>
      <item>GRAD ZAGREB, Trg Stjepana Radića 1, 10000 Zagreb</item>
      <item>Marin Andrijašević, Ante Starčevića 98, 21300 Makarska</item>
      <item>Alan Hranilović, Trg I. Mažuranića 4, 10000 Zagreb</item>
      <item>Porezna  uprava Zagreb, Av. Dubrovnik 32, 10000 Zagreb</item>
      <item>STOLARIJA GOJANOVIĆ 1969.G. d.o.o. za trgovinu i usluge, Industrijska zona Podi, Dolačka 14, 22000 Šibenik</item>
      <item>EKOPLAN-SUSTAVI društvo s ograničenom odgovornošću za graditeljstvo i trgovinu, Trg kralja Tomislava 10, 42250 Lepoglava</item>
      <item>Zoran Matijašić, Istarska 79, 51000 Rijeka</item>
      <item>VODOOPSKRBA I ODVODNJA društvo s ograničenom odgovornošću za javnu vodoopskrbu i odvodnju, Folnegovićeva 1, 10000 Zagreb</item>
      <item>Milorad Šmitran, Hegedušićeva 3, 51000 Rijeka</item>
      <item>Ministarstvo poljoprivrede, Uprava vodnog gospodarstva, Ulica grada Vukovara 220, 10000 Zagreb</item>
      <item>Boris Kelemen, Trg Svibanjskih žrtava 1995. br. 2, 10000 Zagreb</item>
      <item>Hrvatska radiotelevizija, Prisavlje 3, 10000 Zagreb</item>
      <item>DAMJANOVIĆ d.o.o. za građevinarstvo i inženjering, Juraja i Vjekoslava Stančića 3, 10410 Vukovina</item>
      <item>DAMJANOVIĆ d.o.o. za građevinarstvo i inženjering, Juraja i Vjekoslava Stančića 3, 10410 Vukovina</item>
      <item>B.B. i S. PLAN d.o.o. za projektiranje i promidžbu, Siget 18/b, 10000 Zagreb</item>
      <item>Marin Andrijašević, Ante Starčevića 98, 21300 Makarska</item>
      <item>Addiko Bank dioničko društvo, Slavonska avenija 6, 10000 Zagreb</item>
      <item>S.T.P. društvo s ograničenom odgovornošću za servis, trgovinu i promet, Lučki odvojak 1, 10000 Zagreb</item>
      <item>Odvj. društvo GLAMUZINA &amp; GROŠETA društvo s ograničenom odgovornošću, Trg žrtava fašizma 5, 10000 Zagreb</item>
      <item>ŽELVA, društvo s ograničenom odgovornošću za trgovinu i usluge, Radnička cesta 53, 10000 Zagreb</item>
      <item>Odvj. društvo BEKINA, ŠKURLA, DURMIŠ I SPAJIĆ d.o.o., Preradovićeva 24, 10000 Zagreb</item>
      <item>ADING-PROJEKT d.o.o. za graditeljstvo, Vitezićeva 62, 10000 Zagreb</item>
      <item>Sandra Zorc, Agatićeva 6, 51000 Rijeka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</izvorni_sadrzaj>
    <derivirana_varijabla naziv="DomainObject.Predmet.OstaliListFormatedWithAdress_1">
      <item>Marija Vujčić Turkulin, Vrtlarska 3, 10000 Zagreb</item>
      <item>Branko Skerlev, Radnička cesta 52/R2, 10000 Zagreb</item>
      <item>Vinko Arelić, Šenoina Ulica 20, 10000 Zagreb</item>
      <item>TEXO MANAGEMENT  d.o.o. za usluge, Ilica 1 a , 10000 Zagreb</item>
      <item>Zoran Bauer, Maksimirska 88, 10000 Zagreb</item>
      <item>Ivan Maloča, Šoštarićeva 4/I, 10000 Zagreb</item>
      <item>TEICO društvo s ograničenom odgovornošću za proizvodnju, unutrašnju i vanjsku trgovinu i usluge, Draškovićeva 54, Zagreb</item>
      <item>Branko Skerlev, Radnička cesta 52/R2, 10000 Zagreb</item>
      <item>Marko Tušek, Aleja kralja Zvonimira 11, 42000 Varaždin</item>
      <item>Odvj. društvo VIDOVIĆ &amp; PARTNERI j.t.d., Kralja Zvonimira 2, 10000 Zagreb</item>
      <item>Lidija Lončarević, Zelinska 2, 10000 Zagreb</item>
      <item>Branimir Ambreković, Jadranska Avenija 618, 10000 Zagreb</item>
      <item>ODVJ. DRUŠTVO MARIĆ, DRUGOVIĆ &amp; SEKOVANIĆ d.o.o., Augusta Šenoe 1, 10000 Zagreb</item>
      <item>NIKMARK društvo s ograničenom odgovornošću za građenje, trgovinu i usluge, Strojarska cesta 20, 10000 Zagreb</item>
      <item>HRVATSKA POŠTANSKA BANKA d.d., Jurišićeva 4, 10000 Zagreb</item>
      <item>Odvjetničko društvo KARDUM I PARTNERI, javno trgovačko društvo, Mihanovićeva 14, 10000 Zagreb</item>
      <item>STROJOPROMET-ZAGREB servis, trgovina i dorada robe, d.o.o., Zagrebačka 6, 10292 Šenkovec</item>
      <item>Odvjetničko društvo Župić &amp; partneri d.o.o, Radnička cesta 37/B, 10000 Zagreb</item>
      <item>Županijsko državno odvjetništvo u Zagrebu, Savska cesta 41, 10000 Zagreb</item>
      <item>BAUER GRUPA društvo s ograničenom odgovornošću za tiskarsku djelatnost i trgovinu, Bijankinija Andrije 15, 10430 Samobor</item>
      <item>HRVATSKA BANKA ZA OBNOVU I RAZVITAK, Strossmayerov trg 9, 10000 Zagreb</item>
      <item>Alek Konić, Ksaver 101, 10000 Zagreb</item>
      <item>GRAD ZAGREB, Trg Stjepana Radića 1, 10000 Zagreb</item>
      <item>Marin Andrijašević, Ante Starčevića 98, 21300 Makarska</item>
      <item>Alan Hranilović, Trg I. Mažuranića 4, 10000 Zagreb</item>
      <item>Porezna  uprava Zagreb, Av. Dubrovnik 32, 10000 Zagreb</item>
      <item>STOLARIJA GOJANOVIĆ 1969.G. d.o.o. za trgovinu i usluge, Industrijska zona Podi, Dolačka 14, 22000 Šibenik</item>
      <item>EKOPLAN-SUSTAVI društvo s ograničenom odgovornošću za graditeljstvo i trgovinu, Trg kralja Tomislava 10, 42250 Lepoglava</item>
      <item>Zoran Matijašić, Istarska 79, 51000 Rijeka</item>
      <item>VODOOPSKRBA I ODVODNJA društvo s ograničenom odgovornošću za javnu vodoopskrbu i odvodnju, Folnegovićeva 1, 10000 Zagreb</item>
      <item>Milorad Šmitran, Hegedušićeva 3, 51000 Rijeka</item>
      <item>Ministarstvo poljoprivrede, Uprava vodnog gospodarstva, Ulica grada Vukovara 220, 10000 Zagreb</item>
      <item>Boris Kelemen, Trg Svibanjskih žrtava 1995. br. 2, 10000 Zagreb</item>
      <item>Hrvatska radiotelevizija, Prisavlje 3, 10000 Zagreb</item>
      <item>DAMJANOVIĆ d.o.o. za građevinarstvo i inženjering, Juraja i Vjekoslava Stančića 3, 10410 Vukovina</item>
      <item>DAMJANOVIĆ d.o.o. za građevinarstvo i inženjering, Juraja i Vjekoslava Stančića 3, 10410 Vukovina</item>
      <item>B.B. i S. PLAN d.o.o. za projektiranje i promidžbu, Siget 18/b, 10000 Zagreb</item>
      <item>Marin Andrijašević, Ante Starčevića 98, 21300 Makarska</item>
      <item>Addiko Bank dioničko društvo, Slavonska avenija 6, 10000 Zagreb</item>
      <item>S.T.P. društvo s ograničenom odgovornošću za servis, trgovinu i promet, Lučki odvojak 1, 10000 Zagreb</item>
      <item>Odvj. društvo GLAMUZINA &amp; GROŠETA društvo s ograničenom odgovornošću, Trg žrtava fašizma 5, 10000 Zagreb</item>
      <item>ŽELVA, društvo s ograničenom odgovornošću za trgovinu i usluge, Radnička cesta 53, 10000 Zagreb</item>
      <item>Odvj. društvo BEKINA, ŠKURLA, DURMIŠ I SPAJIĆ d.o.o., Preradovićeva 24, 10000 Zagreb</item>
      <item>ADING-PROJEKT d.o.o. za graditeljstvo, Vitezićeva 62, 10000 Zagreb</item>
      <item>Sandra Zorc, Agatićeva 6, 51000 Rijeka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Branko Skerlev, OIB 59584997555, Radnička cesta 52/R2, 10000 Zagreb</item>
      <item>Vinko Arelić, OIB 42207785748, Šenoina Ulica 20, 10000 Zagreb</item>
      <item>TEXO MANAGEMENT  d.o.o. za usluge, OIB 35610677280, Ilica 1 a , 10000 Zagreb</item>
      <item>Zoran Bauer, OIB 89990147407, Maksimirska 88, 10000 Zagreb</item>
      <item>Ivan Maloča, Šoštarićeva 4/I, 10000 Zagreb</item>
      <item>TEICO društvo s ograničenom odgovornošću za proizvodnju, unutrašnju i vanjsku trgovinu i usluge, OIB 12124386804, Draškovićeva 54, Zagreb</item>
      <item>Branko Skerlev, OIB 59584997555, Radnička cesta 52/R2, 10000 Zagreb</item>
      <item>Marko Tušek, OIB 77053515267, Aleja kralja Zvonimira 11, 42000 Varaždin</item>
      <item>Odvj. društvo VIDOVIĆ &amp; PARTNERI j.t.d., OIB 12515069057, Kralja Zvonimira 2, 10000 Zagreb</item>
      <item>Lidija Lončarević, Zelinska 2, 10000 Zagreb</item>
      <item>Branimir Ambreković, OIB 11616460982, Jadranska Avenija 618, 10000 Zagreb</item>
      <item>ODVJ. DRUŠTVO MARIĆ, DRUGOVIĆ &amp; SEKOVANIĆ d.o.o., OIB 18788231809, Augusta Šenoe 1, 10000 Zagreb</item>
      <item>NIKMARK društvo s ograničenom odgovornošću za građenje, trgovinu i usluge, OIB 68755851941, Strojarska cesta 20, 10000 Zagreb</item>
      <item>HRVATSKA POŠTANSKA BANKA d.d., OIB 87939104217, Jurišićeva 4, 10000 Zagreb</item>
      <item>Odvjetničko društvo KARDUM I PARTNERI, javno trgovačko društvo, OIB 89572362876, Mihanovićeva 14, 10000 Zagreb</item>
      <item>STROJOPROMET-ZAGREB servis, trgovina i dorada robe, d.o.o., OIB 97994010225, Zagrebačka 6, 10292 Šenkovec</item>
      <item>Odvjetničko društvo Župić &amp; partneri d.o.o, OIB 42524586447, Radnička cesta 37/B, 10000 Zagreb</item>
      <item>Županijsko državno odvjetništvo u Zagrebu, Savska cesta 41, 10000 Zagreb</item>
      <item>BAUER GRUPA društvo s ograničenom odgovornošću za tiskarsku djelatnost i trgovinu, OIB 22395608688, Bijankinija Andrije 15, 10430 Samobor</item>
      <item>HRVATSKA BANKA ZA OBNOVU I RAZVITAK, OIB 26702280390, Strossmayerov trg 9, 10000 Zagreb</item>
      <item>Alek Konić, OIB 22616709109, Ksaver 101, 10000 Zagreb</item>
      <item>GRAD ZAGREB, Trg Stjepana Radića 1, 10000 Zagreb</item>
      <item>Marin Andrijašević, OIB 96119632118, Ante Starčevića 98, 21300 Makarska</item>
      <item>Alan Hranilović, OIB 89860517791, Trg I. Mažuranića 4, 10000 Zagreb</item>
      <item>Porezna  uprava Zagreb, Av. Dubrovnik 32, 10000 Zagreb</item>
      <item>STOLARIJA GOJANOVIĆ 1969.G. d.o.o. za trgovinu i usluge, OIB 88748670537, Industrijska zona Podi, Dolačka 14, 22000 Šibenik</item>
      <item>EKOPLAN-SUSTAVI društvo s ograničenom odgovornošću za graditeljstvo i trgovinu, OIB 29870445575, Trg kralja Tomislava 10, 42250 Lepoglava</item>
      <item>Zoran Matijašić, OIB 78177079108, Istarska 79, 51000 Rijeka</item>
      <item>VODOOPSKRBA I ODVODNJA društvo s ograničenom odgovornošću za javnu vodoopskrbu i odvodnju, OIB 83416546499, Folnegovićeva 1, 10000 Zagreb</item>
      <item>Milorad Šmitran, OIB 19773574927, Hegedušićeva 3, 51000 Rijeka</item>
      <item>Ministarstvo poljoprivrede, Uprava vodnog gospodarstva, OIB 76767369197, Ulica grada Vukovara 220, 10000 Zagreb</item>
      <item>Boris Kelemen, OIB 88285718814, Trg Svibanjskih žrtava 1995. br. 2, 10000 Zagreb</item>
      <item>Hrvatska radiotelevizija, OIB 68419124305, Prisavlje 3, 10000 Zagreb</item>
      <item>DAMJANOVIĆ d.o.o. za građevinarstvo i inženjering, OIB 52071464528, Juraja i Vjekoslava Stančića 3, 10410 Vukovina</item>
      <item>DAMJANOVIĆ d.o.o. za građevinarstvo i inženjering, OIB 52071464528, Juraja i Vjekoslava Stančića 3, 10410 Vukovina</item>
      <item>B.B. i S. PLAN d.o.o. za projektiranje i promidžbu, OIB 34353527904, Siget 18/b, 10000 Zagreb</item>
      <item>Marin Andrijašević, OIB 96119632118, Ante Starčevića 98, 21300 Makarska</item>
      <item>Addiko Bank dioničko društvo, OIB 14036333877, Slavonska avenija 6, 10000 Zagreb</item>
      <item>S.T.P. društvo s ograničenom odgovornošću za servis, trgovinu i promet, OIB 41817103783, Lučki odvojak 1, 10000 Zagreb</item>
      <item>Odvj. društvo GLAMUZINA &amp; GROŠETA društvo s ograničenom odgovornošću, OIB 69402757072, Trg žrtava fašizma 5, 10000 Zagreb</item>
      <item>ŽELVA, društvo s ograničenom odgovornošću za trgovinu i usluge, OIB 73342948698, Radnička cesta 53, 10000 Zagreb</item>
      <item>Odvj. društvo BEKINA, ŠKURLA, DURMIŠ I SPAJIĆ d.o.o., OIB 68178969783, Preradovićeva 24, 10000 Zagreb</item>
      <item>ADING-PROJEKT d.o.o. za graditeljstvo, OIB 23194084178, Vitezićeva 62, 10000 Zagreb</item>
      <item>Sandra Zorc, OIB 43965117697, Agatićeva 6, 51000 Rijeka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</izvorni_sadrzaj>
    <derivirana_varijabla naziv="DomainObject.Predmet.OstaliListFormatedWithAdressOIB_1">
      <item>Marija Vujčić Turkulin, OIB 22593287559, Vrtlarska 3, 10000 Zagreb</item>
      <item>Branko Skerlev, OIB 59584997555, Radnička cesta 52/R2, 10000 Zagreb</item>
      <item>Vinko Arelić, OIB 42207785748, Šenoina Ulica 20, 10000 Zagreb</item>
      <item>TEXO MANAGEMENT  d.o.o. za usluge, OIB 35610677280, Ilica 1 a , 10000 Zagreb</item>
      <item>Zoran Bauer, OIB 89990147407, Maksimirska 88, 10000 Zagreb</item>
      <item>Ivan Maloča, Šoštarićeva 4/I, 10000 Zagreb</item>
      <item>TEICO društvo s ograničenom odgovornošću za proizvodnju, unutrašnju i vanjsku trgovinu i usluge, OIB 12124386804, Draškovićeva 54, Zagreb</item>
      <item>Branko Skerlev, OIB 59584997555, Radnička cesta 52/R2, 10000 Zagreb</item>
      <item>Marko Tušek, OIB 77053515267, Aleja kralja Zvonimira 11, 42000 Varaždin</item>
      <item>Odvj. društvo VIDOVIĆ &amp; PARTNERI j.t.d., OIB 12515069057, Kralja Zvonimira 2, 10000 Zagreb</item>
      <item>Lidija Lončarević, Zelinska 2, 10000 Zagreb</item>
      <item>Branimir Ambreković, OIB 11616460982, Jadranska Avenija 618, 10000 Zagreb</item>
      <item>ODVJ. DRUŠTVO MARIĆ, DRUGOVIĆ &amp; SEKOVANIĆ d.o.o., OIB 18788231809, Augusta Šenoe 1, 10000 Zagreb</item>
      <item>NIKMARK društvo s ograničenom odgovornošću za građenje, trgovinu i usluge, OIB 68755851941, Strojarska cesta 20, 10000 Zagreb</item>
      <item>HRVATSKA POŠTANSKA BANKA d.d., OIB 87939104217, Jurišićeva 4, 10000 Zagreb</item>
      <item>Odvjetničko društvo KARDUM I PARTNERI, javno trgovačko društvo, OIB 89572362876, Mihanovićeva 14, 10000 Zagreb</item>
      <item>STROJOPROMET-ZAGREB servis, trgovina i dorada robe, d.o.o., OIB 97994010225, Zagrebačka 6, 10292 Šenkovec</item>
      <item>Odvjetničko društvo Župić &amp; partneri d.o.o, OIB 42524586447, Radnička cesta 37/B, 10000 Zagreb</item>
      <item>Županijsko državno odvjetništvo u Zagrebu, Savska cesta 41, 10000 Zagreb</item>
      <item>BAUER GRUPA društvo s ograničenom odgovornošću za tiskarsku djelatnost i trgovinu, OIB 22395608688, Bijankinija Andrije 15, 10430 Samobor</item>
      <item>HRVATSKA BANKA ZA OBNOVU I RAZVITAK, OIB 26702280390, Strossmayerov trg 9, 10000 Zagreb</item>
      <item>Alek Konić, OIB 22616709109, Ksaver 101, 10000 Zagreb</item>
      <item>GRAD ZAGREB, Trg Stjepana Radića 1, 10000 Zagreb</item>
      <item>Marin Andrijašević, OIB 96119632118, Ante Starčevića 98, 21300 Makarska</item>
      <item>Alan Hranilović, OIB 89860517791, Trg I. Mažuranića 4, 10000 Zagreb</item>
      <item>Porezna  uprava Zagreb, Av. Dubrovnik 32, 10000 Zagreb</item>
      <item>STOLARIJA GOJANOVIĆ 1969.G. d.o.o. za trgovinu i usluge, OIB 88748670537, Industrijska zona Podi, Dolačka 14, 22000 Šibenik</item>
      <item>EKOPLAN-SUSTAVI društvo s ograničenom odgovornošću za graditeljstvo i trgovinu, OIB 29870445575, Trg kralja Tomislava 10, 42250 Lepoglava</item>
      <item>Zoran Matijašić, OIB 78177079108, Istarska 79, 51000 Rijeka</item>
      <item>VODOOPSKRBA I ODVODNJA društvo s ograničenom odgovornošću za javnu vodoopskrbu i odvodnju, OIB 83416546499, Folnegovićeva 1, 10000 Zagreb</item>
      <item>Milorad Šmitran, OIB 19773574927, Hegedušićeva 3, 51000 Rijeka</item>
      <item>Ministarstvo poljoprivrede, Uprava vodnog gospodarstva, OIB 76767369197, Ulica grada Vukovara 220, 10000 Zagreb</item>
      <item>Boris Kelemen, OIB 88285718814, Trg Svibanjskih žrtava 1995. br. 2, 10000 Zagreb</item>
      <item>Hrvatska radiotelevizija, OIB 68419124305, Prisavlje 3, 10000 Zagreb</item>
      <item>DAMJANOVIĆ d.o.o. za građevinarstvo i inženjering, OIB 52071464528, Juraja i Vjekoslava Stančića 3, 10410 Vukovina</item>
      <item>DAMJANOVIĆ d.o.o. za građevinarstvo i inženjering, OIB 52071464528, Juraja i Vjekoslava Stančića 3, 10410 Vukovina</item>
      <item>B.B. i S. PLAN d.o.o. za projektiranje i promidžbu, OIB 34353527904, Siget 18/b, 10000 Zagreb</item>
      <item>Marin Andrijašević, OIB 96119632118, Ante Starčevića 98, 21300 Makarska</item>
      <item>Addiko Bank dioničko društvo, OIB 14036333877, Slavonska avenija 6, 10000 Zagreb</item>
      <item>S.T.P. društvo s ograničenom odgovornošću za servis, trgovinu i promet, OIB 41817103783, Lučki odvojak 1, 10000 Zagreb</item>
      <item>Odvj. društvo GLAMUZINA &amp; GROŠETA društvo s ograničenom odgovornošću, OIB 69402757072, Trg žrtava fašizma 5, 10000 Zagreb</item>
      <item>ŽELVA, društvo s ograničenom odgovornošću za trgovinu i usluge, OIB 73342948698, Radnička cesta 53, 10000 Zagreb</item>
      <item>Odvj. društvo BEKINA, ŠKURLA, DURMIŠ I SPAJIĆ d.o.o., OIB 68178969783, Preradovićeva 24, 10000 Zagreb</item>
      <item>ADING-PROJEKT d.o.o. za graditeljstvo, OIB 23194084178, Vitezićeva 62, 10000 Zagreb</item>
      <item>Sandra Zorc, OIB 43965117697, Agatićeva 6, 51000 Rijeka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</derivirana_varijabla>
  </DomainObject.Predmet.OstaliListFormatedWithAdressOIB>
  <DomainObject.Predmet.OstaliListNazivFormated>
    <izvorni_sadrzaj>
      <item>Marija Vujčić Turkulin</item>
      <item>Branko Skerlev</item>
      <item>Vinko Arelić</item>
      <item>TEXO MANAGEMENT  d.o.o. za usluge</item>
      <item>Zoran Bauer</item>
      <item>Ivan Maloča</item>
      <item>TEICO društvo s ograničenom odgovornošću za proizvodnju, unutrašnju i vanjsku trgovinu i usluge</item>
      <item>Branko Skerlev</item>
      <item>Marko Tušek</item>
      <item>Odvj. društvo VIDOVIĆ &amp; PARTNERI j.t.d.</item>
      <item>Lidija Lončarević</item>
      <item>Branimir Ambreković</item>
      <item>ODVJ. DRUŠTVO MARIĆ, DRUGOVIĆ &amp; SEKOVANIĆ d.o.o.</item>
      <item>NIKMARK društvo s ograničenom odgovornošću za građenje, trgovinu i usluge</item>
      <item>HRVATSKA POŠTANSKA BANKA d.d.</item>
      <item>Odvjetničko društvo KARDUM I PARTNERI, javno trgovačko društvo</item>
      <item>STROJOPROMET-ZAGREB servis, trgovina i dorada robe, d.o.o.</item>
      <item>Odvjetničko društvo Župić &amp; partneri d.o.o</item>
      <item>Županijsko državno odvjetništvo u Zagrebu</item>
      <item>BAUER GRUPA društvo s ograničenom odgovornošću za tiskarsku djelatnost i trgovinu</item>
      <item>HRVATSKA BANKA ZA OBNOVU I RAZVITAK</item>
      <item>Alek Konić</item>
      <item>GRAD ZAGREB</item>
      <item>Marin Andrijašević</item>
      <item>Alan Hranilović</item>
      <item>Porezna  uprava Zagreb</item>
      <item>STOLARIJA GOJANOVIĆ 1969.G. d.o.o. za trgovinu i usluge</item>
      <item>EKOPLAN-SUSTAVI društvo s ograničenom odgovornošću za graditeljstvo i trgovinu</item>
      <item>Zoran Matijašić</item>
      <item>VODOOPSKRBA I ODVODNJA društvo s ograničenom odgovornošću za javnu vodoopskrbu i odvodnju</item>
      <item>Milorad Šmitran</item>
      <item>Ministarstvo poljoprivrede, Uprava vodnog gospodarstva</item>
      <item>Boris Kelemen</item>
      <item>Hrvatska radiotelevizija</item>
      <item>DAMJANOVIĆ d.o.o. za građevinarstvo i inženjering</item>
      <item>DAMJANOVIĆ d.o.o. za građevinarstvo i inženjering</item>
      <item>B.B. i S. PLAN d.o.o. za projektiranje i promidžbu</item>
      <item>Marin Andrijašević</item>
      <item>Addiko Bank dioničko društvo</item>
      <item>S.T.P. društvo s ograničenom odgovornošću za servis, trgovinu i promet</item>
      <item>Odvj. društvo GLAMUZINA &amp; GROŠETA društvo s ograničenom odgovornošću</item>
      <item>ŽELVA, društvo s ograničenom odgovornošću za trgovinu i usluge</item>
      <item>Odvj. društvo BEKINA, ŠKURLA, DURMIŠ I SPAJIĆ d.o.o.</item>
      <item>ADING-PROJEKT d.o.o. za graditeljstvo</item>
      <item>Sandra Zorc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</izvorni_sadrzaj>
    <derivirana_varijabla naziv="DomainObject.Predmet.OstaliListNazivFormated_1">
      <item>Marija Vujčić Turkulin</item>
      <item>Branko Skerlev</item>
      <item>Vinko Arelić</item>
      <item>TEXO MANAGEMENT  d.o.o. za usluge</item>
      <item>Zoran Bauer</item>
      <item>Ivan Maloča</item>
      <item>TEICO društvo s ograničenom odgovornošću za proizvodnju, unutrašnju i vanjsku trgovinu i usluge</item>
      <item>Branko Skerlev</item>
      <item>Marko Tušek</item>
      <item>Odvj. društvo VIDOVIĆ &amp; PARTNERI j.t.d.</item>
      <item>Lidija Lončarević</item>
      <item>Branimir Ambreković</item>
      <item>ODVJ. DRUŠTVO MARIĆ, DRUGOVIĆ &amp; SEKOVANIĆ d.o.o.</item>
      <item>NIKMARK društvo s ograničenom odgovornošću za građenje, trgovinu i usluge</item>
      <item>HRVATSKA POŠTANSKA BANKA d.d.</item>
      <item>Odvjetničko društvo KARDUM I PARTNERI, javno trgovačko društvo</item>
      <item>STROJOPROMET-ZAGREB servis, trgovina i dorada robe, d.o.o.</item>
      <item>Odvjetničko društvo Župić &amp; partneri d.o.o</item>
      <item>Županijsko državno odvjetništvo u Zagrebu</item>
      <item>BAUER GRUPA društvo s ograničenom odgovornošću za tiskarsku djelatnost i trgovinu</item>
      <item>HRVATSKA BANKA ZA OBNOVU I RAZVITAK</item>
      <item>Alek Konić</item>
      <item>GRAD ZAGREB</item>
      <item>Marin Andrijašević</item>
      <item>Alan Hranilović</item>
      <item>Porezna  uprava Zagreb</item>
      <item>STOLARIJA GOJANOVIĆ 1969.G. d.o.o. za trgovinu i usluge</item>
      <item>EKOPLAN-SUSTAVI društvo s ograničenom odgovornošću za graditeljstvo i trgovinu</item>
      <item>Zoran Matijašić</item>
      <item>VODOOPSKRBA I ODVODNJA društvo s ograničenom odgovornošću za javnu vodoopskrbu i odvodnju</item>
      <item>Milorad Šmitran</item>
      <item>Ministarstvo poljoprivrede, Uprava vodnog gospodarstva</item>
      <item>Boris Kelemen</item>
      <item>Hrvatska radiotelevizija</item>
      <item>DAMJANOVIĆ d.o.o. za građevinarstvo i inženjering</item>
      <item>DAMJANOVIĆ d.o.o. za građevinarstvo i inženjering</item>
      <item>B.B. i S. PLAN d.o.o. za projektiranje i promidžbu</item>
      <item>Marin Andrijašević</item>
      <item>Addiko Bank dioničko društvo</item>
      <item>S.T.P. društvo s ograničenom odgovornošću za servis, trgovinu i promet</item>
      <item>Odvj. društvo GLAMUZINA &amp; GROŠETA društvo s ograničenom odgovornošću</item>
      <item>ŽELVA, društvo s ograničenom odgovornošću za trgovinu i usluge</item>
      <item>Odvj. društvo BEKINA, ŠKURLA, DURMIŠ I SPAJIĆ d.o.o.</item>
      <item>ADING-PROJEKT d.o.o. za graditeljstvo</item>
      <item>Sandra Zorc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</derivirana_varijabla>
  </DomainObject.Predmet.OstaliListNazivFormated>
  <DomainObject.Predmet.OstaliListNazivFormatedOIB>
    <izvorni_sadrzaj>
      <item>Marija Vujčić Turkulin, OIB 22593287559</item>
      <item>Branko Skerlev, OIB 59584997555</item>
      <item>Vinko Arelić, OIB 42207785748</item>
      <item>TEXO MANAGEMENT  d.o.o. za usluge, OIB 35610677280</item>
      <item>Zoran Bauer, OIB 89990147407</item>
      <item>Ivan Maloča</item>
      <item>TEICO društvo s ograničenom odgovornošću za proizvodnju, unutrašnju i vanjsku trgovinu i usluge, OIB 12124386804</item>
      <item>Branko Skerlev, OIB 59584997555</item>
      <item>Marko Tušek, OIB 77053515267</item>
      <item>Odvj. društvo VIDOVIĆ &amp; PARTNERI j.t.d., OIB 12515069057</item>
      <item>Lidija Lončarević</item>
      <item>Branimir Ambreković, OIB 11616460982</item>
      <item>ODVJ. DRUŠTVO MARIĆ, DRUGOVIĆ &amp; SEKOVANIĆ d.o.o., OIB 18788231809</item>
      <item>NIKMARK društvo s ograničenom odgovornošću za građenje, trgovinu i usluge, OIB 68755851941</item>
      <item>HRVATSKA POŠTANSKA BANKA d.d., OIB 87939104217</item>
      <item>Odvjetničko društvo KARDUM I PARTNERI, javno trgovačko društvo, OIB 89572362876</item>
      <item>STROJOPROMET-ZAGREB servis, trgovina i dorada robe, d.o.o., OIB 97994010225</item>
      <item>Odvjetničko društvo Župić &amp; partneri d.o.o, OIB 42524586447</item>
      <item>Županijsko državno odvjetništvo u Zagrebu</item>
      <item>BAUER GRUPA društvo s ograničenom odgovornošću za tiskarsku djelatnost i trgovinu, OIB 22395608688</item>
      <item>HRVATSKA BANKA ZA OBNOVU I RAZVITAK, OIB 26702280390</item>
      <item>Alek Konić, OIB 22616709109</item>
      <item>GRAD ZAGREB</item>
      <item>Marin Andrijašević, OIB 96119632118</item>
      <item>Alan Hranilović, OIB 89860517791</item>
      <item>Porezna  uprava Zagreb</item>
      <item>STOLARIJA GOJANOVIĆ 1969.G. d.o.o. za trgovinu i usluge, OIB 88748670537</item>
      <item>EKOPLAN-SUSTAVI društvo s ograničenom odgovornošću za graditeljstvo i trgovinu, OIB 29870445575</item>
      <item>Zoran Matijašić, OIB 78177079108</item>
      <item>VODOOPSKRBA I ODVODNJA društvo s ograničenom odgovornošću za javnu vodoopskrbu i odvodnju, OIB 83416546499</item>
      <item>Milorad Šmitran, OIB 19773574927</item>
      <item>Ministarstvo poljoprivrede, Uprava vodnog gospodarstva, OIB 76767369197</item>
      <item>Boris Kelemen, OIB 88285718814</item>
      <item>Hrvatska radiotelevizija, OIB 68419124305</item>
      <item>DAMJANOVIĆ d.o.o. za građevinarstvo i inženjering, OIB 52071464528</item>
      <item>DAMJANOVIĆ d.o.o. za građevinarstvo i inženjering, OIB 52071464528</item>
      <item>B.B. i S. PLAN d.o.o. za projektiranje i promidžbu, OIB 34353527904</item>
      <item>Marin Andrijašević, OIB 96119632118</item>
      <item>Addiko Bank dioničko društvo, OIB 14036333877</item>
      <item>S.T.P. društvo s ograničenom odgovornošću za servis, trgovinu i promet, OIB 41817103783</item>
      <item>Odvj. društvo GLAMUZINA &amp; GROŠETA društvo s ograničenom odgovornošću, OIB 69402757072</item>
      <item>ŽELVA, društvo s ograničenom odgovornošću za trgovinu i usluge, OIB 73342948698</item>
      <item>Odvj. društvo BEKINA, ŠKURLA, DURMIŠ I SPAJIĆ d.o.o., OIB 68178969783</item>
      <item>ADING-PROJEKT d.o.o. za graditeljstvo, OIB 23194084178</item>
      <item>Sandra Zorc, OIB 43965117697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</izvorni_sadrzaj>
    <derivirana_varijabla naziv="DomainObject.Predmet.OstaliListNazivFormatedOIB_1">
      <item>Marija Vujčić Turkulin, OIB 22593287559</item>
      <item>Branko Skerlev, OIB 59584997555</item>
      <item>Vinko Arelić, OIB 42207785748</item>
      <item>TEXO MANAGEMENT  d.o.o. za usluge, OIB 35610677280</item>
      <item>Zoran Bauer, OIB 89990147407</item>
      <item>Ivan Maloča</item>
      <item>TEICO društvo s ograničenom odgovornošću za proizvodnju, unutrašnju i vanjsku trgovinu i usluge, OIB 12124386804</item>
      <item>Branko Skerlev, OIB 59584997555</item>
      <item>Marko Tušek, OIB 77053515267</item>
      <item>Odvj. društvo VIDOVIĆ &amp; PARTNERI j.t.d., OIB 12515069057</item>
      <item>Lidija Lončarević</item>
      <item>Branimir Ambreković, OIB 11616460982</item>
      <item>ODVJ. DRUŠTVO MARIĆ, DRUGOVIĆ &amp; SEKOVANIĆ d.o.o., OIB 18788231809</item>
      <item>NIKMARK društvo s ograničenom odgovornošću za građenje, trgovinu i usluge, OIB 68755851941</item>
      <item>HRVATSKA POŠTANSKA BANKA d.d., OIB 87939104217</item>
      <item>Odvjetničko društvo KARDUM I PARTNERI, javno trgovačko društvo, OIB 89572362876</item>
      <item>STROJOPROMET-ZAGREB servis, trgovina i dorada robe, d.o.o., OIB 97994010225</item>
      <item>Odvjetničko društvo Župić &amp; partneri d.o.o, OIB 42524586447</item>
      <item>Županijsko državno odvjetništvo u Zagrebu</item>
      <item>BAUER GRUPA društvo s ograničenom odgovornošću za tiskarsku djelatnost i trgovinu, OIB 22395608688</item>
      <item>HRVATSKA BANKA ZA OBNOVU I RAZVITAK, OIB 26702280390</item>
      <item>Alek Konić, OIB 22616709109</item>
      <item>GRAD ZAGREB</item>
      <item>Marin Andrijašević, OIB 96119632118</item>
      <item>Alan Hranilović, OIB 89860517791</item>
      <item>Porezna  uprava Zagreb</item>
      <item>STOLARIJA GOJANOVIĆ 1969.G. d.o.o. za trgovinu i usluge, OIB 88748670537</item>
      <item>EKOPLAN-SUSTAVI društvo s ograničenom odgovornošću za graditeljstvo i trgovinu, OIB 29870445575</item>
      <item>Zoran Matijašić, OIB 78177079108</item>
      <item>VODOOPSKRBA I ODVODNJA društvo s ograničenom odgovornošću za javnu vodoopskrbu i odvodnju, OIB 83416546499</item>
      <item>Milorad Šmitran, OIB 19773574927</item>
      <item>Ministarstvo poljoprivrede, Uprava vodnog gospodarstva, OIB 76767369197</item>
      <item>Boris Kelemen, OIB 88285718814</item>
      <item>Hrvatska radiotelevizija, OIB 68419124305</item>
      <item>DAMJANOVIĆ d.o.o. za građevinarstvo i inženjering, OIB 52071464528</item>
      <item>DAMJANOVIĆ d.o.o. za građevinarstvo i inženjering, OIB 52071464528</item>
      <item>B.B. i S. PLAN d.o.o. za projektiranje i promidžbu, OIB 34353527904</item>
      <item>Marin Andrijašević, OIB 96119632118</item>
      <item>Addiko Bank dioničko društvo, OIB 14036333877</item>
      <item>S.T.P. društvo s ograničenom odgovornošću za servis, trgovinu i promet, OIB 41817103783</item>
      <item>Odvj. društvo GLAMUZINA &amp; GROŠETA društvo s ograničenom odgovornošću, OIB 69402757072</item>
      <item>ŽELVA, društvo s ograničenom odgovornošću za trgovinu i usluge, OIB 73342948698</item>
      <item>Odvj. društvo BEKINA, ŠKURLA, DURMIŠ I SPAJIĆ d.o.o., OIB 68178969783</item>
      <item>ADING-PROJEKT d.o.o. za graditeljstvo, OIB 23194084178</item>
      <item>Sandra Zorc, OIB 43965117697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St-245/2015-446</izvorni_sadrzaj>
    <derivirana_varijabla naziv="DomainObject.PoslovniBrojDokumenta_1">St-245/2015-446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društvo s ograničenom odgovornošću za trgovinu, zastupanje, ugostiteljstvo i turizam u stečaju</izvorni_sadrzaj>
    <derivirana_varijabla naziv="DomainObject.Predmet.ProtustrankaIDrugi_1">GOLF &amp; COUNTRY CLUB ZAGREB društvo s ograničenom odgovornošću za trgovinu, zastupanje, ugostiteljstvo i turizam u stečaju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IDrugiAdressOIB_1">GOLF &amp; COUNTRY CLUB ZAGREB društvo s ograničenom odgovornošću za trgovinu, zastupanje, ugostiteljstvo i turizam u stečaju,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društvo s ograničenom odgovornošću za trgovinu, zastupanje, ugostiteljstvo i turizam u stečaju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  <item>Marija Vujčić Turkulin</item>
      <item>Branko Skerlev</item>
      <item>Vinko Arelić</item>
      <item>TEXO MANAGEMENT  d.o.o. za usluge</item>
      <item>Zoran Bauer</item>
      <item>Ivan Maloča</item>
      <item>TEICO društvo s ograničenom odgovornošću za proizvodnju, unutrašnju i vanjsku trgovinu i usluge</item>
      <item>Branko Skerlev</item>
      <item>Marko Tušek</item>
      <item>Odvj. društvo VIDOVIĆ &amp; PARTNERI j.t.d.</item>
      <item>Lidija Lončarević</item>
      <item>Branimir Ambreković</item>
      <item>ODVJ. DRUŠTVO MARIĆ, DRUGOVIĆ &amp; SEKOVANIĆ d.o.o.</item>
      <item>NIKMARK društvo s ograničenom odgovornošću za građenje, trgovinu i usluge</item>
      <item>HRVATSKA POŠTANSKA BANKA d.d.</item>
      <item>Odvjetničko društvo KARDUM I PARTNERI, javno trgovačko društvo</item>
      <item>STROJOPROMET-ZAGREB servis, trgovina i dorada robe, d.o.o.</item>
      <item>Odvjetničko društvo Župić &amp; partneri d.o.o</item>
      <item>Županijsko državno odvjetništvo u Zagrebu</item>
      <item>BAUER GRUPA društvo s ograničenom odgovornošću za tiskarsku djelatnost i trgovinu</item>
      <item>HRVATSKA BANKA ZA OBNOVU I RAZVITAK</item>
      <item>Alek Konić</item>
      <item>GRAD ZAGREB</item>
      <item>Marin Andrijašević</item>
      <item>Alan Hranilović</item>
      <item>Porezna  uprava Zagreb</item>
      <item>STOLARIJA GOJANOVIĆ 1969.G. d.o.o. za trgovinu i usluge</item>
      <item>EKOPLAN-SUSTAVI društvo s ograničenom odgovornošću za graditeljstvo i trgovinu</item>
      <item>Zoran Matijašić</item>
      <item>VODOOPSKRBA I ODVODNJA društvo s ograničenom odgovornošću za javnu vodoopskrbu i odvodnju</item>
      <item>Milorad Šmitran</item>
      <item>Ministarstvo poljoprivrede, Uprava vodnog gospodarstva</item>
      <item>Boris Kelemen</item>
      <item>Hrvatska radiotelevizija</item>
      <item>DAMJANOVIĆ d.o.o. za građevinarstvo i inženjering</item>
      <item>DAMJANOVIĆ d.o.o. za građevinarstvo i inženjering</item>
      <item>B.B. i S. PLAN d.o.o. za projektiranje i promidžbu</item>
      <item>Marin Andrijašević</item>
      <item>Addiko Bank dioničko društvo</item>
      <item>S.T.P. društvo s ograničenom odgovornošću za servis, trgovinu i promet</item>
      <item>Odvj. društvo GLAMUZINA &amp; GROŠETA društvo s ograničenom odgovornošću</item>
      <item>ŽELVA, društvo s ograničenom odgovornošću za trgovinu i usluge</item>
      <item>Odvj. društvo BEKINA, ŠKURLA, DURMIŠ I SPAJIĆ d.o.o.</item>
      <item>ADING-PROJEKT d.o.o. za graditeljstvo</item>
      <item>Sandra Zorc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</izvorni_sadrzaj>
    <derivirana_varijabla naziv="DomainObject.Predmet.SudioniciListNaziv_1">
      <item>FINA Regionalni centar Zagreb</item>
      <item>GOLF &amp; COUNTRY CLUB ZAGREB društvo s ograničenom odgovornošću za trgovinu, zastupanje, ugostiteljstvo i turizam u stečaju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  <item>Marija Vujčić Turkulin</item>
      <item>Branko Skerlev</item>
      <item>Vinko Arelić</item>
      <item>TEXO MANAGEMENT  d.o.o. za usluge</item>
      <item>Zoran Bauer</item>
      <item>Ivan Maloča</item>
      <item>TEICO društvo s ograničenom odgovornošću za proizvodnju, unutrašnju i vanjsku trgovinu i usluge</item>
      <item>Branko Skerlev</item>
      <item>Marko Tušek</item>
      <item>Odvj. društvo VIDOVIĆ &amp; PARTNERI j.t.d.</item>
      <item>Lidija Lončarević</item>
      <item>Branimir Ambreković</item>
      <item>ODVJ. DRUŠTVO MARIĆ, DRUGOVIĆ &amp; SEKOVANIĆ d.o.o.</item>
      <item>NIKMARK društvo s ograničenom odgovornošću za građenje, trgovinu i usluge</item>
      <item>HRVATSKA POŠTANSKA BANKA d.d.</item>
      <item>Odvjetničko društvo KARDUM I PARTNERI, javno trgovačko društvo</item>
      <item>STROJOPROMET-ZAGREB servis, trgovina i dorada robe, d.o.o.</item>
      <item>Odvjetničko društvo Župić &amp; partneri d.o.o</item>
      <item>Županijsko državno odvjetništvo u Zagrebu</item>
      <item>BAUER GRUPA društvo s ograničenom odgovornošću za tiskarsku djelatnost i trgovinu</item>
      <item>HRVATSKA BANKA ZA OBNOVU I RAZVITAK</item>
      <item>Alek Konić</item>
      <item>GRAD ZAGREB</item>
      <item>Marin Andrijašević</item>
      <item>Alan Hranilović</item>
      <item>Porezna  uprava Zagreb</item>
      <item>STOLARIJA GOJANOVIĆ 1969.G. d.o.o. za trgovinu i usluge</item>
      <item>EKOPLAN-SUSTAVI društvo s ograničenom odgovornošću za graditeljstvo i trgovinu</item>
      <item>Zoran Matijašić</item>
      <item>VODOOPSKRBA I ODVODNJA društvo s ograničenom odgovornošću za javnu vodoopskrbu i odvodnju</item>
      <item>Milorad Šmitran</item>
      <item>Ministarstvo poljoprivrede, Uprava vodnog gospodarstva</item>
      <item>Boris Kelemen</item>
      <item>Hrvatska radiotelevizija</item>
      <item>DAMJANOVIĆ d.o.o. za građevinarstvo i inženjering</item>
      <item>DAMJANOVIĆ d.o.o. za građevinarstvo i inženjering</item>
      <item>B.B. i S. PLAN d.o.o. za projektiranje i promidžbu</item>
      <item>Marin Andrijašević</item>
      <item>Addiko Bank dioničko društvo</item>
      <item>S.T.P. društvo s ograničenom odgovornošću za servis, trgovinu i promet</item>
      <item>Odvj. društvo GLAMUZINA &amp; GROŠETA društvo s ograničenom odgovornošću</item>
      <item>ŽELVA, društvo s ograničenom odgovornošću za trgovinu i usluge</item>
      <item>Odvj. društvo BEKINA, ŠKURLA, DURMIŠ I SPAJIĆ d.o.o.</item>
      <item>ADING-PROJEKT d.o.o. za graditeljstvo</item>
      <item>Sandra Zorc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BARITUS društvo s ograničenom odgovornošću za usluge, OIB 64066912804, Radnička cesta 39,10000 Zagreb</item>
      <item>Marija Ivanković</item>
      <item>Marija Vujčić Turkulin, OIB 22593287559, Vrtlarska 3,10000 Zagreb</item>
      <item>Branko Skerlev, OIB 59584997555, Radnička cesta 52/R2,10000 Zagreb</item>
      <item>Vinko Arelić, OIB 42207785748, Šenoina Ulica 20,10000 Zagreb</item>
      <item>TEXO MANAGEMENT  d.o.o. za usluge, OIB 35610677280, Ilica 1 a ,10000 Zagreb</item>
      <item>Zoran Bauer, OIB 89990147407, Maksimirska 88,10000 Zagreb</item>
      <item>Ivan Maloča, Šoštarićeva 4/I,10000 Zagreb</item>
      <item>TEICO društvo s ograničenom odgovornošću za proizvodnju, unutrašnju i vanjsku trgovinu i usluge, OIB 12124386804, Draškovićeva 54,Zagreb</item>
      <item>Branko Skerlev, OIB 59584997555, Radnička cesta 52/R2,10000 Zagreb</item>
      <item>Marko Tušek, OIB 77053515267, Aleja kralja Zvonimira 11,42000 Varaždin</item>
      <item>Odvj. društvo VIDOVIĆ &amp; PARTNERI j.t.d., OIB 12515069057, Kralja Zvonimira 2,10000 Zagreb</item>
      <item>Lidija Lončarević, Zelinska 2,10000 Zagreb</item>
      <item>Branimir Ambreković, OIB 11616460982, Jadranska Avenija 618,10000 Zagreb</item>
      <item>ODVJ. DRUŠTVO MARIĆ, DRUGOVIĆ &amp; SEKOVANIĆ d.o.o., OIB 18788231809, Augusta Šenoe 1,10000 Zagreb</item>
      <item>NIKMARK društvo s ograničenom odgovornošću za građenje, trgovinu i usluge, OIB 68755851941, Strojarska cesta 20,10000 Zagreb</item>
      <item>HRVATSKA POŠTANSKA BANKA d.d., OIB 87939104217, Jurišićeva 4,10000 Zagreb</item>
      <item>Odvjetničko društvo KARDUM I PARTNERI, javno trgovačko društvo, OIB 89572362876, Mihanovićeva 14,10000 Zagreb</item>
      <item>STROJOPROMET-ZAGREB servis, trgovina i dorada robe, d.o.o., OIB 97994010225, Zagrebačka 6,10292 Šenkovec</item>
      <item>Odvjetničko društvo Župić &amp; partneri d.o.o, OIB 42524586447, Radnička cesta 37/B,10000 Zagreb</item>
      <item>Županijsko državno odvjetništvo u Zagrebu, Savska cesta 41,10000 Zagreb</item>
      <item>BAUER GRUPA društvo s ograničenom odgovornošću za tiskarsku djelatnost i trgovinu, OIB 22395608688, Bijankinija Andrije 15,10430 Samobor</item>
      <item>HRVATSKA BANKA ZA OBNOVU I RAZVITAK, OIB 26702280390, Strossmayerov trg 9,10000 Zagreb</item>
      <item>Alek Konić, OIB 22616709109, Ksaver 101,10000 Zagreb</item>
      <item>GRAD ZAGREB, Trg Stjepana Radića 1,10000 Zagreb</item>
      <item>Marin Andrijašević, OIB 96119632118, Ante Starčevića 98,21300 Makarska</item>
      <item>Alan Hranilović, OIB 89860517791, Trg I. Mažuranića 4,10000 Zagreb</item>
      <item>Porezna  uprava Zagreb, Av. Dubrovnik 32,10000 Zagreb</item>
      <item>STOLARIJA GOJANOVIĆ 1969.G. d.o.o. za trgovinu i usluge, OIB 88748670537, Industrijska zona Podi, Dolačka 14,22000 Šibenik</item>
      <item>EKOPLAN-SUSTAVI društvo s ograničenom odgovornošću za graditeljstvo i trgovinu, OIB 29870445575, Trg kralja Tomislava 10,42250 Lepoglava</item>
      <item>Zoran Matijašić, OIB 78177079108, Istarska 79,51000 Rijeka</item>
      <item>VODOOPSKRBA I ODVODNJA društvo s ograničenom odgovornošću za javnu vodoopskrbu i odvodnju, OIB 83416546499, Folnegovićeva 1,10000 Zagreb</item>
      <item>Milorad Šmitran, OIB 19773574927, Hegedušićeva 3,51000 Rijeka</item>
      <item>Ministarstvo poljoprivrede, Uprava vodnog gospodarstva, OIB 76767369197, Ulica grada Vukovara 220,10000 Zagreb</item>
      <item>Boris Kelemen, OIB 88285718814, Trg Svibanjskih žrtava 1995. br. 2,10000 Zagreb</item>
      <item>Hrvatska radiotelevizija, OIB 68419124305, Prisavlje 3,10000 Zagreb</item>
      <item>DAMJANOVIĆ d.o.o. za građevinarstvo i inženjering, OIB 52071464528, Juraja i Vjekoslava Stančića 3,10410 Vukovina</item>
      <item>DAMJANOVIĆ d.o.o. za građevinarstvo i inženjering, OIB 52071464528, Juraja i Vjekoslava Stančića 3,10410 Vukovina</item>
      <item>B.B. i S. PLAN d.o.o. za projektiranje i promidžbu, OIB 34353527904, Siget 18/b,10000 Zagreb</item>
      <item>Marin Andrijašević, OIB 96119632118, Ante Starčevića 98,21300 Makarska</item>
      <item>Addiko Bank dioničko društvo, OIB 14036333877, Slavonska avenija 6,10000 Zagreb</item>
      <item>S.T.P. društvo s ograničenom odgovornošću za servis, trgovinu i promet, OIB 41817103783, Lučki odvojak 1,10000 Zagreb</item>
      <item>Odvj. društvo GLAMUZINA &amp; GROŠETA društvo s ograničenom odgovornošću, OIB 69402757072, Trg žrtava fašizma 5,10000 Zagreb</item>
      <item>ŽELVA, društvo s ograničenom odgovornošću za trgovinu i usluge, OIB 73342948698, Radnička cesta 53,10000 Zagreb</item>
      <item>Odvj. društvo BEKINA, ŠKURLA, DURMIŠ I SPAJIĆ d.o.o., OIB 68178969783, Preradovićeva 24,10000 Zagreb</item>
      <item>ADING-PROJEKT d.o.o. za graditeljstvo, OIB 23194084178, Vitezićeva 62,10000 Zagreb</item>
      <item>Sandra Zorc, OIB 43965117697, Agatićeva 6,51000 Rijeka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</izvorni_sadrzaj>
    <derivirana_varijabla naziv="DomainObject.Predmet.SudioniciListAdressOIB_1"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BARITUS društvo s ograničenom odgovornošću za usluge, OIB 64066912804, Radnička cesta 39,10000 Zagreb</item>
      <item>Marija Ivanković</item>
      <item>Marija Vujčić Turkulin, OIB 22593287559, Vrtlarska 3,10000 Zagreb</item>
      <item>Branko Skerlev, OIB 59584997555, Radnička cesta 52/R2,10000 Zagreb</item>
      <item>Vinko Arelić, OIB 42207785748, Šenoina Ulica 20,10000 Zagreb</item>
      <item>TEXO MANAGEMENT  d.o.o. za usluge, OIB 35610677280, Ilica 1 a ,10000 Zagreb</item>
      <item>Zoran Bauer, OIB 89990147407, Maksimirska 88,10000 Zagreb</item>
      <item>Ivan Maloča, Šoštarićeva 4/I,10000 Zagreb</item>
      <item>TEICO društvo s ograničenom odgovornošću za proizvodnju, unutrašnju i vanjsku trgovinu i usluge, OIB 12124386804, Draškovićeva 54,Zagreb</item>
      <item>Branko Skerlev, OIB 59584997555, Radnička cesta 52/R2,10000 Zagreb</item>
      <item>Marko Tušek, OIB 77053515267, Aleja kralja Zvonimira 11,42000 Varaždin</item>
      <item>Odvj. društvo VIDOVIĆ &amp; PARTNERI j.t.d., OIB 12515069057, Kralja Zvonimira 2,10000 Zagreb</item>
      <item>Lidija Lončarević, Zelinska 2,10000 Zagreb</item>
      <item>Branimir Ambreković, OIB 11616460982, Jadranska Avenija 618,10000 Zagreb</item>
      <item>ODVJ. DRUŠTVO MARIĆ, DRUGOVIĆ &amp; SEKOVANIĆ d.o.o., OIB 18788231809, Augusta Šenoe 1,10000 Zagreb</item>
      <item>NIKMARK društvo s ograničenom odgovornošću za građenje, trgovinu i usluge, OIB 68755851941, Strojarska cesta 20,10000 Zagreb</item>
      <item>HRVATSKA POŠTANSKA BANKA d.d., OIB 87939104217, Jurišićeva 4,10000 Zagreb</item>
      <item>Odvjetničko društvo KARDUM I PARTNERI, javno trgovačko društvo, OIB 89572362876, Mihanovićeva 14,10000 Zagreb</item>
      <item>STROJOPROMET-ZAGREB servis, trgovina i dorada robe, d.o.o., OIB 97994010225, Zagrebačka 6,10292 Šenkovec</item>
      <item>Odvjetničko društvo Župić &amp; partneri d.o.o, OIB 42524586447, Radnička cesta 37/B,10000 Zagreb</item>
      <item>Županijsko državno odvjetništvo u Zagrebu, Savska cesta 41,10000 Zagreb</item>
      <item>BAUER GRUPA društvo s ograničenom odgovornošću za tiskarsku djelatnost i trgovinu, OIB 22395608688, Bijankinija Andrije 15,10430 Samobor</item>
      <item>HRVATSKA BANKA ZA OBNOVU I RAZVITAK, OIB 26702280390, Strossmayerov trg 9,10000 Zagreb</item>
      <item>Alek Konić, OIB 22616709109, Ksaver 101,10000 Zagreb</item>
      <item>GRAD ZAGREB, Trg Stjepana Radića 1,10000 Zagreb</item>
      <item>Marin Andrijašević, OIB 96119632118, Ante Starčevića 98,21300 Makarska</item>
      <item>Alan Hranilović, OIB 89860517791, Trg I. Mažuranića 4,10000 Zagreb</item>
      <item>Porezna  uprava Zagreb, Av. Dubrovnik 32,10000 Zagreb</item>
      <item>STOLARIJA GOJANOVIĆ 1969.G. d.o.o. za trgovinu i usluge, OIB 88748670537, Industrijska zona Podi, Dolačka 14,22000 Šibenik</item>
      <item>EKOPLAN-SUSTAVI društvo s ograničenom odgovornošću za graditeljstvo i trgovinu, OIB 29870445575, Trg kralja Tomislava 10,42250 Lepoglava</item>
      <item>Zoran Matijašić, OIB 78177079108, Istarska 79,51000 Rijeka</item>
      <item>VODOOPSKRBA I ODVODNJA društvo s ograničenom odgovornošću za javnu vodoopskrbu i odvodnju, OIB 83416546499, Folnegovićeva 1,10000 Zagreb</item>
      <item>Milorad Šmitran, OIB 19773574927, Hegedušićeva 3,51000 Rijeka</item>
      <item>Ministarstvo poljoprivrede, Uprava vodnog gospodarstva, OIB 76767369197, Ulica grada Vukovara 220,10000 Zagreb</item>
      <item>Boris Kelemen, OIB 88285718814, Trg Svibanjskih žrtava 1995. br. 2,10000 Zagreb</item>
      <item>Hrvatska radiotelevizija, OIB 68419124305, Prisavlje 3,10000 Zagreb</item>
      <item>DAMJANOVIĆ d.o.o. za građevinarstvo i inženjering, OIB 52071464528, Juraja i Vjekoslava Stančića 3,10410 Vukovina</item>
      <item>DAMJANOVIĆ d.o.o. za građevinarstvo i inženjering, OIB 52071464528, Juraja i Vjekoslava Stančića 3,10410 Vukovina</item>
      <item>B.B. i S. PLAN d.o.o. za projektiranje i promidžbu, OIB 34353527904, Siget 18/b,10000 Zagreb</item>
      <item>Marin Andrijašević, OIB 96119632118, Ante Starčevića 98,21300 Makarska</item>
      <item>Addiko Bank dioničko društvo, OIB 14036333877, Slavonska avenija 6,10000 Zagreb</item>
      <item>S.T.P. društvo s ograničenom odgovornošću za servis, trgovinu i promet, OIB 41817103783, Lučki odvojak 1,10000 Zagreb</item>
      <item>Odvj. društvo GLAMUZINA &amp; GROŠETA društvo s ograničenom odgovornošću, OIB 69402757072, Trg žrtava fašizma 5,10000 Zagreb</item>
      <item>ŽELVA, društvo s ograničenom odgovornošću za trgovinu i usluge, OIB 73342948698, Radnička cesta 53,10000 Zagreb</item>
      <item>Odvj. društvo BEKINA, ŠKURLA, DURMIŠ I SPAJIĆ d.o.o., OIB 68178969783, Preradovićeva 24,10000 Zagreb</item>
      <item>ADING-PROJEKT d.o.o. za graditeljstvo, OIB 23194084178, Vitezićeva 62,10000 Zagreb</item>
      <item>Sandra Zorc, OIB 43965117697, Agatićeva 6,51000 Rijeka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B3053-2A87-46DE-8180-B1575A0D1D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1348</properties:Characters>
  <properties:Lines>56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2018-04-27T11:28:00Z</cp:lastPrinted>
  <dcterms:modified xmlns:xsi="http://www.w3.org/2001/XMLSchema-instance" xsi:type="dcterms:W3CDTF">2018-04-27T11:28:00Z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St-245/2015-446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