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c9054" w14:paraId="b2c9054" w:rsidRDefault="00AA4D38" w:rsidP="00910611" w:rsidR="00AA4D38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A4D38" w:rsidP="00910611" w:rsidR="00AA4D38">
      <w:r>
        <w:rPr>
          <w:rFonts w:eastAsia="MS Mincho"/>
        </w:rPr>
        <w:t xml:space="preserve">   REPUBLIKA HRVATSKA</w:t>
      </w:r>
    </w:p>
    <w:p w:rsidRDefault="00AA4D38" w:rsidP="00910611" w:rsidR="00AA4D38">
      <w:r>
        <w:rPr>
          <w:rFonts w:eastAsia="MS Mincho"/>
        </w:rPr>
        <w:t>TRGOVAČKI SUD U RIJECI</w:t>
      </w:r>
    </w:p>
    <w:p w:rsidRDefault="00AA4D38" w:rsidR="00AA4D38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87210C" w:rsidP="0087210C" w:rsidR="00726A98" w:rsidRPr="0087210C">
      <w:pPr>
        <w:jc w:val="center"/>
        <w:rPr>
          <w:b/>
        </w:rPr>
      </w:pPr>
      <w:r w:rsidRPr="0087210C">
        <w:rPr>
          <w:b/>
        </w:rPr>
        <w:t>R E P U B L I K A    H R V A T S K A</w:t>
      </w:r>
    </w:p>
    <w:p w:rsidRDefault="0087210C" w:rsidP="0087210C" w:rsidR="0087210C">
      <w:pPr>
        <w:jc w:val="center"/>
      </w:pPr>
    </w:p>
    <w:p w:rsidRDefault="00726A98" w:rsidP="00726A98" w:rsidR="00726A98">
      <w:pPr>
        <w:jc w:val="center"/>
        <w:rPr>
          <w:b/>
        </w:rPr>
      </w:pPr>
      <w:r w:rsidRPr="0087210C">
        <w:rPr>
          <w:b/>
        </w:rPr>
        <w:t>R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Š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N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</w:p>
    <w:p w:rsidRDefault="004E30EC" w:rsidP="00726A98" w:rsidR="004E30EC">
      <w:pPr>
        <w:jc w:val="both"/>
      </w:pPr>
    </w:p>
    <w:p w:rsidRDefault="00726A98" w:rsidP="00726A98" w:rsidR="00726A98" w:rsidRPr="0087210C">
      <w:pPr>
        <w:jc w:val="both"/>
      </w:pPr>
      <w:r w:rsidRPr="0087210C">
        <w:tab/>
        <w:t xml:space="preserve">Trgovački sud u Rijeci, po stečajnom sucu ovog suda Danieli Korlević, u stečajnom postupku nad dužnikom </w:t>
      </w:r>
      <w:r w:rsidR="0087210C">
        <w:rPr>
          <w:b/>
        </w:rPr>
        <w:t>HIT-MARINA d.o.o. NOVI VINODOLSKI, Mel bb,</w:t>
      </w:r>
      <w:r w:rsidR="001128E2">
        <w:rPr>
          <w:b/>
        </w:rPr>
        <w:t xml:space="preserve"> OIB </w:t>
      </w:r>
      <w:r w:rsidR="001128E2" w:rsidRPr="001128E2">
        <w:rPr>
          <w:b/>
        </w:rPr>
        <w:t>61270847868</w:t>
      </w:r>
      <w:r w:rsidR="001128E2">
        <w:rPr>
          <w:b/>
        </w:rPr>
        <w:t>,</w:t>
      </w:r>
      <w:r w:rsidR="0087210C">
        <w:rPr>
          <w:b/>
        </w:rPr>
        <w:t xml:space="preserve"> </w:t>
      </w:r>
      <w:r w:rsidR="0087210C">
        <w:t xml:space="preserve">odlučujući o zahtjevu stečajnog upravitelja za naknadom stvarnih troškova, </w:t>
      </w:r>
      <w:r w:rsidR="004E30EC" w:rsidRPr="0087210C">
        <w:t xml:space="preserve">dana </w:t>
      </w:r>
      <w:r w:rsidR="009E74A7">
        <w:t>24. studenoga</w:t>
      </w:r>
      <w:r w:rsidR="00FC0122">
        <w:t xml:space="preserve"> 2017</w:t>
      </w:r>
      <w:r w:rsidR="00157E40">
        <w:t>.</w:t>
      </w:r>
      <w:r w:rsidR="0087210C">
        <w:t xml:space="preserve"> </w:t>
      </w:r>
      <w:r w:rsidR="004E30EC" w:rsidRPr="0087210C">
        <w:t>godine</w:t>
      </w:r>
    </w:p>
    <w:p w:rsidRDefault="005703D0" w:rsidP="00726A98" w:rsidR="005703D0" w:rsidRPr="0087210C">
      <w:pPr>
        <w:jc w:val="center"/>
      </w:pPr>
    </w:p>
    <w:p w:rsidRDefault="00726A98" w:rsidP="00726A98" w:rsidR="00726A98" w:rsidRPr="00AA4D38">
      <w:pPr>
        <w:jc w:val="center"/>
        <w:rPr>
          <w:bCs/>
        </w:rPr>
      </w:pPr>
      <w:r w:rsidRPr="00AA4D38">
        <w:t xml:space="preserve">r i j e š i o  </w:t>
      </w:r>
      <w:r w:rsidR="000B7215" w:rsidRPr="00AA4D38">
        <w:t xml:space="preserve">  </w:t>
      </w:r>
      <w:r w:rsidRPr="00AA4D38">
        <w:t xml:space="preserve">j e </w:t>
      </w:r>
    </w:p>
    <w:p w:rsidRDefault="000B7215" w:rsidP="00726A98" w:rsidR="000B7215">
      <w:pPr>
        <w:jc w:val="both"/>
      </w:pPr>
    </w:p>
    <w:p w:rsidRDefault="00726A98" w:rsidP="00D47925" w:rsidR="00D47925" w:rsidRPr="0087210C">
      <w:pPr>
        <w:jc w:val="both"/>
      </w:pPr>
      <w:r w:rsidRPr="0087210C">
        <w:tab/>
        <w:t xml:space="preserve">Stečajnom upravitelju </w:t>
      </w:r>
      <w:r w:rsidR="0087210C">
        <w:t xml:space="preserve">Dušanu Crljenko iz Rijeke, Brca 8c, OIB 03602703658, </w:t>
      </w:r>
      <w:r w:rsidRPr="0087210C">
        <w:t>odobrava se obračun st</w:t>
      </w:r>
      <w:r w:rsidR="008E043C" w:rsidRPr="0087210C">
        <w:t xml:space="preserve">varnih troškova </w:t>
      </w:r>
      <w:r w:rsidR="0087210C">
        <w:t>u razdoblju od</w:t>
      </w:r>
      <w:r w:rsidR="00F6330C">
        <w:t xml:space="preserve"> </w:t>
      </w:r>
      <w:r w:rsidR="00110045">
        <w:t xml:space="preserve">01. </w:t>
      </w:r>
      <w:r w:rsidR="009E74A7">
        <w:t>rujna do 31. listopada</w:t>
      </w:r>
      <w:r w:rsidR="00F207DF">
        <w:t xml:space="preserve"> 2017.</w:t>
      </w:r>
      <w:r w:rsidR="00F72400">
        <w:t xml:space="preserve"> </w:t>
      </w:r>
      <w:r w:rsidR="0087210C">
        <w:t>g</w:t>
      </w:r>
      <w:r w:rsidR="00F72400">
        <w:t>odine</w:t>
      </w:r>
      <w:r w:rsidR="004E30EC" w:rsidRPr="0087210C">
        <w:t xml:space="preserve"> u ukupnom iznosu </w:t>
      </w:r>
      <w:r w:rsidR="009E74A7">
        <w:t>2.952,0</w:t>
      </w:r>
      <w:r w:rsidR="00F207DF">
        <w:t>0</w:t>
      </w:r>
      <w:r w:rsidR="0087210C">
        <w:t xml:space="preserve"> </w:t>
      </w:r>
      <w:r w:rsidR="004E30EC" w:rsidRPr="0087210C">
        <w:t>kn.</w:t>
      </w:r>
    </w:p>
    <w:p w:rsidRDefault="005703D0" w:rsidP="00D47925" w:rsidR="005703D0" w:rsidRPr="0087210C">
      <w:pPr>
        <w:jc w:val="both"/>
        <w:rPr>
          <w:b/>
        </w:rPr>
      </w:pPr>
    </w:p>
    <w:p w:rsidRDefault="00726A98" w:rsidP="00726A98" w:rsidR="00726A98" w:rsidRPr="00AA4D38">
      <w:pPr>
        <w:jc w:val="center"/>
      </w:pPr>
      <w:r w:rsidRPr="00AA4D38">
        <w:t>Obrazloženje</w:t>
      </w:r>
    </w:p>
    <w:p w:rsidRDefault="005703D0" w:rsidP="00726A98" w:rsidR="005703D0" w:rsidRPr="0087210C">
      <w:pPr>
        <w:jc w:val="center"/>
        <w:rPr>
          <w:b/>
        </w:rPr>
      </w:pPr>
    </w:p>
    <w:p w:rsidRDefault="008E17EB" w:rsidP="00726A98" w:rsidR="00726A98" w:rsidRPr="0087210C">
      <w:pPr>
        <w:jc w:val="both"/>
      </w:pPr>
      <w:r w:rsidRPr="0087210C">
        <w:tab/>
        <w:t>Stečajni upravitelj je</w:t>
      </w:r>
      <w:r w:rsidR="00726A98" w:rsidRPr="0087210C">
        <w:t xml:space="preserve"> podnio stečajnom sucu zahtjev za naknadu stvarnih troškova koje je imao</w:t>
      </w:r>
      <w:r w:rsidR="0087210C">
        <w:t xml:space="preserve"> u razdoblju od </w:t>
      </w:r>
      <w:r w:rsidR="009E74A7" w:rsidRPr="009E74A7">
        <w:t>01. rujna do 31. listopada 2017. godine u ukupnom iznosu 2.952,00 kn.</w:t>
      </w:r>
      <w:r w:rsidR="00726A98" w:rsidRPr="0087210C">
        <w:tab/>
        <w:t xml:space="preserve">Stečajni upravitelj sačinio je obračun stvarnih troškova te je svaki nastali trošak specificirao i naznačio na što se odnosi. </w:t>
      </w:r>
    </w:p>
    <w:p w:rsidRDefault="00726A98" w:rsidP="00726A98" w:rsidR="0092554C">
      <w:pPr>
        <w:jc w:val="both"/>
      </w:pPr>
      <w:r w:rsidRPr="0087210C">
        <w:t xml:space="preserve">           U obračunu stvarnih troškova specificirani su slijedeći nastali troškovi: </w:t>
      </w:r>
      <w:r w:rsidR="00744B8C">
        <w:t xml:space="preserve">putni trošak </w:t>
      </w:r>
      <w:r w:rsidR="004E30EC" w:rsidRPr="0087210C">
        <w:t>Rijeka</w:t>
      </w:r>
      <w:r w:rsidR="00F72521">
        <w:t xml:space="preserve"> (Drenova) </w:t>
      </w:r>
      <w:r w:rsidR="00733D2F">
        <w:t>-</w:t>
      </w:r>
      <w:r w:rsidR="00F72521">
        <w:t xml:space="preserve"> Novi Vinodolski </w:t>
      </w:r>
      <w:r w:rsidR="00605C97">
        <w:t>–</w:t>
      </w:r>
      <w:r w:rsidR="00F72521">
        <w:t xml:space="preserve"> </w:t>
      </w:r>
      <w:r w:rsidR="00605C97">
        <w:t xml:space="preserve">Crikvenica – Novi Vinodolski - </w:t>
      </w:r>
      <w:r w:rsidR="004E30EC" w:rsidRPr="0087210C">
        <w:t xml:space="preserve">Rijeka </w:t>
      </w:r>
      <w:r w:rsidR="00F72521">
        <w:t>(Drenova) dana</w:t>
      </w:r>
      <w:r w:rsidR="005056FB">
        <w:t xml:space="preserve"> </w:t>
      </w:r>
      <w:r w:rsidR="009E74A7">
        <w:t>04.,14., 20. i 27. rujna</w:t>
      </w:r>
      <w:r w:rsidR="00F207DF">
        <w:t xml:space="preserve"> 2017</w:t>
      </w:r>
      <w:r w:rsidR="00157E40">
        <w:t>.</w:t>
      </w:r>
      <w:r w:rsidR="00F72400">
        <w:t xml:space="preserve"> </w:t>
      </w:r>
      <w:r w:rsidR="00BE27EC">
        <w:t>g</w:t>
      </w:r>
      <w:r w:rsidR="00F72400">
        <w:t>odine</w:t>
      </w:r>
      <w:r w:rsidR="00BE27EC">
        <w:t>,</w:t>
      </w:r>
      <w:r w:rsidR="009E74A7">
        <w:t xml:space="preserve"> 02., 10. i 27. listopada</w:t>
      </w:r>
      <w:r w:rsidR="001128E2">
        <w:t xml:space="preserve"> </w:t>
      </w:r>
      <w:r w:rsidR="00F207DF">
        <w:t>2017</w:t>
      </w:r>
      <w:r w:rsidR="00BE27EC">
        <w:t>.</w:t>
      </w:r>
      <w:r w:rsidR="00F72400">
        <w:t xml:space="preserve"> </w:t>
      </w:r>
      <w:r w:rsidR="00F72521">
        <w:t>g</w:t>
      </w:r>
      <w:r w:rsidR="00F72400">
        <w:t>odine</w:t>
      </w:r>
      <w:r w:rsidR="00F72521">
        <w:t xml:space="preserve"> </w:t>
      </w:r>
      <w:r w:rsidR="00FC72DD">
        <w:t>(</w:t>
      </w:r>
      <w:r w:rsidR="009E74A7">
        <w:t>7</w:t>
      </w:r>
      <w:r w:rsidR="005056FB">
        <w:t xml:space="preserve"> vožnji x </w:t>
      </w:r>
      <w:r w:rsidR="00FC0122">
        <w:t>101</w:t>
      </w:r>
      <w:r w:rsidR="005056FB">
        <w:t xml:space="preserve"> km </w:t>
      </w:r>
      <w:r w:rsidR="00733D2F">
        <w:t>=</w:t>
      </w:r>
      <w:r w:rsidR="005056FB">
        <w:t xml:space="preserve"> </w:t>
      </w:r>
      <w:r w:rsidR="009E74A7">
        <w:t>707</w:t>
      </w:r>
      <w:r w:rsidR="00110045">
        <w:t xml:space="preserve"> </w:t>
      </w:r>
      <w:r w:rsidR="00FC72DD">
        <w:t xml:space="preserve">km x 2,00 kn/km) </w:t>
      </w:r>
      <w:r w:rsidR="00F72521">
        <w:t>u ukupnom iznosu</w:t>
      </w:r>
      <w:r w:rsidR="00D31418">
        <w:t xml:space="preserve"> </w:t>
      </w:r>
      <w:r w:rsidR="009E74A7">
        <w:t>1.414,0</w:t>
      </w:r>
      <w:r w:rsidR="00110045">
        <w:t xml:space="preserve">0 </w:t>
      </w:r>
      <w:r w:rsidR="00F72521">
        <w:t>kn, putni trošk</w:t>
      </w:r>
      <w:r w:rsidR="0092554C">
        <w:t>ovi lokalne vožnje (računovodstvo, sud, banka) dana</w:t>
      </w:r>
      <w:r w:rsidR="009E74A7">
        <w:t xml:space="preserve"> 01., 04., 05., 06., 08., 11., 13., 14., 14., 18., 19., 21., 22., 26., 27. i 28. rujna</w:t>
      </w:r>
      <w:r w:rsidR="001128E2">
        <w:t xml:space="preserve"> </w:t>
      </w:r>
      <w:r w:rsidR="00F207DF">
        <w:t>2017</w:t>
      </w:r>
      <w:r w:rsidR="00157E40">
        <w:t>.</w:t>
      </w:r>
      <w:r w:rsidR="004A14F8">
        <w:t xml:space="preserve"> </w:t>
      </w:r>
      <w:r w:rsidR="00157E40">
        <w:t>g</w:t>
      </w:r>
      <w:r w:rsidR="004A14F8">
        <w:t>odine</w:t>
      </w:r>
      <w:r w:rsidR="00157E40">
        <w:t xml:space="preserve"> </w:t>
      </w:r>
      <w:r w:rsidR="00605C97">
        <w:t>i</w:t>
      </w:r>
      <w:r w:rsidR="009E74A7">
        <w:t xml:space="preserve"> </w:t>
      </w:r>
      <w:r w:rsidR="001128E2">
        <w:t>02.,0</w:t>
      </w:r>
      <w:r w:rsidR="009E74A7">
        <w:t>3</w:t>
      </w:r>
      <w:r w:rsidR="001128E2">
        <w:t>.,0</w:t>
      </w:r>
      <w:r w:rsidR="009E74A7">
        <w:t>5</w:t>
      </w:r>
      <w:r w:rsidR="001128E2">
        <w:t>.,</w:t>
      </w:r>
      <w:r w:rsidR="009E74A7">
        <w:t>09</w:t>
      </w:r>
      <w:r w:rsidR="001128E2">
        <w:t>.,</w:t>
      </w:r>
      <w:r w:rsidR="009E74A7">
        <w:t>11</w:t>
      </w:r>
      <w:r w:rsidR="001128E2">
        <w:t>.,</w:t>
      </w:r>
      <w:r w:rsidR="009E74A7">
        <w:t>12</w:t>
      </w:r>
      <w:r w:rsidR="001128E2">
        <w:t>.,</w:t>
      </w:r>
      <w:r w:rsidR="009E74A7">
        <w:t>12.,</w:t>
      </w:r>
      <w:r w:rsidR="001128E2">
        <w:t>1</w:t>
      </w:r>
      <w:r w:rsidR="009E74A7">
        <w:t>3</w:t>
      </w:r>
      <w:r w:rsidR="001128E2">
        <w:t>.,1</w:t>
      </w:r>
      <w:r w:rsidR="009E74A7">
        <w:t>4</w:t>
      </w:r>
      <w:r w:rsidR="001128E2">
        <w:t>.,</w:t>
      </w:r>
      <w:r w:rsidR="009E74A7">
        <w:t>16., 17., 19.,20., 20., 30 i 31. listopada</w:t>
      </w:r>
      <w:r w:rsidR="001128E2">
        <w:t xml:space="preserve"> </w:t>
      </w:r>
      <w:r w:rsidR="00F207DF">
        <w:t>2017</w:t>
      </w:r>
      <w:r w:rsidR="00605C97">
        <w:t xml:space="preserve">. godine </w:t>
      </w:r>
      <w:r w:rsidR="00FC72DD">
        <w:t>(</w:t>
      </w:r>
      <w:r w:rsidR="00F207DF">
        <w:t>3</w:t>
      </w:r>
      <w:r w:rsidR="009E74A7">
        <w:t>2</w:t>
      </w:r>
      <w:r w:rsidR="00BE27EC">
        <w:t xml:space="preserve"> </w:t>
      </w:r>
      <w:r w:rsidR="0092554C">
        <w:t>vožnj</w:t>
      </w:r>
      <w:r w:rsidR="001128E2">
        <w:t>i</w:t>
      </w:r>
      <w:r w:rsidR="0092554C">
        <w:t xml:space="preserve"> x 1</w:t>
      </w:r>
      <w:r w:rsidR="005056FB">
        <w:t>7</w:t>
      </w:r>
      <w:r w:rsidR="0092554C">
        <w:t xml:space="preserve"> km = </w:t>
      </w:r>
      <w:r w:rsidR="009E74A7">
        <w:t>544</w:t>
      </w:r>
      <w:r w:rsidR="00744B8C">
        <w:t xml:space="preserve"> </w:t>
      </w:r>
      <w:r w:rsidR="0092554C">
        <w:t>km x 2,00 kn/km</w:t>
      </w:r>
      <w:r w:rsidR="00FC72DD">
        <w:t>)</w:t>
      </w:r>
      <w:r w:rsidR="0092554C">
        <w:t xml:space="preserve"> u ukupnom iznosu</w:t>
      </w:r>
      <w:r w:rsidR="00D31418">
        <w:t xml:space="preserve"> </w:t>
      </w:r>
      <w:r w:rsidR="00F207DF">
        <w:t>1.</w:t>
      </w:r>
      <w:r w:rsidR="009E74A7">
        <w:t>088</w:t>
      </w:r>
      <w:r w:rsidR="00F207DF">
        <w:t>,</w:t>
      </w:r>
      <w:r w:rsidR="00605C97">
        <w:t>00</w:t>
      </w:r>
      <w:r w:rsidR="0092554C">
        <w:t xml:space="preserve"> kn, </w:t>
      </w:r>
      <w:r w:rsidR="00F207DF">
        <w:t>uz napomenu da je</w:t>
      </w:r>
      <w:r w:rsidR="00312A59">
        <w:t xml:space="preserve"> </w:t>
      </w:r>
      <w:r w:rsidR="009E74A7">
        <w:t>14. rujna, 12. listopada i</w:t>
      </w:r>
      <w:r w:rsidR="00F207DF">
        <w:t xml:space="preserve"> </w:t>
      </w:r>
      <w:r w:rsidR="009E74A7">
        <w:t>2</w:t>
      </w:r>
      <w:r w:rsidR="00312A59">
        <w:t>0. li</w:t>
      </w:r>
      <w:r w:rsidR="009E74A7">
        <w:t>stopada</w:t>
      </w:r>
      <w:r w:rsidR="00F207DF">
        <w:t xml:space="preserve"> 2017. godine zbog obavljanja poslova stečajnog upravitelja stečajni upravitelj imao dvije lokalne vožnje, </w:t>
      </w:r>
      <w:r w:rsidR="0092554C">
        <w:t xml:space="preserve">troškovi parkirne naknade </w:t>
      </w:r>
      <w:r w:rsidR="001F4E79">
        <w:t xml:space="preserve">za </w:t>
      </w:r>
      <w:r w:rsidR="009E74A7">
        <w:t>rujan</w:t>
      </w:r>
      <w:r w:rsidR="00D31418">
        <w:t xml:space="preserve"> </w:t>
      </w:r>
      <w:r w:rsidR="00F72400">
        <w:t>u</w:t>
      </w:r>
      <w:r w:rsidR="0092554C">
        <w:t xml:space="preserve"> ukupnom iznosu</w:t>
      </w:r>
      <w:r w:rsidR="00D31418">
        <w:t xml:space="preserve"> </w:t>
      </w:r>
      <w:r w:rsidR="009E74A7">
        <w:t>235</w:t>
      </w:r>
      <w:r w:rsidR="00FC0122">
        <w:t xml:space="preserve">,00 </w:t>
      </w:r>
      <w:r w:rsidR="0092554C">
        <w:t xml:space="preserve">kn </w:t>
      </w:r>
      <w:r w:rsidR="00F72400">
        <w:t xml:space="preserve">i </w:t>
      </w:r>
      <w:r w:rsidR="009E74A7">
        <w:t>listopad</w:t>
      </w:r>
      <w:r w:rsidR="00312A59">
        <w:t xml:space="preserve"> </w:t>
      </w:r>
      <w:r w:rsidR="00F72400">
        <w:t>u ukupnom iznosu</w:t>
      </w:r>
      <w:r w:rsidR="00312A59">
        <w:t xml:space="preserve"> </w:t>
      </w:r>
      <w:r w:rsidR="009E74A7">
        <w:t>215</w:t>
      </w:r>
      <w:r w:rsidR="00F207DF">
        <w:t>,00</w:t>
      </w:r>
      <w:r w:rsidR="00F72400">
        <w:t xml:space="preserve"> kn, </w:t>
      </w:r>
      <w:r w:rsidR="0092554C">
        <w:t>prema priloženim računima na listu (</w:t>
      </w:r>
      <w:r w:rsidR="009E74A7">
        <w:t>7439-7442</w:t>
      </w:r>
      <w:r w:rsidR="001F4E79" w:rsidRPr="00683B34">
        <w:t xml:space="preserve"> </w:t>
      </w:r>
      <w:r w:rsidR="00BE27EC" w:rsidRPr="00683B34">
        <w:t>spisa</w:t>
      </w:r>
      <w:r w:rsidR="0092554C">
        <w:t>).</w:t>
      </w:r>
    </w:p>
    <w:p w:rsidRDefault="00726A98" w:rsidP="00726A98" w:rsidR="00726A98" w:rsidRPr="0087210C">
      <w:pPr>
        <w:jc w:val="both"/>
      </w:pPr>
      <w:r w:rsidRPr="0087210C"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726A98" w:rsidP="00726A98" w:rsidR="00B329DE">
      <w:pPr>
        <w:jc w:val="both"/>
      </w:pPr>
      <w:r w:rsidRPr="0087210C">
        <w:tab/>
        <w:t>Stečajni sudac izvršio je uvid u dokaze o ostvarenim troškovima koje je podnio stečajni upravitelj</w:t>
      </w:r>
      <w:r w:rsidR="00B329DE">
        <w:t xml:space="preserve"> (list</w:t>
      </w:r>
      <w:r w:rsidR="00FC72DD">
        <w:t xml:space="preserve"> </w:t>
      </w:r>
      <w:r w:rsidR="009E74A7">
        <w:t>7439-7442</w:t>
      </w:r>
      <w:r w:rsidR="00FC72DD">
        <w:t xml:space="preserve"> </w:t>
      </w:r>
      <w:r w:rsidR="00B329DE">
        <w:t>spisa)</w:t>
      </w:r>
      <w:r w:rsidR="00110045">
        <w:t>,</w:t>
      </w:r>
      <w:r w:rsidRPr="0087210C">
        <w:t xml:space="preserve"> te utvrdio da je </w:t>
      </w:r>
      <w:r w:rsidR="0092554C">
        <w:t xml:space="preserve">u razdoblju od </w:t>
      </w:r>
      <w:r w:rsidR="00312A59" w:rsidRPr="00312A59">
        <w:t xml:space="preserve">01. </w:t>
      </w:r>
      <w:r w:rsidR="009E74A7">
        <w:t>rujna</w:t>
      </w:r>
      <w:r w:rsidR="00312A59" w:rsidRPr="00312A59">
        <w:t xml:space="preserve"> do 3</w:t>
      </w:r>
      <w:r w:rsidR="009E74A7">
        <w:t>1</w:t>
      </w:r>
      <w:r w:rsidR="00312A59" w:rsidRPr="00312A59">
        <w:t>. li</w:t>
      </w:r>
      <w:r w:rsidR="009E74A7">
        <w:t xml:space="preserve">stopada </w:t>
      </w:r>
      <w:r w:rsidR="00312A59" w:rsidRPr="00312A59">
        <w:t xml:space="preserve">2017. godine </w:t>
      </w:r>
      <w:r w:rsidRPr="0087210C">
        <w:t>stečajni upravitelj imao određene izdatke nastale u vezi s obavljanjem poslova koji su bili nužni i opravdani u obavljanju njegov</w:t>
      </w:r>
      <w:r w:rsidR="004A14F8">
        <w:t>e</w:t>
      </w:r>
      <w:r w:rsidRPr="0087210C">
        <w:t xml:space="preserve"> dužnosti za provođenje stečajnog postupka</w:t>
      </w:r>
      <w:r w:rsidR="004A14F8">
        <w:t xml:space="preserve"> </w:t>
      </w:r>
      <w:r w:rsidR="00F207DF">
        <w:t>obilazak nekretnina s kupcima</w:t>
      </w:r>
      <w:r w:rsidR="009E74A7">
        <w:t xml:space="preserve">, Grad Novi Vinodolski radi problematike plaćanja priključaka i komunalne naknade, posjed KD Vodovod Žrnovnica d.o.o. Novi Vinodolski, KD Ivanj d.o.o. Novi Vinodolski, </w:t>
      </w:r>
      <w:r w:rsidR="00110045">
        <w:t>Općinsk</w:t>
      </w:r>
      <w:r w:rsidR="009E74A7">
        <w:t>i</w:t>
      </w:r>
      <w:r w:rsidR="00110045">
        <w:t xml:space="preserve"> sud</w:t>
      </w:r>
      <w:r w:rsidR="00BC13C7">
        <w:t xml:space="preserve"> u </w:t>
      </w:r>
      <w:r w:rsidR="00F207DF">
        <w:t xml:space="preserve">Rijeci, Stalna služba u </w:t>
      </w:r>
      <w:r w:rsidR="00BC13C7">
        <w:t>Crikvenici</w:t>
      </w:r>
      <w:r w:rsidR="00F207DF">
        <w:t xml:space="preserve"> radi ovrhe na nekretninama</w:t>
      </w:r>
      <w:r w:rsidR="009E74A7">
        <w:t>, zemljišnoknjižni odjel Novi Vinodolski, Crikvenica</w:t>
      </w:r>
      <w:r w:rsidR="00605C97">
        <w:t>).</w:t>
      </w:r>
    </w:p>
    <w:p w:rsidRDefault="00C34BC9" w:rsidP="000B7215" w:rsidR="00C34BC9">
      <w:pPr>
        <w:jc w:val="both"/>
      </w:pPr>
      <w:r w:rsidRPr="00C34BC9">
        <w:lastRenderedPageBreak/>
        <w:tab/>
        <w:t>Slijedom navedenog, na temelju pisanog, obrazloženog i dokumentiranog izvješća stečajnog upravitelja, stečajni sudac je primjenom čl.94. st.1. i 3. u vezi s čl.441. st.2. Stečajnog zakona (</w:t>
      </w:r>
      <w:r w:rsidR="00D31418">
        <w:t>Narodne novine, broj</w:t>
      </w:r>
      <w:r w:rsidRPr="00C34BC9">
        <w:t xml:space="preserve"> 71/15) riješio kao u izreci.</w:t>
      </w:r>
    </w:p>
    <w:p w:rsidRDefault="00726A98" w:rsidP="000B7215" w:rsidR="000B7215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</w:p>
    <w:p w:rsidRDefault="00726A98" w:rsidP="000B7215" w:rsidR="00726A98" w:rsidRPr="0087210C">
      <w:pPr>
        <w:jc w:val="center"/>
      </w:pPr>
      <w:r w:rsidRPr="0087210C">
        <w:t>U Rijeci,</w:t>
      </w:r>
      <w:r w:rsidR="0092554C">
        <w:t xml:space="preserve"> </w:t>
      </w:r>
      <w:r w:rsidR="004D1F54">
        <w:t>24. studenoga</w:t>
      </w:r>
      <w:r w:rsidR="00FC0122">
        <w:t xml:space="preserve"> 2017</w:t>
      </w:r>
      <w:r w:rsidR="004E30EC" w:rsidRPr="0087210C">
        <w:t>. godine</w:t>
      </w:r>
    </w:p>
    <w:p w:rsidRDefault="00726A98" w:rsidP="00726A98" w:rsidR="004E30EC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="004E30EC" w:rsidRPr="0087210C">
        <w:t xml:space="preserve">                                                                                    </w:t>
      </w:r>
    </w:p>
    <w:p w:rsidRDefault="004E30EC" w:rsidP="00C34BC9" w:rsidR="00726A98" w:rsidRPr="0087210C">
      <w:pPr>
        <w:jc w:val="right"/>
      </w:pPr>
      <w:r w:rsidRPr="0087210C">
        <w:t xml:space="preserve">                                                                                    </w:t>
      </w:r>
      <w:r w:rsidR="00726A98" w:rsidRPr="0087210C">
        <w:t xml:space="preserve">  </w:t>
      </w:r>
      <w:r w:rsidRPr="0087210C">
        <w:t xml:space="preserve"> </w:t>
      </w:r>
      <w:r w:rsidR="0092554C">
        <w:t xml:space="preserve"> </w:t>
      </w:r>
      <w:r w:rsidR="005056FB">
        <w:t xml:space="preserve"> </w:t>
      </w:r>
      <w:r w:rsidR="0092554C">
        <w:t xml:space="preserve">        </w:t>
      </w:r>
      <w:r w:rsidRPr="0087210C">
        <w:t xml:space="preserve"> </w:t>
      </w:r>
      <w:r w:rsidR="00726A98" w:rsidRPr="0087210C">
        <w:t>Stečajni sudac</w:t>
      </w:r>
    </w:p>
    <w:p w:rsidRDefault="00726A98" w:rsidP="00C34BC9" w:rsidR="00726A98">
      <w:pPr>
        <w:jc w:val="right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="005056FB">
        <w:t xml:space="preserve">         </w:t>
      </w:r>
      <w:r w:rsidRPr="0087210C">
        <w:t xml:space="preserve"> </w:t>
      </w:r>
      <w:smartTag w:element="PersonName" w:uri="urn:schemas-microsoft-com:office:smarttags">
        <w:r w:rsidRPr="0087210C">
          <w:t>Daniela Korlević</w:t>
        </w:r>
      </w:smartTag>
      <w:r w:rsidR="0057109E">
        <w:t xml:space="preserve"> </w:t>
      </w:r>
    </w:p>
    <w:p w:rsidRDefault="005056FB" w:rsidP="00FC72DD" w:rsidR="005056FB" w:rsidRPr="0087210C">
      <w:pPr>
        <w:jc w:val="both"/>
      </w:pPr>
    </w:p>
    <w:p w:rsidRDefault="00C34BC9" w:rsidP="00C34BC9" w:rsidR="00C34BC9" w:rsidRPr="00C34BC9">
      <w:pPr>
        <w:jc w:val="both"/>
        <w:rPr>
          <w:b/>
        </w:rPr>
      </w:pPr>
      <w:r w:rsidRPr="00C34BC9">
        <w:rPr>
          <w:b/>
        </w:rPr>
        <w:t>UPUTA O PRAVNOM LIJEKU:</w:t>
      </w:r>
    </w:p>
    <w:p w:rsidRDefault="00C9405E" w:rsidP="00C34BC9" w:rsidR="00C34BC9" w:rsidRPr="00C34BC9">
      <w:pPr>
        <w:jc w:val="both"/>
        <w:rPr>
          <w:b/>
        </w:rPr>
      </w:pPr>
      <w:r w:rsidRPr="00C9405E">
        <w:t>Pravo na žalbu ima stečajni upravitelj i svaki stečajni vjerovnik (čl.94. st.5. u vezi s čl.441. st. 2. SZ/15). Žalba se podnosi Visokom trgovačkom sudu Republike Hrvatske u dva primjerka u roku od osam dana od dostave prvostupanjskog rješenja. Dostava se smatra obavljenom istekom osmoga dana od dana objave pismena na mrežnoj stranici e-Oglasna ploča, a o žalbi odlučuje Visoki trgovački sud Republike Hrvatske.</w:t>
      </w:r>
    </w:p>
    <w:p w:rsidRDefault="00C34BC9" w:rsidP="00C34BC9" w:rsidR="00C34BC9">
      <w:pPr>
        <w:jc w:val="both"/>
        <w:rPr>
          <w:b/>
        </w:rPr>
      </w:pPr>
      <w:r w:rsidRPr="00C34BC9">
        <w:rPr>
          <w:b/>
        </w:rPr>
        <w:t xml:space="preserve">     </w:t>
      </w:r>
    </w:p>
    <w:p w:rsidRDefault="004D1F54" w:rsidP="00C34BC9" w:rsidR="004D1F54">
      <w:pPr>
        <w:jc w:val="both"/>
        <w:rPr>
          <w:b/>
        </w:rPr>
      </w:pPr>
    </w:p>
    <w:p w:rsidRDefault="004D1F54" w:rsidP="00C34BC9" w:rsidR="004D1F54" w:rsidRPr="00C34BC9">
      <w:pPr>
        <w:jc w:val="both"/>
        <w:rPr>
          <w:b/>
        </w:rPr>
      </w:pPr>
    </w:p>
    <w:p w:rsidRDefault="00C34BC9" w:rsidP="00C34BC9" w:rsidR="00C34BC9" w:rsidRPr="00C34BC9">
      <w:pPr>
        <w:jc w:val="both"/>
        <w:rPr>
          <w:b/>
          <w:sz w:val="20"/>
        </w:rPr>
      </w:pPr>
      <w:r w:rsidRPr="00C34BC9">
        <w:rPr>
          <w:b/>
          <w:sz w:val="20"/>
        </w:rPr>
        <w:t>DNA:</w:t>
      </w:r>
    </w:p>
    <w:p w:rsidRDefault="00C34BC9" w:rsidP="00C34BC9" w:rsidR="00C34BC9" w:rsidRPr="00C34BC9">
      <w:pPr>
        <w:jc w:val="both"/>
        <w:rPr>
          <w:sz w:val="20"/>
        </w:rPr>
      </w:pPr>
      <w:r w:rsidRPr="00C34BC9">
        <w:rPr>
          <w:sz w:val="20"/>
        </w:rPr>
        <w:t>-</w:t>
      </w:r>
      <w:r w:rsidRPr="00C34BC9">
        <w:rPr>
          <w:sz w:val="20"/>
        </w:rPr>
        <w:tab/>
        <w:t>e-</w:t>
      </w:r>
      <w:r w:rsidR="00157E40">
        <w:rPr>
          <w:sz w:val="20"/>
        </w:rPr>
        <w:t>O</w:t>
      </w:r>
      <w:r w:rsidRPr="00C34BC9">
        <w:rPr>
          <w:sz w:val="20"/>
        </w:rPr>
        <w:t>glasna ploča</w:t>
      </w:r>
    </w:p>
    <w:p w:rsidRDefault="00C34BC9" w:rsidP="00C34BC9" w:rsidR="00C34BC9" w:rsidRPr="00C34BC9">
      <w:pPr>
        <w:jc w:val="both"/>
        <w:rPr>
          <w:sz w:val="20"/>
        </w:rPr>
      </w:pPr>
    </w:p>
    <w:p w:rsidRDefault="00C34BC9" w:rsidP="00C34BC9" w:rsidR="00C34BC9" w:rsidRPr="00C34BC9">
      <w:pPr>
        <w:jc w:val="both"/>
        <w:rPr>
          <w:sz w:val="20"/>
        </w:rPr>
      </w:pPr>
      <w:r w:rsidRPr="00C34BC9">
        <w:rPr>
          <w:sz w:val="20"/>
        </w:rPr>
        <w:t xml:space="preserve">U Rijeci, </w:t>
      </w:r>
      <w:r w:rsidR="004D1F54">
        <w:rPr>
          <w:sz w:val="20"/>
        </w:rPr>
        <w:t>24.11</w:t>
      </w:r>
      <w:r w:rsidR="00FC0122">
        <w:rPr>
          <w:sz w:val="20"/>
        </w:rPr>
        <w:t>.2017</w:t>
      </w:r>
      <w:r w:rsidRPr="00C34BC9">
        <w:rPr>
          <w:sz w:val="20"/>
        </w:rPr>
        <w:t>.g.</w:t>
      </w:r>
    </w:p>
    <w:p w:rsidRDefault="00C34BC9" w:rsidP="00C34BC9" w:rsidR="00C34BC9" w:rsidRPr="00C34BC9">
      <w:pPr>
        <w:jc w:val="both"/>
        <w:rPr>
          <w:sz w:val="20"/>
        </w:rPr>
      </w:pPr>
    </w:p>
    <w:p w:rsidRDefault="00C34BC9" w:rsidP="00C34BC9" w:rsidR="00C34BC9" w:rsidRPr="00C34BC9">
      <w:pPr>
        <w:jc w:val="both"/>
        <w:rPr>
          <w:sz w:val="20"/>
        </w:rPr>
      </w:pPr>
      <w:r w:rsidRPr="00C34BC9">
        <w:rPr>
          <w:sz w:val="20"/>
        </w:rPr>
        <w:t>Stečajni sudac</w:t>
      </w:r>
    </w:p>
    <w:p w:rsidRDefault="00C34BC9" w:rsidP="00C34BC9" w:rsidR="00C34BC9" w:rsidRPr="00C34BC9">
      <w:pPr>
        <w:jc w:val="both"/>
        <w:rPr>
          <w:sz w:val="20"/>
        </w:rPr>
      </w:pPr>
      <w:r w:rsidRPr="00C34BC9">
        <w:rPr>
          <w:sz w:val="20"/>
        </w:rPr>
        <w:t>Daniela Korlević</w:t>
      </w:r>
    </w:p>
    <w:p w:rsidRDefault="00C34BC9" w:rsidP="00C34BC9" w:rsidR="00C34BC9" w:rsidRPr="00C34BC9">
      <w:pPr>
        <w:jc w:val="both"/>
      </w:pP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>
      <w:pPr>
        <w:jc w:val="both"/>
      </w:pPr>
    </w:p>
    <w:p w:rsidRDefault="00726A98" w:rsidP="00726A98" w:rsidR="00726A98" w:rsidRPr="0087210C">
      <w:pPr>
        <w:jc w:val="both"/>
      </w:pPr>
    </w:p>
    <w:p w:rsidRDefault="00A50178" w:rsidR="00A50178" w:rsidRPr="0087210C"/>
    <w:sectPr w:rsidR="00A50178" w:rsidRPr="0087210C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E68" w:rsidR="00D90E68">
      <w:r>
        <w:separator/>
      </w:r>
    </w:p>
  </w:endnote>
  <w:endnote w:id="0" w:type="continuationSeparator">
    <w:p w:rsidRDefault="00D90E68" w:rsidR="00D90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4D3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E68" w:rsidR="00D90E68">
      <w:r>
        <w:separator/>
      </w:r>
    </w:p>
  </w:footnote>
  <w:footnote w:id="0" w:type="continuationSeparator">
    <w:p w:rsidRDefault="00D90E68" w:rsidR="00D90E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497451" w:rsidR="0057109E" w:rsidRPr="00F14A21">
    <w:pPr>
      <w:pStyle w:val="Zaglavlje"/>
      <w:jc w:val="right"/>
    </w:pPr>
    <w:r>
      <w:tab/>
    </w:r>
    <w:r>
      <w:tab/>
      <w:t xml:space="preserve">    </w:t>
    </w:r>
    <w:r w:rsidRPr="00F14A21">
      <w:t>Posl. br. 15 St-</w:t>
    </w:r>
    <w:r w:rsidR="006467AF">
      <w:t>162/2010-</w:t>
    </w:r>
    <w:r w:rsidR="009E74A7">
      <w:t>1346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B5F3F"/>
    <w:multiLevelType w:val="hybridMultilevel"/>
    <w:tmpl w:val="FDAC6DFE"/>
    <w:lvl w:tplc="219019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83C06"/>
    <w:rsid w:val="000B7215"/>
    <w:rsid w:val="000F679A"/>
    <w:rsid w:val="00103308"/>
    <w:rsid w:val="00110045"/>
    <w:rsid w:val="001128E2"/>
    <w:rsid w:val="00130D98"/>
    <w:rsid w:val="00157E40"/>
    <w:rsid w:val="00163CCD"/>
    <w:rsid w:val="001F4E79"/>
    <w:rsid w:val="00240BB0"/>
    <w:rsid w:val="00295EC0"/>
    <w:rsid w:val="002B555F"/>
    <w:rsid w:val="002D3686"/>
    <w:rsid w:val="00300D0E"/>
    <w:rsid w:val="00312A59"/>
    <w:rsid w:val="00317BF0"/>
    <w:rsid w:val="003B52A0"/>
    <w:rsid w:val="00443456"/>
    <w:rsid w:val="00461C87"/>
    <w:rsid w:val="00497451"/>
    <w:rsid w:val="004A14F8"/>
    <w:rsid w:val="004D1F54"/>
    <w:rsid w:val="004E30EC"/>
    <w:rsid w:val="005056FB"/>
    <w:rsid w:val="00564439"/>
    <w:rsid w:val="005703D0"/>
    <w:rsid w:val="0057109E"/>
    <w:rsid w:val="005A14FF"/>
    <w:rsid w:val="005C78E0"/>
    <w:rsid w:val="005E7C86"/>
    <w:rsid w:val="00605C97"/>
    <w:rsid w:val="006467AF"/>
    <w:rsid w:val="00671DED"/>
    <w:rsid w:val="00683B34"/>
    <w:rsid w:val="00726A98"/>
    <w:rsid w:val="00733D2F"/>
    <w:rsid w:val="00744B8C"/>
    <w:rsid w:val="007667A7"/>
    <w:rsid w:val="00836A1B"/>
    <w:rsid w:val="0087210C"/>
    <w:rsid w:val="008D05AB"/>
    <w:rsid w:val="008E043C"/>
    <w:rsid w:val="008E17EB"/>
    <w:rsid w:val="008E6371"/>
    <w:rsid w:val="00911D0E"/>
    <w:rsid w:val="009200DC"/>
    <w:rsid w:val="0092554C"/>
    <w:rsid w:val="009E74A7"/>
    <w:rsid w:val="00A4706E"/>
    <w:rsid w:val="00A50178"/>
    <w:rsid w:val="00A97AE9"/>
    <w:rsid w:val="00AA4D38"/>
    <w:rsid w:val="00AD4630"/>
    <w:rsid w:val="00B329DE"/>
    <w:rsid w:val="00BC13C7"/>
    <w:rsid w:val="00BE27EC"/>
    <w:rsid w:val="00C00193"/>
    <w:rsid w:val="00C34BC9"/>
    <w:rsid w:val="00C43913"/>
    <w:rsid w:val="00C9405E"/>
    <w:rsid w:val="00CC2425"/>
    <w:rsid w:val="00CE3A00"/>
    <w:rsid w:val="00D15BB1"/>
    <w:rsid w:val="00D31418"/>
    <w:rsid w:val="00D47925"/>
    <w:rsid w:val="00D57061"/>
    <w:rsid w:val="00D90E68"/>
    <w:rsid w:val="00E03813"/>
    <w:rsid w:val="00E62695"/>
    <w:rsid w:val="00EA2B71"/>
    <w:rsid w:val="00F14A21"/>
    <w:rsid w:val="00F207DF"/>
    <w:rsid w:val="00F23095"/>
    <w:rsid w:val="00F6330C"/>
    <w:rsid w:val="00F72400"/>
    <w:rsid w:val="00F72521"/>
    <w:rsid w:val="00F731C0"/>
    <w:rsid w:val="00FC0122"/>
    <w:rsid w:val="00FC72DD"/>
    <w:rsid w:val="00FE0183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3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Tekstrezerviranogmjesta" w:type="character">
    <w:name w:val="Placeholder Text"/>
    <w:basedOn w:val="Zadanifontodlomka"/>
    <w:uiPriority w:val="99"/>
    <w:semiHidden/>
    <w:rsid w:val="00AA4D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4D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4D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4D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4D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A4D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A4D38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3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Tekstrezerviranogmjesta" w:type="character">
    <w:name w:val="Placeholder Text"/>
    <w:basedOn w:val="Zadanifontodlomka"/>
    <w:uiPriority w:val="99"/>
    <w:semiHidden/>
    <w:rsid w:val="00AA4D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4D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4D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4D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4D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A4D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A4D38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VINODOLSKI, OIB 40046437733</izvorni_sadrzaj>
    <derivirana_varijabla naziv="DomainObject.Predmet.StrankaFormatedOIB_1">  PRIMORSKO-GORANSKA ŽUPANIJA GRAD NOVI VINODOLSKI, OIB 40046437733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OIB 40046437733, P.P. 5, 51250 Novi Vinodolski</izvorni_sadrzaj>
    <derivirana_varijabla naziv="DomainObject.Predmet.StrankaFormatedWithAdressOIB_1"> PRIMORSKO-GORANSKA ŽUPANIJA GRAD NOVI VINODOLSKI, OIB 40046437733,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OIB 40046437733, P.P. 5,51250 Novi Vinodolski</izvorni_sadrzaj>
    <derivirana_varijabla naziv="DomainObject.Predmet.StrankaWithAdressOIB_1">PRIMORSKO-GORANSKA ŽUPANIJA GRAD NOVI VINODOLSKI, OIB 40046437733,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VINODOLSKI, OIB 40046437733</izvorni_sadrzaj>
    <derivirana_varijabla naziv="DomainObject.Predmet.StrankaNazivFormatedOIB_1">PRIMORSKO-GORANSKA ŽUPANIJA GRAD NOVI VINODOLSKI, OIB 40046437733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VINODOLSKI, OIB 40046437733</item>
    </izvorni_sadrzaj>
    <derivirana_varijabla naziv="DomainObject.Predmet.StrankaListFormatedOIB_1">
      <item>PRIMORSKO-GORANSKA ŽUPANIJA GRAD NOVI VINODOLSKI, OIB 40046437733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OIB 40046437733, P.P. 5, 51250 Novi Vinodolski</item>
    </izvorni_sadrzaj>
    <derivirana_varijabla naziv="DomainObject.Predmet.StrankaListFormatedWithAdressOIB_1">
      <item>PRIMORSKO-GORANSKA ŽUPANIJA GRAD NOVI VINODOLSKI, OIB 40046437733,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VINODOLSKI, OIB 40046437733</item>
    </izvorni_sadrzaj>
    <derivirana_varijabla naziv="DomainObject.Predmet.StrankaListNazivFormatedOIB_1">
      <item>PRIMORSKO-GORANSKA ŽUPANIJA GRAD NOVI VINODOLSKI, OIB 40046437733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</izvorni_sadrzaj>
    <derivirana_varijabla naziv="DomainObject.Predmet.OstaliList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</derivirana_varijabla>
  </DomainObject.Predmet.OstaliListFormated>
  <DomainObject.Predmet.OstaliList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</izvorni_sadrzaj>
    <derivirana_varijabla naziv="DomainObject.Predmet.OstaliList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</derivirana_varijabla>
  </DomainObject.Predmet.OstaliListFormatedOIB>
  <DomainObject.Predmet.OstaliListFormatedWithAdress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Papirniška Ulica 008, Krško</item>
      <item>Boris Marohnić, J. Trdine 1, 51000 Rijeka</item>
      <item>Krešimir Loboja, Đorđićeva 14, 10000 Zagreb</item>
      <item>Berislav Maksimović, Braće Radića 1, 42000 Hrašćica</item>
    </izvorni_sadrzaj>
    <derivirana_varijabla naziv="DomainObject.Predmet.OstaliListFormatedWithAdress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Papirniška Ulica 008, Krško</item>
      <item>Boris Marohnić, J. Trdine 1, 51000 Rijeka</item>
      <item>Krešimir Loboja, Đorđićeva 14, 10000 Zagreb</item>
      <item>Berislav Maksimović, Braće Radića 1, 42000 Hrašćica</item>
    </derivirana_varijabla>
  </DomainObject.Predmet.OstaliListFormatedWithAdress>
  <DomainObject.Predmet.OstaliListFormatedWithAdressOIB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OIB 78063435104, Papirniška Ulica 008, Krško</item>
      <item>Boris Marohnić, J. Trdine 1, 51000 Rijeka</item>
      <item>Krešimir Loboja, Đorđićeva 14, 10000 Zagreb</item>
      <item>Berislav Maksimović, Braće Radića 1, 42000 Hrašćica</item>
    </izvorni_sadrzaj>
    <derivirana_varijabla naziv="DomainObject.Predmet.OstaliListFormatedWithAdressOIB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OIB 78063435104, Papirniška Ulica 008, Krško</item>
      <item>Boris Marohnić, J. Trdine 1, 51000 Rijeka</item>
      <item>Krešimir Loboja, Đorđićeva 14, 10000 Zagreb</item>
      <item>Berislav Maksimović, Braće Radića 1, 42000 Hrašćica</item>
    </derivirana_varijabla>
  </DomainObject.Predmet.OstaliListFormatedWithAdressOIB>
  <DomainObject.Predmet.OstaliListNaziv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</izvorni_sadrzaj>
    <derivirana_varijabla naziv="DomainObject.Predmet.OstaliListNaziv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</derivirana_varijabla>
  </DomainObject.Predmet.OstaliListNazivFormated>
  <DomainObject.Predmet.OstaliListNaziv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</izvorni_sadrzaj>
    <derivirana_varijabla naziv="DomainObject.Predmet.OstaliListNaziv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OIB 40046437733, P.P. 5, 51250 Novi Vinodolski</izvorni_sadrzaj>
    <derivirana_varijabla naziv="DomainObject.Predmet.StrankaIDrugiAdressOIB_1">PRIMORSKO-GORANSKA ŽUPANIJA GRAD NOVI VINODOLSKI, OIB 40046437733,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</izvorni_sadrzaj>
    <derivirana_varijabla naziv="DomainObject.Predmet.SudioniciListNaziv_1"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</derivirana_varijabla>
  </DomainObject.Predmet.SudioniciListNaziv>
  <DomainObject.Predmet.SudioniciListAdressOIB>
    <izvorni_sadrzaj>
      <item>HIT-MARINA d.o.o. NOVI VINODOLSKI, OIB 61270847868, MEL BB,51250 Novi Vinodolski</item>
      <item>PRIMORSKO-GORANSKA ŽUPANIJA GRAD NOVI VINODOLSKI, OIB 40046437733,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  <item>Rok Kerin, OIB 78063435104, Papirniška Ulica 008,Krško</item>
      <item>Boris Marohnić, J. Trdine 1,51000 Rijeka</item>
      <item>Krešimir Loboja, Đorđićeva 14,10000 Zagreb</item>
      <item>Berislav Maksimović, Braće Radića 1,42000 Hrašćica</item>
    </izvorni_sadrzaj>
    <derivirana_varijabla naziv="DomainObject.Predmet.SudioniciListAdressOIB_1">
      <item>HIT-MARINA d.o.o. NOVI VINODOLSKI, OIB 61270847868, MEL BB,51250 Novi Vinodolski</item>
      <item>PRIMORSKO-GORANSKA ŽUPANIJA GRAD NOVI VINODOLSKI, OIB 40046437733,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  <item>Rok Kerin, OIB 78063435104, Papirniška Ulica 008,Krško</item>
      <item>Boris Marohnić, J. Trdine 1,51000 Rijeka</item>
      <item>Krešimir Loboja, Đorđićeva 14,10000 Zagreb</item>
      <item>Berislav Maksimović, Braće Radića 1,42000 Hrašćica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40046437733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  <item>, OIB 78063435104</item>
      <item>, OIB null</item>
      <item>, OIB null</item>
      <item>, OIB null</item>
    </izvorni_sadrzaj>
    <derivirana_varijabla naziv="DomainObject.Predmet.SudioniciListNazivOIB_1">
      <item>, OIB 61270847868</item>
      <item>, OIB 40046437733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  <item>, OIB 78063435104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821C65-8CFD-419E-87FC-BD5D2273E7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591</properties:Words>
  <properties:Characters>3160</properties:Characters>
  <properties:Lines>78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3983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2017-11-24T13:08:00Z</dcterms:created>
  <dc:creator>dcmelik</dc:creator>
  <cp:lastModifiedBy>Jasna Radulović</cp:lastModifiedBy>
  <cp:lastPrinted>2017-05-26T11:36:00Z</cp:lastPrinted>
  <dcterms:modified xmlns:xsi="http://www.w3.org/2001/XMLSchema-instance" xsi:type="dcterms:W3CDTF">2017-11-24T13:14:00Z</dcterms:modified>
  <cp:revision>3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