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892a" w14:paraId="ee4892a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4631E3">
        <w:t>294</w:t>
      </w:r>
      <w:r w:rsidR="00D94EAF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4631E3">
        <w:t>VIR GRADNJA d.o.o. Vir (Općina Vir), Straža 32, Vir (Općina Vir), OIB: 34281652942</w:t>
      </w:r>
      <w:r w:rsidR="008019F8">
        <w:t>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4631E3">
        <w:t>, 19</w:t>
      </w:r>
      <w:r>
        <w:t xml:space="preserve">. siječnja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4631E3">
        <w:t>VIR GRADNJA d.o.o. Vir (Općina Vir), Straža 32, Vir (Općina Vir), OIB: 34281652942,</w:t>
      </w:r>
      <w:r w:rsidR="008019F8">
        <w:t xml:space="preserve"> </w:t>
      </w:r>
      <w:r>
        <w:t xml:space="preserve">na temelju neizvršenih osnova za plaćanje iznosi </w:t>
      </w:r>
      <w:r w:rsidR="004631E3">
        <w:t>79.021,09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755B97">
        <w:t>a</w:t>
      </w:r>
      <w:r>
        <w:t xml:space="preserve"> ovlašten</w:t>
      </w:r>
      <w:r w:rsidR="00755B97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4631E3">
        <w:t>Muhidin Velagić, Vrsi, Vrsi 2</w:t>
      </w:r>
      <w:r w:rsidR="00755B97">
        <w:t>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4631E3">
        <w:t>294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</w:t>
      </w:r>
      <w:r w:rsidR="004631E3">
        <w:t>9</w:t>
      </w:r>
      <w:r>
        <w:t>. siječnja 2016.</w:t>
      </w:r>
    </w:p>
    <w:p w:rsidRDefault="0091410E" w:rsidP="0091410E" w:rsidR="0091410E">
      <w:pPr>
        <w:jc w:val="center"/>
      </w:pPr>
    </w:p>
    <w:p w:rsidRDefault="00A54C72" w:rsidP="00755B97" w:rsidR="00A54C72">
      <w:pPr>
        <w:jc w:val="right"/>
      </w:pPr>
      <w:r>
        <w:t xml:space="preserve">                                                     </w:t>
      </w:r>
      <w:r w:rsidR="0091410E">
        <w:t>Sutkinja:</w:t>
      </w:r>
    </w:p>
    <w:p w:rsidRDefault="00A54C72" w:rsidP="00755B97" w:rsidR="0091410E" w:rsidRPr="00FC1537">
      <w:pPr>
        <w:jc w:val="right"/>
      </w:pPr>
      <w:r>
        <w:t xml:space="preserve">                                                                                       </w:t>
      </w:r>
      <w:r w:rsidR="0091410E">
        <w:t>Tina Grgas</w:t>
      </w: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82744">
      <w:rPr>
        <w:noProof/>
      </w:rPr>
      <w:t>2</w:t>
    </w:r>
    <w:r>
      <w:fldChar w:fldCharType="end"/>
    </w:r>
  </w:p>
  <w:p w:rsidRDefault="00282744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8274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4631E3">
      <w:t>294</w:t>
    </w:r>
    <w:r w:rsidR="00D94EAF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282744"/>
    <w:rsid w:val="004631E3"/>
    <w:rsid w:val="006F6E1E"/>
    <w:rsid w:val="007465D2"/>
    <w:rsid w:val="00755B97"/>
    <w:rsid w:val="008019F8"/>
    <w:rsid w:val="00876A8D"/>
    <w:rsid w:val="0091410E"/>
    <w:rsid w:val="00934D02"/>
    <w:rsid w:val="009B7A6B"/>
    <w:rsid w:val="00A30CC8"/>
    <w:rsid w:val="00A54C72"/>
    <w:rsid w:val="00B3549A"/>
    <w:rsid w:val="00D94EAF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2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7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7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7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7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2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7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7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7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7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St-294/2015</izvorni_sadrzaj>
    <derivirana_varijabla naziv="DomainObject.Predmet.OznakaBroj_1">St-294/2015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 GRADNJA društvo s ograničenom odgovornošću za građevinarstvo</izvorni_sadrzaj>
    <derivirana_varijabla naziv="DomainObject.Predmet.ProtustrankaFormated_1">  VIR GRADNJA društvo s ograničenom odgovornošću za građevinarstvo</derivirana_varijabla>
  </DomainObject.Predmet.ProtustrankaFormated>
  <DomainObject.Predmet.ProtustrankaFormatedOIB>
    <izvorni_sadrzaj>  VIR GRADNJA društvo s ograničenom odgovornošću za građevinarstvo, OIB 34281652942</izvorni_sadrzaj>
    <derivirana_varijabla naziv="DomainObject.Predmet.ProtustrankaFormatedOIB_1">  VIR GRADNJA društvo s ograničenom odgovornošću za građevinarstvo, OIB 34281652942</derivirana_varijabla>
  </DomainObject.Predmet.ProtustrankaFormatedOIB>
  <DomainObject.Predmet.ProtustrankaFormatedWithAdress>
    <izvorni_sadrzaj> VIR GRADNJA društvo s ograničenom odgovornošću za građevinarstvo, Straža 32, 23234 Vir</izvorni_sadrzaj>
    <derivirana_varijabla naziv="DomainObject.Predmet.ProtustrankaFormatedWithAdress_1"> VIR GRADNJA društvo s ograničenom odgovornošću za građevinarstvo, Straža 32, 23234 Vir</derivirana_varijabla>
  </DomainObject.Predmet.ProtustrankaFormatedWithAdress>
  <DomainObject.Predmet.ProtustrankaFormatedWithAdressOIB>
    <izvorni_sadrzaj> VIR GRADNJA društvo s ograničenom odgovornošću za građevinarstvo, OIB 34281652942, Straža 32, 23234 Vir</izvorni_sadrzaj>
    <derivirana_varijabla naziv="DomainObject.Predmet.ProtustrankaFormatedWithAdressOIB_1"> VIR GRADNJA društvo s ograničenom odgovornošću za građevinarstvo, OIB 34281652942, Straža 32, 23234 Vir</derivirana_varijabla>
  </DomainObject.Predmet.ProtustrankaFormatedWithAdressOIB>
  <DomainObject.Predmet.ProtustrankaWithAdress>
    <izvorni_sadrzaj>VIR GRADNJA društvo s ograničenom odgovornošću za građevinarstvo Straža 32, 23234 Vir</izvorni_sadrzaj>
    <derivirana_varijabla naziv="DomainObject.Predmet.ProtustrankaWithAdress_1">VIR GRADNJA društvo s ograničenom odgovornošću za građevinarstvo Straža 32, 23234 Vir</derivirana_varijabla>
  </DomainObject.Predmet.ProtustrankaWithAdress>
  <DomainObject.Predmet.ProtustrankaWithAdressOIB>
    <izvorni_sadrzaj>VIR GRADNJA društvo s ograničenom odgovornošću za građevinarstvo, OIB 34281652942, Straža 32, 23234 Vir</izvorni_sadrzaj>
    <derivirana_varijabla naziv="DomainObject.Predmet.ProtustrankaWithAdressOIB_1">VIR GRADNJA društvo s ograničenom odgovornošću za građevinarstvo, OIB 34281652942, Straža 32, 23234 Vir</derivirana_varijabla>
  </DomainObject.Predmet.ProtustrankaWithAdressOIB>
  <DomainObject.Predmet.ProtustrankaNazivFormated>
    <izvorni_sadrzaj>VIR GRADNJA društvo s ograničenom odgovornošću za građevinarstvo</izvorni_sadrzaj>
    <derivirana_varijabla naziv="DomainObject.Predmet.ProtustrankaNazivFormated_1">VIR GRADNJA društvo s ograničenom odgovornošću za građevinarstvo</derivirana_varijabla>
  </DomainObject.Predmet.ProtustrankaNazivFormated>
  <DomainObject.Predmet.ProtustrankaNazivFormatedOIB>
    <izvorni_sadrzaj>VIR GRADNJA društvo s ograničenom odgovornošću za građevinarstvo, OIB 34281652942</izvorni_sadrzaj>
    <derivirana_varijabla naziv="DomainObject.Predmet.ProtustrankaNazivFormatedOIB_1">VIR GRADNJA društvo s ograničenom odgovornošću za građevinarstvo, OIB 34281652942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79021.09</izvorni_sadrzaj>
    <derivirana_varijabla naziv="DomainObject.Predmet.TrenutnaVrijednost_1">79021.09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VIR GRADNJA društvo s ograničenom odgovornošću za građevinarstvo</item>
    </izvorni_sadrzaj>
    <derivirana_varijabla naziv="DomainObject.Predmet.ProtuStrankaListFormated_1">
      <item>VIR GRADNJA društvo s ograničenom odgovornošću za građevinarstvo</item>
    </derivirana_varijabla>
  </DomainObject.Predmet.ProtuStrankaListFormated>
  <DomainObject.Predmet.ProtuStrankaListFormatedOIB>
    <izvorni_sadrzaj>
      <item>VIR GRADNJA društvo s ograničenom odgovornošću za građevinarstvo, OIB 34281652942</item>
    </izvorni_sadrzaj>
    <derivirana_varijabla naziv="DomainObject.Predmet.ProtuStrankaListFormatedOIB_1">
      <item>VIR GRADNJA društvo s ograničenom odgovornošću za građevinarstvo, OIB 34281652942</item>
    </derivirana_varijabla>
  </DomainObject.Predmet.ProtuStrankaListFormatedOIB>
  <DomainObject.Predmet.ProtuStrankaListFormatedWithAdress>
    <izvorni_sadrzaj>
      <item>VIR GRADNJA društvo s ograničenom odgovornošću za građevinarstvo, Straža 32, 23234 Vir</item>
    </izvorni_sadrzaj>
    <derivirana_varijabla naziv="DomainObject.Predmet.ProtuStrankaListFormatedWithAdress_1">
      <item>VIR GRADNJA društvo s ograničenom odgovornošću za građevinarstvo, Straža 32, 23234 Vir</item>
    </derivirana_varijabla>
  </DomainObject.Predmet.ProtuStrankaListFormatedWithAdress>
  <DomainObject.Predmet.ProtuStrankaListFormatedWithAdressOIB>
    <izvorni_sadrzaj>
      <item>VIR GRADNJA društvo s ograničenom odgovornošću za građevinarstvo, OIB 34281652942, Straža 32, 23234 Vir</item>
    </izvorni_sadrzaj>
    <derivirana_varijabla naziv="DomainObject.Predmet.ProtuStrankaListFormatedWithAdressOIB_1">
      <item>VIR GRADNJA društvo s ograničenom odgovornošću za građevinarstvo, OIB 34281652942, Straža 32, 23234 Vir</item>
    </derivirana_varijabla>
  </DomainObject.Predmet.ProtuStrankaListFormatedWithAdressOIB>
  <DomainObject.Predmet.ProtuStrankaListNazivFormated>
    <izvorni_sadrzaj>
      <item>VIR GRADNJA društvo s ograničenom odgovornošću za građevinarstvo</item>
    </izvorni_sadrzaj>
    <derivirana_varijabla naziv="DomainObject.Predmet.ProtuStrankaListNazivFormated_1">
      <item>VIR GRADNJA društvo s ograničenom odgovornošću za građevinarstvo</item>
    </derivirana_varijabla>
  </DomainObject.Predmet.ProtuStrankaListNazivFormated>
  <DomainObject.Predmet.ProtuStrankaListNazivFormatedOIB>
    <izvorni_sadrzaj>
      <item>VIR GRADNJA društvo s ograničenom odgovornošću za građevinarstvo, OIB 34281652942</item>
    </izvorni_sadrzaj>
    <derivirana_varijabla naziv="DomainObject.Predmet.ProtuStrankaListNazivFormatedOIB_1">
      <item>VIR GRADNJA društvo s ograničenom odgovornošću za građevinarstvo, OIB 34281652942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VIR GRADNJA društvo s ograničenom odgovornošću za građevinarstvo</izvorni_sadrzaj>
    <derivirana_varijabla naziv="DomainObject.Predmet.ProtustrankaIDrugi_1">VIR GRADNJA društvo s ograničenom odgovornošću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VIR GRADNJA društvo s ograničenom odgovornošću za građevinarstvo, OIB 34281652942, Straža 32, 23234 Vir</izvorni_sadrzaj>
    <derivirana_varijabla naziv="DomainObject.Predmet.ProtustrankaIDrugiAdressOIB_1">VIR GRADNJA društvo s ograničenom odgovornošću za građevinarstvo, OIB 34281652942, Straža 32,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VIR GRADNJA društvo s ograničenom odgovornošću za građevinarstvo</item>
    </izvorni_sadrzaj>
    <derivirana_varijabla naziv="DomainObject.Predmet.SudioniciListNaziv_1">
      <item>FINA</item>
      <item>VIR GRADNJA društvo s ograničenom odgovornošću za građevinarstvo</item>
    </derivirana_varijabla>
  </DomainObject.Predmet.SudioniciListNaziv>
  <DomainObject.Predmet.SudioniciListAdressOIB>
    <izvorni_sadrzaj>
      <item>FINA, OIB 85821130368</item>
      <item>VIR GRADNJA društvo s ograničenom odgovornošću za građevinarstvo, OIB 34281652942, Straža 32,23234 Vir</item>
    </izvorni_sadrzaj>
    <derivirana_varijabla naziv="DomainObject.Predmet.SudioniciListAdressOIB_1">
      <item>FINA, OIB 85821130368</item>
      <item>VIR GRADNJA društvo s ograničenom odgovornošću za građevinarstvo, OIB 34281652942, Straža 32,23234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34281652942</item>
    </izvorni_sadrzaj>
    <derivirana_varijabla naziv="DomainObject.Predmet.SudioniciListNazivOIB_1">
      <item>, OIB 85821130368</item>
      <item>, OIB 34281652942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2056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2016-01-19T07:56:00Z</dcterms:created>
  <dc:creator>Tina Grgas</dc:creator>
  <cp:lastModifiedBy>Nena Mužanović</cp:lastModifiedBy>
  <cp:lastPrinted>2016-01-18T11:47:00Z</cp:lastPrinted>
  <dcterms:modified xmlns:xsi="http://www.w3.org/2001/XMLSchema-instance" xsi:type="dcterms:W3CDTF">2016-01-19T08:00:00Z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