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5a55a" w14:paraId="d45a55a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426</w:t>
      </w:r>
      <w:r w:rsidRPr="00151FF0">
        <w:t>/1</w:t>
      </w:r>
      <w:r w:rsidR="004874AB">
        <w:t>6</w:t>
      </w:r>
      <w:r w:rsidRPr="00151FF0">
        <w:t>-</w:t>
      </w:r>
      <w:r w:rsidR="00321EE9">
        <w:t>9</w:t>
      </w:r>
      <w:r w:rsidR="0063090F">
        <w:t>7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>
      <w:pPr>
        <w:ind w:hanging="720" w:left="360"/>
        <w:rPr>
          <w:sz w:val="22"/>
          <w:szCs w:val="22"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E851DF" w:rsidP="00A126F0" w:rsidR="00E851DF" w:rsidRPr="00A126F0">
      <w:pPr>
        <w:ind w:hanging="720" w:left="360"/>
        <w:rPr>
          <w:b/>
        </w:rPr>
      </w:pP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321EE9" w:rsidRPr="00152BFD">
        <w:t>VIOLA d.o.o. za trgovinu i usluge</w:t>
      </w:r>
      <w:r w:rsidR="00321EE9">
        <w:t xml:space="preserve"> u stečaju</w:t>
      </w:r>
      <w:r w:rsidR="00321EE9" w:rsidRPr="00152BFD">
        <w:t>, Osijek, Martin</w:t>
      </w:r>
      <w:r w:rsidR="00321EE9">
        <w:t xml:space="preserve">a Divalta 181, MBS: 030054994, </w:t>
      </w:r>
      <w:r w:rsidR="00321EE9" w:rsidRPr="00152BFD">
        <w:t>OIB: 51666639329</w:t>
      </w:r>
      <w:r w:rsidR="00321EE9" w:rsidRPr="001F308A">
        <w:t xml:space="preserve"> za otvaranje </w:t>
      </w:r>
      <w:r w:rsidR="00321EE9">
        <w:t>stečajnog postupka nad dužnikom</w:t>
      </w:r>
      <w:r w:rsidR="00321EE9" w:rsidRPr="001F308A">
        <w:t xml:space="preserve">, dana </w:t>
      </w:r>
      <w:r w:rsidR="00EC4F53">
        <w:t>10</w:t>
      </w:r>
      <w:r w:rsidR="00321EE9">
        <w:t>. studenog</w:t>
      </w:r>
      <w:r w:rsidR="00321EE9" w:rsidRPr="001F308A">
        <w:t xml:space="preserve"> 201</w:t>
      </w:r>
      <w:r w:rsidR="00321EE9">
        <w:t>7</w:t>
      </w:r>
      <w:r w:rsidR="00321EE9" w:rsidRPr="001F308A">
        <w:t xml:space="preserve">. </w:t>
      </w:r>
    </w:p>
    <w:p w:rsidRDefault="008D4802" w:rsidR="008D4802">
      <w:pPr>
        <w:jc w:val="both"/>
      </w:pP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E851DF" w:rsidR="00E851DF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63090F">
        <w:t>Sanja Mišević, 31000 Osijek, Reisnerova ulica 83</w:t>
      </w:r>
      <w:r w:rsidR="0030691C">
        <w:t>, OIB 17</w:t>
      </w:r>
      <w:r w:rsidR="00C141AF">
        <w:t>44</w:t>
      </w:r>
      <w:r w:rsidR="0030691C">
        <w:t>81</w:t>
      </w:r>
      <w:r w:rsidR="00C141AF">
        <w:t>43522</w:t>
      </w:r>
      <w:r>
        <w:t xml:space="preserve"> </w:t>
      </w:r>
      <w:r w:rsidR="00E851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E851DF">
        <w:t xml:space="preserve">zk.ul.br. </w:t>
      </w:r>
      <w:r w:rsidR="004619A8">
        <w:t xml:space="preserve">4778, k.o. Osijek, kč.br. 7079 zgrada mješovite uporabe i dvorište Martina Divalta 196, površine 938 </w:t>
      </w:r>
      <w:r w:rsidR="004619A8" w:rsidRPr="00F96399">
        <w:t>m</w:t>
      </w:r>
      <w:r w:rsidR="004619A8" w:rsidRPr="00E851DF">
        <w:rPr>
          <w:vertAlign w:val="superscript"/>
        </w:rPr>
        <w:t>2</w:t>
      </w:r>
      <w:r w:rsidR="004619A8">
        <w:t xml:space="preserve"> </w:t>
      </w:r>
      <w:r w:rsidR="004619A8" w:rsidRPr="00F96399">
        <w:t>s</w:t>
      </w:r>
      <w:r w:rsidR="004619A8">
        <w:t xml:space="preserve"> kojim je povezano vlasništvo posebnog dijela nekretnine i to:</w:t>
      </w:r>
      <w:r w:rsidR="002F0567">
        <w:t xml:space="preserve"> </w:t>
      </w:r>
      <w:r w:rsidR="00F11899">
        <w:t>1. ETAŽA Suvlasnički dio: 241/10000, Stan A-1, nalazi na 1. katu (ulični dio) a sastoji se od: hodnika, kupaonice, kuhinje, dnevne sobe, sobe i izbe, ukupne korisne površine 45,15 m</w:t>
      </w:r>
      <w:r w:rsidR="00F11899" w:rsidRPr="00E851DF">
        <w:rPr>
          <w:vertAlign w:val="superscript"/>
        </w:rPr>
        <w:t>2</w:t>
      </w:r>
      <w:r w:rsidR="00F11899">
        <w:t>, te sporednog dijela koji se sastoji od balkona površine 13,89 m</w:t>
      </w:r>
      <w:r w:rsidR="00F11899" w:rsidRPr="00E851DF">
        <w:rPr>
          <w:vertAlign w:val="superscript"/>
        </w:rPr>
        <w:t>2</w:t>
      </w:r>
      <w:r w:rsidR="009532CA">
        <w:t>,</w:t>
      </w:r>
      <w:r w:rsidR="00F11899">
        <w:t xml:space="preserve"> </w:t>
      </w:r>
    </w:p>
    <w:p w:rsidRDefault="004E0F0A" w:rsidP="00E851DF" w:rsidR="004E0F0A">
      <w:pPr>
        <w:pStyle w:val="Odlomakpopisa"/>
        <w:ind w:left="720"/>
        <w:jc w:val="both"/>
      </w:pPr>
      <w:r>
        <w:t xml:space="preserve">za iznos od </w:t>
      </w:r>
      <w:r w:rsidR="00F11899">
        <w:t>151.335,00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7C5F06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7C5F06" w:rsidRPr="007C5F06">
        <w:t xml:space="preserve">151.335,00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7C5F06">
        <w:t>27.066,99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7C5F06">
        <w:t>1</w:t>
      </w:r>
      <w:r w:rsidR="003A2051">
        <w:t>2</w:t>
      </w:r>
      <w:r w:rsidR="007C5F06">
        <w:t>4</w:t>
      </w:r>
      <w:r w:rsidR="003A2051">
        <w:t>.</w:t>
      </w:r>
      <w:r w:rsidR="007C5F06">
        <w:t>268,01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915282">
        <w:t>4</w:t>
      </w:r>
      <w:r w:rsidR="003A2051">
        <w:t>8</w:t>
      </w:r>
      <w:r w:rsidR="007C5F06">
        <w:t>950</w:t>
      </w:r>
      <w:r>
        <w:t xml:space="preserve">, a kao podatak drugi broj P2 </w:t>
      </w:r>
      <w:r w:rsidR="000F6F63">
        <w:t xml:space="preserve">treba upisati </w:t>
      </w:r>
      <w:r w:rsidR="00915282">
        <w:t>10</w:t>
      </w:r>
      <w:r w:rsidR="007C5F06">
        <w:t>5</w:t>
      </w:r>
      <w:r w:rsidR="003A2051">
        <w:t>7</w:t>
      </w:r>
      <w:r w:rsidR="007C5F06">
        <w:t>0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266C59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266C59" w:rsidRPr="00266C59">
        <w:t xml:space="preserve">151.335,00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266C59">
        <w:rPr>
          <w:bCs/>
        </w:rPr>
        <w:t xml:space="preserve">27.066,99 </w:t>
      </w:r>
      <w:r w:rsidR="00D130E3" w:rsidRPr="009752AC">
        <w:rPr>
          <w:bCs/>
        </w:rPr>
        <w:t xml:space="preserve">kn, te s računa broj HR1123900011300028787 iznos od </w:t>
      </w:r>
      <w:r w:rsidR="00266C59">
        <w:rPr>
          <w:bCs/>
        </w:rPr>
        <w:t xml:space="preserve">124.268,01 </w:t>
      </w:r>
      <w:r w:rsidR="00D130E3" w:rsidRPr="009752AC">
        <w:rPr>
          <w:bCs/>
        </w:rPr>
        <w:t xml:space="preserve">kn na žiro-račun suda broj </w:t>
      </w:r>
      <w:r w:rsidR="00D130E3" w:rsidRPr="009752AC">
        <w:rPr>
          <w:bCs/>
        </w:rPr>
        <w:lastRenderedPageBreak/>
        <w:t>HR3123900011300000200 kod Hrvatske poštanske banke s pozivom na broj HR 05 272-</w:t>
      </w:r>
      <w:r w:rsidR="00445D25">
        <w:rPr>
          <w:bCs/>
        </w:rPr>
        <w:t>426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4E0F0A" w:rsidP="004E0F0A" w:rsidR="004E0F0A">
      <w:pPr>
        <w:jc w:val="both"/>
      </w:pP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4F68EF">
        <w:t>drug</w:t>
      </w:r>
      <w:r w:rsidR="00A93365">
        <w:t xml:space="preserve">oj </w:t>
      </w:r>
      <w:r>
        <w:t xml:space="preserve">elektroničkoj javnoj dražbi dana od </w:t>
      </w:r>
      <w:r w:rsidR="004F68EF">
        <w:t>1</w:t>
      </w:r>
      <w:r w:rsidR="00445D25">
        <w:t>0</w:t>
      </w:r>
      <w:r>
        <w:t>.</w:t>
      </w:r>
      <w:r w:rsidR="00A93365">
        <w:t>0</w:t>
      </w:r>
      <w:r w:rsidR="00445D25">
        <w:t>8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445D25">
        <w:t>31</w:t>
      </w:r>
      <w:r>
        <w:t>.</w:t>
      </w:r>
      <w:r w:rsidR="00445D25">
        <w:t>1</w:t>
      </w:r>
      <w:r>
        <w:t>0.201</w:t>
      </w:r>
      <w:r w:rsidR="00C34239">
        <w:t>7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10</w:t>
      </w:r>
      <w:r w:rsidR="00911262">
        <w:t>.</w:t>
      </w:r>
      <w:r w:rsidR="00EC4F53">
        <w:t>04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5A71D1">
      <w:pPr>
        <w:jc w:val="center"/>
      </w:pPr>
      <w:r>
        <w:t xml:space="preserve">U Osijeku </w:t>
      </w:r>
      <w:r w:rsidR="00B40758">
        <w:t>1</w:t>
      </w:r>
      <w:r w:rsidR="00EC4F53">
        <w:t>0</w:t>
      </w:r>
      <w:r>
        <w:t xml:space="preserve">. </w:t>
      </w:r>
      <w:r w:rsidR="004F68EF">
        <w:t>s</w:t>
      </w:r>
      <w:r w:rsidR="00EC4F53">
        <w:t>tudenog</w:t>
      </w:r>
      <w:r>
        <w:t xml:space="preserve"> 2017.</w:t>
      </w: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FA1D84" w:rsidP="004E0F0A" w:rsidR="00FA1D84">
      <w:pPr>
        <w:jc w:val="both"/>
      </w:pPr>
    </w:p>
    <w:p w:rsidRDefault="00266C59" w:rsidP="004E0F0A" w:rsidR="00266C59">
      <w:pPr>
        <w:jc w:val="both"/>
      </w:pPr>
    </w:p>
    <w:p w:rsidRDefault="00266C59" w:rsidP="004E0F0A" w:rsidR="00266C59">
      <w:pPr>
        <w:jc w:val="both"/>
      </w:pPr>
    </w:p>
    <w:p w:rsidRDefault="00266C59" w:rsidP="004E0F0A" w:rsidR="00266C59">
      <w:pPr>
        <w:jc w:val="both"/>
      </w:pPr>
    </w:p>
    <w:p w:rsidRDefault="00266C59" w:rsidP="004E0F0A" w:rsidR="00266C59">
      <w:pPr>
        <w:jc w:val="both"/>
      </w:pPr>
    </w:p>
    <w:p w:rsidRDefault="00266C59" w:rsidP="004E0F0A" w:rsidR="00266C59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A93365">
        <w:t>a</w:t>
      </w:r>
      <w:r>
        <w:t xml:space="preserve"> upravitelj</w:t>
      </w:r>
      <w:r w:rsidR="00A93365">
        <w:t>ica</w:t>
      </w:r>
      <w:r w:rsidR="001E7CB5">
        <w:t xml:space="preserve"> </w:t>
      </w:r>
      <w:r w:rsidR="00EC4F53">
        <w:t>Vinka Ivanković</w:t>
      </w:r>
    </w:p>
    <w:p w:rsidRDefault="00266C59" w:rsidP="0016229A" w:rsidR="00266C59">
      <w:pPr>
        <w:pStyle w:val="Odlomakpopisa"/>
        <w:numPr>
          <w:ilvl w:val="0"/>
          <w:numId w:val="5"/>
        </w:numPr>
        <w:jc w:val="both"/>
      </w:pPr>
      <w:r>
        <w:t>Sanja Mišević, Osijek, Reisnerova ulica 83</w:t>
      </w:r>
    </w:p>
    <w:p w:rsidRDefault="00523AD8" w:rsidP="0016229A" w:rsidR="00266C59">
      <w:pPr>
        <w:pStyle w:val="Odlomakpopisa"/>
        <w:numPr>
          <w:ilvl w:val="0"/>
          <w:numId w:val="5"/>
        </w:numPr>
        <w:jc w:val="both"/>
      </w:pPr>
      <w:r>
        <w:t>Veronika Biberović, Osijek, Svete Ane 83A</w:t>
      </w:r>
    </w:p>
    <w:p w:rsidRDefault="00523AD8" w:rsidP="0016229A" w:rsidR="00523AD8">
      <w:pPr>
        <w:pStyle w:val="Odlomakpopisa"/>
        <w:numPr>
          <w:ilvl w:val="0"/>
          <w:numId w:val="5"/>
        </w:numPr>
        <w:jc w:val="both"/>
      </w:pPr>
      <w:r>
        <w:t>Željko Lukavečki, Tenja, Ulica Vlahe Bukovca 12</w:t>
      </w:r>
    </w:p>
    <w:p w:rsidRDefault="00523AD8" w:rsidP="0016229A" w:rsidR="00523AD8">
      <w:pPr>
        <w:pStyle w:val="Odlomakpopisa"/>
        <w:numPr>
          <w:ilvl w:val="0"/>
          <w:numId w:val="5"/>
        </w:numPr>
        <w:jc w:val="both"/>
      </w:pPr>
      <w:r>
        <w:t>Mario Pažin, Virovitica, Pavla Radića 3</w:t>
      </w:r>
    </w:p>
    <w:p w:rsidRDefault="004E0F0A" w:rsidP="0016229A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C4763B">
        <w:t>Osijek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5B22D3" w:rsidR="00135243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0E8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321EE9" w:rsidRPr="00321EE9">
      <w:t>426/16-9</w:t>
    </w:r>
    <w:r w:rsidR="0063090F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50EF"/>
    <w:rsid w:val="00135243"/>
    <w:rsid w:val="00140052"/>
    <w:rsid w:val="00141C3B"/>
    <w:rsid w:val="0014287E"/>
    <w:rsid w:val="00143FD5"/>
    <w:rsid w:val="00145BB5"/>
    <w:rsid w:val="00151FF0"/>
    <w:rsid w:val="0016229A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10E86"/>
    <w:rsid w:val="002120F8"/>
    <w:rsid w:val="002221AD"/>
    <w:rsid w:val="00223526"/>
    <w:rsid w:val="00225A74"/>
    <w:rsid w:val="00235A47"/>
    <w:rsid w:val="00253BF7"/>
    <w:rsid w:val="00257080"/>
    <w:rsid w:val="0026470C"/>
    <w:rsid w:val="00266C59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0567"/>
    <w:rsid w:val="002F7679"/>
    <w:rsid w:val="0030691C"/>
    <w:rsid w:val="00310CEE"/>
    <w:rsid w:val="00312C45"/>
    <w:rsid w:val="00317D16"/>
    <w:rsid w:val="00321EE9"/>
    <w:rsid w:val="00322D56"/>
    <w:rsid w:val="003423A5"/>
    <w:rsid w:val="003504DC"/>
    <w:rsid w:val="00361758"/>
    <w:rsid w:val="00385332"/>
    <w:rsid w:val="003A14D4"/>
    <w:rsid w:val="003A2051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4491"/>
    <w:rsid w:val="004854D4"/>
    <w:rsid w:val="004868A7"/>
    <w:rsid w:val="004874AB"/>
    <w:rsid w:val="00491777"/>
    <w:rsid w:val="004A7283"/>
    <w:rsid w:val="004A732E"/>
    <w:rsid w:val="004A79EB"/>
    <w:rsid w:val="004C1A49"/>
    <w:rsid w:val="004C4F1E"/>
    <w:rsid w:val="004C7585"/>
    <w:rsid w:val="004D2E81"/>
    <w:rsid w:val="004D5F92"/>
    <w:rsid w:val="004E0F0A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23AD8"/>
    <w:rsid w:val="00530129"/>
    <w:rsid w:val="00533684"/>
    <w:rsid w:val="00536216"/>
    <w:rsid w:val="00542A40"/>
    <w:rsid w:val="00542FAD"/>
    <w:rsid w:val="00555A5F"/>
    <w:rsid w:val="005606B3"/>
    <w:rsid w:val="00562DE4"/>
    <w:rsid w:val="005902D9"/>
    <w:rsid w:val="00592DAE"/>
    <w:rsid w:val="005A1517"/>
    <w:rsid w:val="005A71D1"/>
    <w:rsid w:val="005B22D3"/>
    <w:rsid w:val="005B2B5E"/>
    <w:rsid w:val="005C15A4"/>
    <w:rsid w:val="005C72BB"/>
    <w:rsid w:val="005D2747"/>
    <w:rsid w:val="005F0872"/>
    <w:rsid w:val="005F4DFA"/>
    <w:rsid w:val="0061543A"/>
    <w:rsid w:val="0063090F"/>
    <w:rsid w:val="00640226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5F06"/>
    <w:rsid w:val="007C7170"/>
    <w:rsid w:val="007E3FF1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20A1E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2607E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141AF"/>
    <w:rsid w:val="00C17E69"/>
    <w:rsid w:val="00C20B4A"/>
    <w:rsid w:val="00C25670"/>
    <w:rsid w:val="00C34239"/>
    <w:rsid w:val="00C4763B"/>
    <w:rsid w:val="00C47A65"/>
    <w:rsid w:val="00C576FC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C4DA1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1E3D"/>
    <w:rsid w:val="00DF5C40"/>
    <w:rsid w:val="00E01FA4"/>
    <w:rsid w:val="00E161D1"/>
    <w:rsid w:val="00E16428"/>
    <w:rsid w:val="00E22748"/>
    <w:rsid w:val="00E26734"/>
    <w:rsid w:val="00E30002"/>
    <w:rsid w:val="00E31038"/>
    <w:rsid w:val="00E43D31"/>
    <w:rsid w:val="00E53416"/>
    <w:rsid w:val="00E575A0"/>
    <w:rsid w:val="00E57B52"/>
    <w:rsid w:val="00E77D1D"/>
    <w:rsid w:val="00E842E7"/>
    <w:rsid w:val="00E851DF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1899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E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E8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E8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E8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E8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0E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E8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E8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E8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E8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739</properties:Words>
  <properties:Characters>3930</properties:Characters>
  <properties:Lines>107</properties:Lines>
  <properties:Paragraphs>37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2017-11-09T13:22:00Z</dcterms:created>
  <dc:creator>banka</dc:creator>
  <cp:lastModifiedBy>Elizabeta Đeke</cp:lastModifiedBy>
  <cp:lastPrinted>2017-11-09T13:21:00Z</cp:lastPrinted>
  <dcterms:modified xmlns:xsi="http://www.w3.org/2001/XMLSchema-instance" xsi:type="dcterms:W3CDTF">2017-11-10T08:29:00Z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