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024c9dd" w14:paraId="024c9dd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4A6232">
        <w:rPr>
          <w:rFonts w:hAnsi="Times New Roman" w:ascii="Times New Roman"/>
          <w:sz w:val="24"/>
          <w:szCs w:val="24"/>
        </w:rPr>
        <w:t>3. kolovoza 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4A6232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4A6232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76B39"/>
    <w:rsid w:val="0038424A"/>
    <w:rsid w:val="003B4159"/>
    <w:rsid w:val="00473339"/>
    <w:rsid w:val="004A6232"/>
    <w:rsid w:val="005151D1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71494"/>
    <w:rsid w:val="007A366A"/>
    <w:rsid w:val="007B60E2"/>
    <w:rsid w:val="007C433F"/>
    <w:rsid w:val="00875034"/>
    <w:rsid w:val="00882AF2"/>
    <w:rsid w:val="00894129"/>
    <w:rsid w:val="008A2853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1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4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4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4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4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1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4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4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4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4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Ulica grada Vukovara 70</izvorni_sadrzaj>
    <derivirana_varijabla naziv="DomainObject.UcesnikSudskeRadnje.Adresa.UlicaIKBR_1">Ulica grada Vukovara 70</derivirana_varijabla>
  </DomainObject.UcesnikSudskeRadnje.Adresa.UlicaIKBR>
  <DomainObject.UcesnikSudskeRadnje.Naziv>
    <izvorni_sadrzaj>Financijska agencija</izvorni_sadrzaj>
    <derivirana_varijabla naziv="DomainObject.UcesnikSudskeRadnje.Naziv_1">Financijska agencija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Financijska agencija, OIB 85821130368, Ulica grada Vukovara 70,10000 Zagreb</izvorni_sadrzaj>
    <derivirana_varijabla naziv="DomainObject.UcesnikSudskeRadnje.NazivFormated_1">Financijska agencija, OIB 85821130368, Ulica grada Vukovara 70,10000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47A9D-B23A-48FB-9452-2A1148C91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2018-08-03T11:58:00Z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Financijska agencija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