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24c4" w14:paraId="efa24c4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44587A">
        <w:t>DELTA 2 INŽENJERING j.d.o.o. za poslovno savjetovanje, Zadar, Josipa Račića 4, OIB:28383763354</w:t>
      </w:r>
      <w:r w:rsidR="000524EB" w:rsidRPr="00E8339B">
        <w:t>,</w:t>
      </w:r>
      <w:r w:rsidR="00E8339B" w:rsidRPr="00E8339B">
        <w:t xml:space="preserve"> </w:t>
      </w:r>
      <w:r w:rsidR="00E420CB">
        <w:t xml:space="preserve">9. kolovoza </w:t>
      </w:r>
      <w:r w:rsidR="00E8339B" w:rsidRPr="00E8339B">
        <w:t>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4738C6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44587A">
        <w:t>DELTA 2 INŽENJERING j.d.o.o. za poslovno savjetovanje, Zadar, Josipa Račića 4, OIB:28383763354.</w:t>
      </w:r>
    </w:p>
    <w:p w:rsidRDefault="0044587A" w:rsidP="00E8339B" w:rsidR="0044587A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E420CB" w:rsidRPr="00E420CB">
        <w:rPr>
          <w:b/>
        </w:rPr>
        <w:t>5. rujna</w:t>
      </w:r>
      <w:r w:rsidR="00E420CB">
        <w:t xml:space="preserve"> </w:t>
      </w:r>
      <w:r w:rsidR="00347BB2" w:rsidRPr="005F14EF">
        <w:rPr>
          <w:b/>
        </w:rPr>
        <w:t xml:space="preserve">2018. u </w:t>
      </w:r>
      <w:r w:rsidR="00E420CB">
        <w:rPr>
          <w:b/>
        </w:rPr>
        <w:t>8,4</w:t>
      </w:r>
      <w:r w:rsidR="00AB7D8C">
        <w:rPr>
          <w:b/>
        </w:rPr>
        <w:t xml:space="preserve">0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44587A">
        <w:t>Damir Skorić</w:t>
      </w:r>
      <w:r w:rsidR="00EB057A">
        <w:t xml:space="preserve"> iz </w:t>
      </w:r>
      <w:r w:rsidR="0044587A">
        <w:t>Zadra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44587A">
        <w:t>13</w:t>
      </w:r>
      <w:r w:rsidR="00EB057A">
        <w:t xml:space="preserve">. </w:t>
      </w:r>
      <w:r w:rsidR="0044587A">
        <w:t>travnja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44587A">
        <w:t>27</w:t>
      </w:r>
      <w:r w:rsidR="00E25BAC">
        <w:t xml:space="preserve">. </w:t>
      </w:r>
      <w:r w:rsidR="004738C6">
        <w:t>travnja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44587A">
        <w:t>129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44587A">
        <w:t>26</w:t>
      </w:r>
      <w:r w:rsidR="00E25BAC">
        <w:t xml:space="preserve">. </w:t>
      </w:r>
      <w:r w:rsidR="004738C6">
        <w:t>lipnja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44587A">
        <w:t>13</w:t>
      </w:r>
      <w:r w:rsidR="00EB057A">
        <w:t xml:space="preserve">. </w:t>
      </w:r>
      <w:r w:rsidR="005F14EF">
        <w:t>srpnja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E420CB">
        <w:t>9. kolovoza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3524A1" w:rsidP="003524A1" w:rsidR="003524A1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3524A1" w:rsidP="003524A1" w:rsidR="003524A1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6C3D18" w:rsidR="00170F75">
      <w:pPr>
        <w:jc w:val="right"/>
      </w:pPr>
    </w:p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524A1">
      <w:rPr>
        <w:noProof/>
      </w:rPr>
      <w:t>2</w:t>
    </w:r>
    <w:r>
      <w:fldChar w:fldCharType="end"/>
    </w:r>
    <w:r>
      <w:tab/>
    </w:r>
    <w:r w:rsidR="00922C07">
      <w:t>Poslovni broj: 2 St-</w:t>
    </w:r>
    <w:r w:rsidR="0044587A">
      <w:t>267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44587A">
      <w:t>267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524A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2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2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2 INŽENJERING j.d.o.o. za poslovno savjetovanje</item>
      <item>FINA</item>
    </izvorni_sadrzaj>
    <derivirana_varijabla naziv="DomainObject.Predmet.SudioniciListNaziv_1">
      <item>DELTA 2 INŽENJERING j.d.o.o. za poslovno savjetovanje</item>
      <item>FINA</item>
    </derivirana_varijabla>
  </DomainObject.Predmet.SudioniciListNaziv>
  <DomainObject.Predmet.SudioniciListAdressOIB>
    <izvorni_sadrzaj>
      <item>DELTA 2 INŽENJERING j.d.o.o. za poslovno savjetovanje, OIB 28383763354, Josipa Račića 4,23000 Zadar</item>
      <item>FINA, OIB 85821130368</item>
    </izvorni_sadrzaj>
    <derivirana_varijabla naziv="DomainObject.Predmet.SudioniciListAdressOIB_1">
      <item>DELTA 2 INŽENJERING j.d.o.o. za poslovno savjetovanje, OIB 28383763354, Josipa Račića 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28383763354</item>
      <item>, OIB 85821130368</item>
    </izvorni_sadrzaj>
    <derivirana_varijabla naziv="DomainObject.Predmet.SudioniciListNazivOIB_1">
      <item>, OIB 28383763354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389BD-FBBD-4EA5-BA40-8703A0485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2428</properties:Characters>
  <properties:Lines>66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2018-07-31T11:03:00Z</dcterms:created>
  <dc:creator>Administrator</dc:creator>
  <cp:lastModifiedBy>Merlina Klišmanić</cp:lastModifiedBy>
  <cp:lastPrinted>2018-08-09T09:58:00Z</cp:lastPrinted>
  <dcterms:modified xmlns:xsi="http://www.w3.org/2001/XMLSchema-instance" xsi:type="dcterms:W3CDTF">2018-08-09T11:41:00Z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(St-267-18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