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d143" w14:paraId="5e4d143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332A55">
        <w:t>512</w:t>
      </w:r>
      <w:r w:rsidR="00946625">
        <w:t>/16-</w:t>
      </w:r>
      <w:r w:rsidR="00332A55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C97BBB">
        <w:t>ADRIATICA ZADAR, turistička agencija d.o.o., Zadar, Antuna Barca 5/a, Zadar, OIB: 77998047537</w:t>
      </w:r>
      <w:r w:rsidRPr="00EF7C9A">
        <w:t xml:space="preserve">, dana </w:t>
      </w:r>
      <w:r w:rsidR="00332A55">
        <w:t>04. svibnja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9176F0" w:rsidR="00BE6E59">
      <w:pPr>
        <w:pStyle w:val="Odlomakpopisa"/>
        <w:numPr>
          <w:ilvl w:val="0"/>
          <w:numId w:val="4"/>
        </w:numPr>
        <w:ind w:firstLine="708" w:left="0"/>
        <w:jc w:val="both"/>
      </w:pPr>
      <w:r w:rsidRPr="00170940">
        <w:t xml:space="preserve"> </w:t>
      </w:r>
      <w:r w:rsidR="00C97BBB" w:rsidRPr="005675A5">
        <w:t xml:space="preserve">Željko Vrkić iz Zadra, </w:t>
      </w:r>
      <w:r w:rsidR="00C97BBB">
        <w:t>Ante Starčevića 25a</w:t>
      </w:r>
      <w:r w:rsidR="00C97BBB" w:rsidRPr="005675A5">
        <w:t>, (OIB 11055072755, osobna iskaznica broj 104398068, izdana od PU Zadarska, datum rođenja 02.12.1971.),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C97BBB">
        <w:t>ADRIATICA ZADAR, turistička agencija d.o.o., Zadar, Antuna Barca 5/a, Zadar, OIB: 77998047537</w:t>
      </w:r>
      <w:r w:rsidR="000A0F1E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C97BBB">
        <w:t>ADRIATICA ZADAR, turistička agencija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32A55">
        <w:t xml:space="preserve">04. svibnja </w:t>
      </w:r>
      <w:r w:rsidR="00170940">
        <w:t>2016.</w:t>
      </w:r>
    </w:p>
    <w:p w:rsidRDefault="008F03DE" w:rsidP="008F03DE" w:rsidR="008F03DE" w:rsidRPr="00EF7C9A">
      <w:pPr>
        <w:jc w:val="center"/>
      </w:pPr>
    </w:p>
    <w:p w:rsidRDefault="00E33FF3" w:rsidP="00332A55" w:rsidR="00E33FF3">
      <w:pPr>
        <w:jc w:val="right"/>
      </w:pPr>
      <w:r>
        <w:t>S</w:t>
      </w:r>
      <w:r w:rsidRPr="002C500F">
        <w:t>u</w:t>
      </w:r>
      <w:r>
        <w:t>tkinja:</w:t>
      </w:r>
    </w:p>
    <w:p w:rsidRDefault="00332A55" w:rsidP="00332A55" w:rsidR="00E33FF3" w:rsidRPr="00F60CD9">
      <w:pPr>
        <w:jc w:val="right"/>
      </w:pPr>
      <w:r>
        <w:t>Ardena Bajlo</w:t>
      </w:r>
    </w:p>
    <w:p w:rsidRDefault="00E33FF3" w:rsidP="00E33FF3" w:rsidR="00E33FF3"/>
    <w:p w:rsidRDefault="006A6121" w:rsidP="006A6121" w:rsidR="006A6121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  <w:r w:rsidR="00FB4D3D">
        <w:t xml:space="preserve"> – elektronskim putem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D3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332A55">
          <w:t>512/16-9</w:t>
        </w:r>
      </w:p>
      <w:p w:rsidRDefault="00E12FEA" w:rsidP="009C0FF2" w:rsidR="00E12FEA" w:rsidRPr="00EF7C9A">
        <w:pPr>
          <w:jc w:val="right"/>
        </w:pPr>
      </w:p>
      <w:p w:rsidRDefault="00CF4D33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444015"/>
    <w:multiLevelType w:val="hybridMultilevel"/>
    <w:tmpl w:val="33406F48"/>
    <w:lvl w:tplc="D602AD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A0F1E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32A55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8353C"/>
    <w:rsid w:val="004A1BFA"/>
    <w:rsid w:val="004B768C"/>
    <w:rsid w:val="004E61FB"/>
    <w:rsid w:val="004F1515"/>
    <w:rsid w:val="00515656"/>
    <w:rsid w:val="00531CC9"/>
    <w:rsid w:val="00563127"/>
    <w:rsid w:val="005A2E2A"/>
    <w:rsid w:val="00665069"/>
    <w:rsid w:val="006A6121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176F0"/>
    <w:rsid w:val="00932520"/>
    <w:rsid w:val="00946625"/>
    <w:rsid w:val="0095226F"/>
    <w:rsid w:val="009B4456"/>
    <w:rsid w:val="009C0FF2"/>
    <w:rsid w:val="009F62F2"/>
    <w:rsid w:val="00A1047B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C97BBB"/>
    <w:rsid w:val="00CF4D33"/>
    <w:rsid w:val="00DB7A19"/>
    <w:rsid w:val="00DE3C12"/>
    <w:rsid w:val="00DF0026"/>
    <w:rsid w:val="00E12FEA"/>
    <w:rsid w:val="00E33FF3"/>
    <w:rsid w:val="00E86E81"/>
    <w:rsid w:val="00E86F87"/>
    <w:rsid w:val="00E9550E"/>
    <w:rsid w:val="00EB1A94"/>
    <w:rsid w:val="00EB3FAB"/>
    <w:rsid w:val="00EF7C9A"/>
    <w:rsid w:val="00F046B4"/>
    <w:rsid w:val="00F9308D"/>
    <w:rsid w:val="00FB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4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D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D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D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D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4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D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D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D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D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St-512/2016</izvorni_sadrzaj>
    <derivirana_varijabla naziv="DomainObject.Predmet.OznakaBroj_1">St-512/2016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ADRIATICA ZADAR, turistička agencija d.o.o.</izvorni_sadrzaj>
    <derivirana_varijabla naziv="DomainObject.Predmet.ProtustrankaFormated_1">  ADRIATICA ZADAR, turistička agencija d.o.o.</derivirana_varijabla>
  </DomainObject.Predmet.ProtustrankaFormated>
  <DomainObject.Predmet.ProtustrankaFormatedOIB>
    <izvorni_sadrzaj>  ADRIATICA ZADAR, turistička agencija d.o.o., OIB 77998047537</izvorni_sadrzaj>
    <derivirana_varijabla naziv="DomainObject.Predmet.ProtustrankaFormatedOIB_1">  ADRIATICA ZADAR, turistička agencija d.o.o., OIB 77998047537</derivirana_varijabla>
  </DomainObject.Predmet.ProtustrankaFormatedOIB>
  <DomainObject.Predmet.ProtustrankaFormatedWithAdress>
    <izvorni_sadrzaj> ADRIATICA ZADAR, turistička agencija d.o.o., Antuna Barca 5/a, 23000 Zadar</izvorni_sadrzaj>
    <derivirana_varijabla naziv="DomainObject.Predmet.ProtustrankaFormatedWithAdress_1"> ADRIATICA ZADAR, turistička agencija d.o.o., Antuna Barca 5/a, 23000 Zadar</derivirana_varijabla>
  </DomainObject.Predmet.ProtustrankaFormatedWithAdress>
  <DomainObject.Predmet.ProtustrankaFormatedWithAdressOIB>
    <izvorni_sadrzaj> ADRIATICA ZADAR, turistička agencija d.o.o., OIB 77998047537, Antuna Barca 5/a, 23000 Zadar</izvorni_sadrzaj>
    <derivirana_varijabla naziv="DomainObject.Predmet.ProtustrankaFormatedWithAdressOIB_1"> ADRIATICA ZADAR, turistička agencija d.o.o., OIB 77998047537, Antuna Barca 5/a, 23000 Zadar</derivirana_varijabla>
  </DomainObject.Predmet.ProtustrankaFormatedWithAdressOIB>
  <DomainObject.Predmet.ProtustrankaWithAdress>
    <izvorni_sadrzaj>ADRIATICA ZADAR, turistička agencija d.o.o. Antuna Barca 5/a, 23000 Zadar</izvorni_sadrzaj>
    <derivirana_varijabla naziv="DomainObject.Predmet.ProtustrankaWithAdress_1">ADRIATICA ZADAR, turistička agencija d.o.o. Antuna Barca 5/a, 23000 Zadar</derivirana_varijabla>
  </DomainObject.Predmet.ProtustrankaWithAdress>
  <DomainObject.Predmet.ProtustrankaWithAdressOIB>
    <izvorni_sadrzaj>ADRIATICA ZADAR, turistička agencija d.o.o., OIB 77998047537, Antuna Barca 5/a, 23000 Zadar</izvorni_sadrzaj>
    <derivirana_varijabla naziv="DomainObject.Predmet.ProtustrankaWithAdressOIB_1">ADRIATICA ZADAR, turistička agencija d.o.o., OIB 77998047537, Antuna Barca 5/a, 23000 Zadar</derivirana_varijabla>
  </DomainObject.Predmet.ProtustrankaWithAdressOIB>
  <DomainObject.Predmet.ProtustrankaNazivFormated>
    <izvorni_sadrzaj>ADRIATICA ZADAR, turistička agencija d.o.o.</izvorni_sadrzaj>
    <derivirana_varijabla naziv="DomainObject.Predmet.ProtustrankaNazivFormated_1">ADRIATICA ZADAR, turistička agencija d.o.o.</derivirana_varijabla>
  </DomainObject.Predmet.ProtustrankaNazivFormated>
  <DomainObject.Predmet.ProtustrankaNazivFormatedOIB>
    <izvorni_sadrzaj>ADRIATICA ZADAR, turistička agencija d.o.o., OIB 77998047537</izvorni_sadrzaj>
    <derivirana_varijabla naziv="DomainObject.Predmet.ProtustrankaNazivFormatedOIB_1">ADRIATICA ZADAR, turistička agencija d.o.o., OIB 77998047537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70595.04</izvorni_sadrzaj>
    <derivirana_varijabla naziv="DomainObject.Predmet.TrenutnaVrijednost_1">70595.04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ADRIATICA ZADAR, turistička agencija d.o.o.</item>
    </izvorni_sadrzaj>
    <derivirana_varijabla naziv="DomainObject.Predmet.ProtuStrankaListFormated_1">
      <item>ADRIATICA ZADAR, turistička agencija d.o.o.</item>
    </derivirana_varijabla>
  </DomainObject.Predmet.ProtuStrankaListFormated>
  <DomainObject.Predmet.ProtuStrankaListFormatedOIB>
    <izvorni_sadrzaj>
      <item>ADRIATICA ZADAR, turistička agencija d.o.o., OIB 77998047537</item>
    </izvorni_sadrzaj>
    <derivirana_varijabla naziv="DomainObject.Predmet.ProtuStrankaListFormatedOIB_1">
      <item>ADRIATICA ZADAR, turistička agencija d.o.o., OIB 77998047537</item>
    </derivirana_varijabla>
  </DomainObject.Predmet.ProtuStrankaListFormatedOIB>
  <DomainObject.Predmet.ProtuStrankaListFormatedWithAdress>
    <izvorni_sadrzaj>
      <item>ADRIATICA ZADAR, turistička agencija d.o.o., Antuna Barca 5/a, 23000 Zadar</item>
    </izvorni_sadrzaj>
    <derivirana_varijabla naziv="DomainObject.Predmet.ProtuStrankaListFormatedWithAdress_1">
      <item>ADRIATICA ZADAR, turistička agencija d.o.o., Antuna Barca 5/a, 23000 Zadar</item>
    </derivirana_varijabla>
  </DomainObject.Predmet.ProtuStrankaListFormatedWithAdress>
  <DomainObject.Predmet.ProtuStrankaListFormatedWithAdressOIB>
    <izvorni_sadrzaj>
      <item>ADRIATICA ZADAR, turistička agencija d.o.o., OIB 77998047537, Antuna Barca 5/a, 23000 Zadar</item>
    </izvorni_sadrzaj>
    <derivirana_varijabla naziv="DomainObject.Predmet.ProtuStrankaListFormatedWithAdressOIB_1">
      <item>ADRIATICA ZADAR, turistička agencija d.o.o., OIB 77998047537, Antuna Barca 5/a, 23000 Zadar</item>
    </derivirana_varijabla>
  </DomainObject.Predmet.ProtuStrankaListFormatedWithAdressOIB>
  <DomainObject.Predmet.ProtuStrankaListNazivFormated>
    <izvorni_sadrzaj>
      <item>ADRIATICA ZADAR, turistička agencija d.o.o.</item>
    </izvorni_sadrzaj>
    <derivirana_varijabla naziv="DomainObject.Predmet.ProtuStrankaListNazivFormated_1">
      <item>ADRIATICA ZADAR, turistička agencija d.o.o.</item>
    </derivirana_varijabla>
  </DomainObject.Predmet.ProtuStrankaListNazivFormated>
  <DomainObject.Predmet.ProtuStrankaListNazivFormatedOIB>
    <izvorni_sadrzaj>
      <item>ADRIATICA ZADAR, turistička agencija d.o.o., OIB 77998047537</item>
    </izvorni_sadrzaj>
    <derivirana_varijabla naziv="DomainObject.Predmet.ProtuStrankaListNazivFormatedOIB_1">
      <item>ADRIATICA ZADAR, turistička agencija d.o.o., OIB 77998047537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ADRIATICA ZADAR, turistička agencija d.o.o.</izvorni_sadrzaj>
    <derivirana_varijabla naziv="DomainObject.Predmet.ProtustrankaIDrugi_1">ADRIATICA ZADAR, turistička agencija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ADRIATICA ZADAR, turistička agencija d.o.o., OIB 77998047537, Antuna Barca 5/a, 23000 Zadar</izvorni_sadrzaj>
    <derivirana_varijabla naziv="DomainObject.Predmet.ProtustrankaIDrugiAdressOIB_1">ADRIATICA ZADAR, turistička agencija d.o.o., OIB 77998047537, Antuna Barca 5/a,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ADRIATICA ZADAR, turistička agencija d.o.o.</item>
    </izvorni_sadrzaj>
    <derivirana_varijabla naziv="DomainObject.Predmet.SudioniciListNaziv_1">
      <item>FINA</item>
      <item>ADRIATICA ZADAR, turistička agencija d.o.o.</item>
    </derivirana_varijabla>
  </DomainObject.Predmet.SudioniciListNaziv>
  <DomainObject.Predmet.SudioniciListAdressOIB>
    <izvorni_sadrzaj>
      <item>FINA, OIB 85821130368</item>
      <item>ADRIATICA ZADAR, turistička agencija d.o.o., OIB 77998047537, Antuna Barca 5/a,23000 Zadar</item>
    </izvorni_sadrzaj>
    <derivirana_varijabla naziv="DomainObject.Predmet.SudioniciListAdressOIB_1">
      <item>FINA, OIB 85821130368</item>
      <item>ADRIATICA ZADAR, turistička agencija d.o.o., OIB 77998047537, Antuna Barca 5/a,23000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77998047537</item>
    </izvorni_sadrzaj>
    <derivirana_varijabla naziv="DomainObject.Predmet.SudioniciListNazivOIB_1">
      <item>, OIB 85821130368</item>
      <item>, OIB 77998047537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347</properties:Words>
  <properties:Characters>1864</properties:Characters>
  <properties:Lines>65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2016-05-04T07:13:00Z</dcterms:created>
  <dc:creator>Ardena Bajlo</dc:creator>
  <cp:lastModifiedBy>Martina Kalmeta</cp:lastModifiedBy>
  <cp:lastPrinted>2016-05-03T08:00:00Z</cp:lastPrinted>
  <dcterms:modified xmlns:xsi="http://www.w3.org/2001/XMLSchema-instance" xsi:type="dcterms:W3CDTF">2016-05-05T07:10:00Z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