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8eda5" w14:paraId="3e8eda5" w:rsidRDefault="004A59C5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7C47CC">
        <w:t>SVERA d.o.o. Pula, Stiglicheva 28, OIB: 38549349953</w:t>
      </w:r>
      <w:r w:rsidR="00EA1E30">
        <w:t xml:space="preserve">, </w:t>
      </w:r>
      <w:r w:rsidR="005032AA">
        <w:t xml:space="preserve">                    </w:t>
      </w:r>
      <w:r w:rsidR="00FF2AD3">
        <w:t>19</w:t>
      </w:r>
      <w:r w:rsidR="007C47CC">
        <w:t>. prosinca</w:t>
      </w:r>
      <w:r w:rsidR="00EA1E30">
        <w:t xml:space="preserve"> </w:t>
      </w:r>
      <w:r w:rsidRPr="00C10C53">
        <w:t xml:space="preserve">2016.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7C47CC">
        <w:t>SVERA d.o.o. Pula, Stiglicheva 28, OIB: 38549349953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020-</w:t>
      </w:r>
      <w:r w:rsidR="007C47CC">
        <w:t>952</w:t>
      </w:r>
      <w:r w:rsidRPr="004A59C5">
        <w:t>-1</w:t>
      </w:r>
      <w:r w:rsidR="00643D7D" w:rsidRPr="004A59C5">
        <w:t>6</w:t>
      </w:r>
      <w:r w:rsidRPr="004A59C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B24DE2" w:rsidP="00C765FC" w:rsidR="00B24DE2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B24DE2" w:rsidP="00C765FC" w:rsidR="00B24DE2">
      <w:pPr>
        <w:ind w:firstLine="708"/>
        <w:jc w:val="both"/>
      </w:pPr>
    </w:p>
    <w:p w:rsidRDefault="00B77EB9" w:rsidP="00B77EB9" w:rsidR="00B77EB9" w:rsidRPr="00A14CF8">
      <w:pPr>
        <w:spacing w:lineRule="atLeast" w:line="240"/>
        <w:jc w:val="both"/>
      </w:pPr>
      <w:r w:rsidRPr="00250F22">
        <w:tab/>
        <w:t xml:space="preserve">Na ročište od </w:t>
      </w:r>
      <w:r w:rsidR="007C47CC">
        <w:t>13. listopada</w:t>
      </w:r>
      <w:r w:rsidRPr="00250F22">
        <w:t xml:space="preserve"> 2016. pristupio je zakonski zastupnik dužnika </w:t>
      </w:r>
      <w:r w:rsidR="007C47CC">
        <w:t>Rajko Stojadinović</w:t>
      </w:r>
      <w:r w:rsidRPr="00250F22">
        <w:t xml:space="preserve">, koji je naveo da </w:t>
      </w:r>
      <w:r w:rsidRPr="00FF2AD3">
        <w:rPr>
          <w:sz w:val="23"/>
          <w:szCs w:val="23"/>
        </w:rPr>
        <w:t xml:space="preserve">društvo </w:t>
      </w:r>
      <w:r w:rsidR="007C47CC" w:rsidRPr="00FF2AD3">
        <w:t>nema u vlasništvu nekretnina</w:t>
      </w:r>
      <w:r w:rsidR="007C47CC" w:rsidRPr="00A14CF8">
        <w:t>, a od pokretnina ima u vlasništvu kompjuter sa blagajn</w:t>
      </w:r>
      <w:r w:rsidR="00A14CF8" w:rsidRPr="00A14CF8">
        <w:t>om, printer, policu samostojeću, policu zidnu - 2 kom., pult, raznu trgovačku robu te sitan alat za popravak bicikla.</w:t>
      </w:r>
    </w:p>
    <w:p w:rsidRDefault="00B24DE2" w:rsidP="00B77EB9" w:rsidR="00B24DE2">
      <w:pPr>
        <w:spacing w:lineRule="atLeast" w:line="240"/>
        <w:jc w:val="both"/>
      </w:pP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FF2AD3">
        <w:t>19</w:t>
      </w:r>
      <w:r w:rsidR="007C47CC">
        <w:t>. prosinca</w:t>
      </w:r>
      <w:r w:rsidR="004F782C">
        <w:t xml:space="preserve"> </w:t>
      </w:r>
      <w:r w:rsidR="00C765FC" w:rsidRPr="00C10C53">
        <w:t>2016.</w:t>
      </w:r>
      <w:r w:rsidR="00B24DE2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9689F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FD72B4">
        <w:tab/>
        <w:t xml:space="preserve">         </w:t>
      </w:r>
      <w:r w:rsidR="00D10CDB" w:rsidRPr="00C10C53">
        <w:t xml:space="preserve">  Damir Rabar</w:t>
      </w:r>
      <w:r w:rsidR="00FD72B4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A9689F" w:rsidR="00C765FC" w:rsidRPr="00C10C53">
      <w:pPr>
        <w:tabs>
          <w:tab w:pos="7465" w:val="left"/>
        </w:tabs>
        <w:jc w:val="both"/>
      </w:pPr>
      <w:r w:rsidRPr="00C10C53">
        <w:t>UPUTA O PRAVNOM LIJEKU:</w:t>
      </w:r>
      <w:r w:rsidR="00A9689F">
        <w:tab/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24DE2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A59C5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DE2" w:rsidP="00C765FC" w:rsidR="00B24DE2">
      <w:r>
        <w:separator/>
      </w:r>
    </w:p>
  </w:endnote>
  <w:endnote w:id="0" w:type="continuationSeparator">
    <w:p w:rsidRDefault="00B24DE2" w:rsidP="00C765FC" w:rsidR="00B24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DE2" w:rsidP="00C765FC" w:rsidR="00B24DE2">
      <w:r>
        <w:separator/>
      </w:r>
    </w:p>
  </w:footnote>
  <w:footnote w:id="0" w:type="continuationSeparator">
    <w:p w:rsidRDefault="00B24DE2" w:rsidP="00C765FC" w:rsidR="00B24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246" w:val="left"/>
      </w:tabs>
    </w:pPr>
    <w:r>
      <w:tab/>
    </w:r>
    <w:sdt>
      <w:sdtPr>
        <w:id w:val="522673288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309A0">
          <w:rPr>
            <w:noProof/>
          </w:rPr>
          <w:t>2</w:t>
        </w:r>
        <w:r>
          <w:fldChar w:fldCharType="end"/>
        </w:r>
        <w:r>
          <w:t xml:space="preserve">           </w:t>
        </w:r>
        <w:r w:rsidR="005032AA">
          <w:t xml:space="preserve">                             </w:t>
        </w:r>
      </w:sdtContent>
    </w:sdt>
    <w:r>
      <w:t>Posl. broj: 1 St-</w:t>
    </w:r>
    <w:r w:rsidR="007C47CC">
      <w:t>952</w:t>
    </w:r>
    <w:r w:rsidR="005032AA">
      <w:t>/16-</w:t>
    </w:r>
    <w:r w:rsidR="007C47CC">
      <w:t>10</w:t>
    </w:r>
  </w:p>
  <w:p w:rsidRDefault="00B24DE2" w:rsidP="00B24DE2" w:rsidR="00B24DE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649" w:val="left"/>
      </w:tabs>
    </w:pPr>
    <w:r>
      <w:tab/>
    </w:r>
    <w:sdt>
      <w:sdtPr>
        <w:id w:val="584350392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      </w:t>
        </w:r>
        <w:r w:rsidR="005032AA">
          <w:t xml:space="preserve">                              </w:t>
        </w:r>
        <w:r>
          <w:t xml:space="preserve"> </w:t>
        </w:r>
      </w:sdtContent>
    </w:sdt>
    <w:r>
      <w:t>Posl. broj: 1 St-</w:t>
    </w:r>
    <w:r w:rsidR="007C47CC">
      <w:t>952</w:t>
    </w:r>
    <w:r w:rsidR="005032AA">
      <w:t>/16-</w:t>
    </w:r>
    <w:r w:rsidR="007C47CC">
      <w:t>10</w:t>
    </w:r>
  </w:p>
  <w:p w:rsidRDefault="00B24DE2" w:rsidR="00B24D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08"/>
    <w:rsid w:val="000451A3"/>
    <w:rsid w:val="00067F29"/>
    <w:rsid w:val="001A38BC"/>
    <w:rsid w:val="00217A54"/>
    <w:rsid w:val="002309A0"/>
    <w:rsid w:val="002442A7"/>
    <w:rsid w:val="00250F22"/>
    <w:rsid w:val="003B092C"/>
    <w:rsid w:val="00496112"/>
    <w:rsid w:val="004A59C5"/>
    <w:rsid w:val="004F782C"/>
    <w:rsid w:val="005032AA"/>
    <w:rsid w:val="0051489A"/>
    <w:rsid w:val="00643D7D"/>
    <w:rsid w:val="0065137D"/>
    <w:rsid w:val="0065386B"/>
    <w:rsid w:val="00685DB4"/>
    <w:rsid w:val="00726F07"/>
    <w:rsid w:val="007C47CC"/>
    <w:rsid w:val="007F482F"/>
    <w:rsid w:val="00814708"/>
    <w:rsid w:val="008157C7"/>
    <w:rsid w:val="008E56F0"/>
    <w:rsid w:val="00915E34"/>
    <w:rsid w:val="009E515D"/>
    <w:rsid w:val="00A14CF8"/>
    <w:rsid w:val="00A9689F"/>
    <w:rsid w:val="00A97BDD"/>
    <w:rsid w:val="00AC57D6"/>
    <w:rsid w:val="00B10C40"/>
    <w:rsid w:val="00B24DE2"/>
    <w:rsid w:val="00B77EB9"/>
    <w:rsid w:val="00B97E6E"/>
    <w:rsid w:val="00C10C53"/>
    <w:rsid w:val="00C331EB"/>
    <w:rsid w:val="00C765FC"/>
    <w:rsid w:val="00CD1157"/>
    <w:rsid w:val="00D10CDB"/>
    <w:rsid w:val="00D2325F"/>
    <w:rsid w:val="00EA1E30"/>
    <w:rsid w:val="00FC55F0"/>
    <w:rsid w:val="00FD72B4"/>
    <w:rsid w:val="00FF2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09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9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9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9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9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09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9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9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9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9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St-952/2016</izvorni_sadrzaj>
    <derivirana_varijabla naziv="DomainObject.Predmet.OznakaBroj_1">St-952/2016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SVERA d.o.o. PULA</izvorni_sadrzaj>
    <derivirana_varijabla naziv="DomainObject.Predmet.ProtustrankaFormated_1">  SVERA d.o.o. PULA</derivirana_varijabla>
  </DomainObject.Predmet.ProtustrankaFormated>
  <DomainObject.Predmet.ProtustrankaFormatedOIB>
    <izvorni_sadrzaj>  SVERA d.o.o. PULA, OIB 38549349953</izvorni_sadrzaj>
    <derivirana_varijabla naziv="DomainObject.Predmet.ProtustrankaFormatedOIB_1">  SVERA d.o.o. PULA, OIB 38549349953</derivirana_varijabla>
  </DomainObject.Predmet.ProtustrankaFormatedOIB>
  <DomainObject.Predmet.ProtustrankaFormatedWithAdress>
    <izvorni_sadrzaj> SVERA d.o.o. PULA, Stiglicheva 28, 52100 Pula</izvorni_sadrzaj>
    <derivirana_varijabla naziv="DomainObject.Predmet.ProtustrankaFormatedWithAdress_1"> SVERA d.o.o. PULA, Stiglicheva 28, 52100 Pula</derivirana_varijabla>
  </DomainObject.Predmet.ProtustrankaFormatedWithAdress>
  <DomainObject.Predmet.ProtustrankaFormatedWithAdressOIB>
    <izvorni_sadrzaj> SVERA d.o.o. PULA, OIB 38549349953, Stiglicheva 28, 52100 Pula</izvorni_sadrzaj>
    <derivirana_varijabla naziv="DomainObject.Predmet.ProtustrankaFormatedWithAdressOIB_1"> SVERA d.o.o. PULA, OIB 38549349953, Stiglicheva 28, 52100 Pula</derivirana_varijabla>
  </DomainObject.Predmet.ProtustrankaFormatedWithAdressOIB>
  <DomainObject.Predmet.ProtustrankaWithAdress>
    <izvorni_sadrzaj>SVERA d.o.o. PULA Stiglicheva 28, 52100 Pula</izvorni_sadrzaj>
    <derivirana_varijabla naziv="DomainObject.Predmet.ProtustrankaWithAdress_1">SVERA d.o.o. PULA Stiglicheva 28, 52100 Pula</derivirana_varijabla>
  </DomainObject.Predmet.ProtustrankaWithAdress>
  <DomainObject.Predmet.ProtustrankaWithAdressOIB>
    <izvorni_sadrzaj>SVERA d.o.o. PULA, OIB 38549349953, Stiglicheva 28, 52100 Pula</izvorni_sadrzaj>
    <derivirana_varijabla naziv="DomainObject.Predmet.ProtustrankaWithAdressOIB_1">SVERA d.o.o. PULA, OIB 38549349953, Stiglicheva 28, 52100 Pula</derivirana_varijabla>
  </DomainObject.Predmet.ProtustrankaWithAdressOIB>
  <DomainObject.Predmet.ProtustrankaNazivFormated>
    <izvorni_sadrzaj>SVERA d.o.o. PULA</izvorni_sadrzaj>
    <derivirana_varijabla naziv="DomainObject.Predmet.ProtustrankaNazivFormated_1">SVERA d.o.o. PULA</derivirana_varijabla>
  </DomainObject.Predmet.ProtustrankaNazivFormated>
  <DomainObject.Predmet.ProtustrankaNazivFormatedOIB>
    <izvorni_sadrzaj>SVERA d.o.o. PULA, OIB 38549349953</izvorni_sadrzaj>
    <derivirana_varijabla naziv="DomainObject.Predmet.ProtustrankaNazivFormatedOIB_1">SVERA d.o.o. PULA, OIB 38549349953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200319.96</izvorni_sadrzaj>
    <derivirana_varijabla naziv="DomainObject.Predmet.TrenutnaVrijednost_1">200319.96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SVERA d.o.o. PULA</item>
    </izvorni_sadrzaj>
    <derivirana_varijabla naziv="DomainObject.Predmet.ProtuStrankaListFormated_1">
      <item>SVERA d.o.o. PULA</item>
    </derivirana_varijabla>
  </DomainObject.Predmet.ProtuStrankaListFormated>
  <DomainObject.Predmet.ProtuStrankaListFormatedOIB>
    <izvorni_sadrzaj>
      <item>SVERA d.o.o. PULA, OIB 38549349953</item>
    </izvorni_sadrzaj>
    <derivirana_varijabla naziv="DomainObject.Predmet.ProtuStrankaListFormatedOIB_1">
      <item>SVERA d.o.o. PULA, OIB 38549349953</item>
    </derivirana_varijabla>
  </DomainObject.Predmet.ProtuStrankaListFormatedOIB>
  <DomainObject.Predmet.ProtuStrankaListFormatedWithAdress>
    <izvorni_sadrzaj>
      <item>SVERA d.o.o. PULA, Stiglicheva 28, 52100 Pula</item>
    </izvorni_sadrzaj>
    <derivirana_varijabla naziv="DomainObject.Predmet.ProtuStrankaListFormatedWithAdress_1">
      <item>SVERA d.o.o. PULA, Stiglicheva 28, 52100 Pula</item>
    </derivirana_varijabla>
  </DomainObject.Predmet.ProtuStrankaListFormatedWithAdress>
  <DomainObject.Predmet.ProtuStrankaListFormatedWithAdressOIB>
    <izvorni_sadrzaj>
      <item>SVERA d.o.o. PULA, OIB 38549349953, Stiglicheva 28, 52100 Pula</item>
    </izvorni_sadrzaj>
    <derivirana_varijabla naziv="DomainObject.Predmet.ProtuStrankaListFormatedWithAdressOIB_1">
      <item>SVERA d.o.o. PULA, OIB 38549349953, Stiglicheva 28, 52100 Pula</item>
    </derivirana_varijabla>
  </DomainObject.Predmet.ProtuStrankaListFormatedWithAdressOIB>
  <DomainObject.Predmet.ProtuStrankaListNazivFormated>
    <izvorni_sadrzaj>
      <item>SVERA d.o.o. PULA</item>
    </izvorni_sadrzaj>
    <derivirana_varijabla naziv="DomainObject.Predmet.ProtuStrankaListNazivFormated_1">
      <item>SVERA d.o.o. PULA</item>
    </derivirana_varijabla>
  </DomainObject.Predmet.ProtuStrankaListNazivFormated>
  <DomainObject.Predmet.ProtuStrankaListNazivFormatedOIB>
    <izvorni_sadrzaj>
      <item>SVERA d.o.o. PULA, OIB 38549349953</item>
    </izvorni_sadrzaj>
    <derivirana_varijabla naziv="DomainObject.Predmet.ProtuStrankaListNazivFormatedOIB_1">
      <item>SVERA d.o.o. PULA, OIB 38549349953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SVERA d.o.o. PULA</izvorni_sadrzaj>
    <derivirana_varijabla naziv="DomainObject.Predmet.ProtustrankaIDrugi_1">SVERA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SVERA d.o.o. PULA, OIB 38549349953, Stiglicheva 28, 52100 Pula</izvorni_sadrzaj>
    <derivirana_varijabla naziv="DomainObject.Predmet.ProtustrankaIDrugiAdressOIB_1">SVERA d.o.o. PULA, OIB 38549349953, Stiglicheva 28,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SVERA d.o.o. PULA</item>
    </izvorni_sadrzaj>
    <derivirana_varijabla naziv="DomainObject.Predmet.SudioniciListNaziv_1">
      <item>FINANCIJSKA AGENCIJA, RC RIJEKA, PODRUŽNICA PULA, PULA</item>
      <item>SVERA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SVERA d.o.o. PULA, OIB 38549349953, Stiglicheva 28,52100 Pula</item>
    </izvorni_sadrzaj>
    <derivirana_varijabla naziv="DomainObject.Predmet.SudioniciListAdressOIB_1">
      <item>FINANCIJSKA AGENCIJA, RC RIJEKA, PODRUŽNICA PULA, PULA, OIB 85821130368, Ulica grada Vukovara 70,10000 Zagreb</item>
      <item>SVERA d.o.o. PULA, OIB 38549349953, Stiglicheva 28,52100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38549349953</item>
    </izvorni_sadrzaj>
    <derivirana_varijabla naziv="DomainObject.Predmet.SudioniciListNazivOIB_1">
      <item>, OIB 85821130368</item>
      <item>, OIB 38549349953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2305</properties:Characters>
  <properties:Lines>70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2016-12-15T12:12:00Z</dcterms:created>
  <dc:creator>Jasmina Matika</dc:creator>
  <cp:lastModifiedBy>Lorena Paris Aničić</cp:lastModifiedBy>
  <cp:lastPrinted>2016-12-19T12:38:00Z</cp:lastPrinted>
  <dcterms:modified xmlns:xsi="http://www.w3.org/2001/XMLSchema-instance" xsi:type="dcterms:W3CDTF">2016-12-19T12:40:00Z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