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e82d" w14:paraId="fe5e82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98150B">
        <w:t>8</w:t>
      </w:r>
      <w:r w:rsidR="0043549B">
        <w:t>5</w:t>
      </w:r>
      <w:r w:rsidR="00F3229D">
        <w:t>56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43549B">
        <w:t>5</w:t>
      </w:r>
      <w:r w:rsidR="00F3229D">
        <w:t>56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3229D">
        <w:t xml:space="preserve">DRAGIN SAN j.d.o.o. za građenje i usluge, OIB 79045783403, Zagreb, </w:t>
      </w:r>
      <w:proofErr w:type="spellStart"/>
      <w:r w:rsidR="00F3229D">
        <w:t>Klaićeva</w:t>
      </w:r>
      <w:proofErr w:type="spellEnd"/>
      <w:r w:rsidR="00F3229D">
        <w:t xml:space="preserve"> 25</w:t>
      </w:r>
      <w:r w:rsidR="0043549B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3229D">
        <w:t>55.377,61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3549B"/>
    <w:rsid w:val="00452C66"/>
    <w:rsid w:val="00454B73"/>
    <w:rsid w:val="004B4B7E"/>
    <w:rsid w:val="00524D3D"/>
    <w:rsid w:val="005A0492"/>
    <w:rsid w:val="005A0782"/>
    <w:rsid w:val="005F77A6"/>
    <w:rsid w:val="006029F1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8150B"/>
    <w:rsid w:val="009A248B"/>
    <w:rsid w:val="009A35FD"/>
    <w:rsid w:val="009D789B"/>
    <w:rsid w:val="00A04A52"/>
    <w:rsid w:val="00A053FB"/>
    <w:rsid w:val="00A9783B"/>
    <w:rsid w:val="00AC44F3"/>
    <w:rsid w:val="00AF1FB5"/>
    <w:rsid w:val="00AF31FC"/>
    <w:rsid w:val="00B00AAF"/>
    <w:rsid w:val="00B37548"/>
    <w:rsid w:val="00B64127"/>
    <w:rsid w:val="00BC1743"/>
    <w:rsid w:val="00C11749"/>
    <w:rsid w:val="00C25FD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503EE"/>
    <w:rsid w:val="00E94494"/>
    <w:rsid w:val="00EA64CE"/>
    <w:rsid w:val="00EB51D1"/>
    <w:rsid w:val="00EB6112"/>
    <w:rsid w:val="00F139CD"/>
    <w:rsid w:val="00F3229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B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B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8556</izvorni_sadrzaj>
    <derivirana_varijabla naziv="DomainObject.Predmet.Broj_1">8556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St-8556/2015</izvorni_sadrzaj>
    <derivirana_varijabla naziv="DomainObject.Predmet.OznakaBroj_1">St-8556/2015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DRAGIN SAN jednostavno društvo s ograničenom odgovornošću za građenje i usluge zastupanog po punomoćniku DRAGUTIN CRNČIĆ</izvorni_sadrzaj>
    <derivirana_varijabla naziv="DomainObject.Predmet.ProtustrankaFormated_1">  DRAGIN SAN jednostavno društvo s ograničenom odgovornošću za građenje i usluge zastupanog po punomoćniku DRAGUTIN CRNČIĆ</derivirana_varijabla>
  </DomainObject.Predmet.ProtustrankaFormated>
  <DomainObject.Predmet.ProtustrankaFormatedOIB>
    <izvorni_sadrzaj>  DRAGIN SAN jednostavno društvo s ograničenom odgovornošću za građenje i usluge, OIB 79045783403 zastupanog po punomoćniku DRAGUTIN CRNČIĆ</izvorni_sadrzaj>
    <derivirana_varijabla naziv="DomainObject.Predmet.ProtustrankaFormatedOIB_1">  DRAGIN SAN jednostavno društvo s ograničenom odgovornošću za građenje i usluge, OIB 79045783403 zastupanog po punomoćniku DRAGUTIN CRNČIĆ</derivirana_varijabla>
  </DomainObject.Predmet.ProtustrankaFormatedOIB>
  <DomainObject.Predmet.ProtustrankaFormatedWithAdress>
    <izvorni_sadrzaj> DRAGIN SAN jednostavno društvo s ograničenom odgovornošću za građenje i usluge, Klaićeva 25, 10000 Zagreb zastupanog po punomoćniku DRAGUTIN CRNČIĆ</izvorni_sadrzaj>
    <derivirana_varijabla naziv="DomainObject.Predmet.ProtustrankaFormatedWithAdress_1"> DRAGIN SAN jednostavno društvo s ograničenom odgovornošću za građenje i usluge, Klaićeva 25, 10000 Zagreb zastupanog po punomoćniku DRAGUTIN CRNČIĆ</derivirana_varijabla>
  </DomainObject.Predmet.ProtustrankaFormatedWithAdress>
  <DomainObject.Predmet.ProtustrankaFormatedWithAdressOIB>
    <izvorni_sadrzaj> DRAGIN SAN jednostavno društvo s ograničenom odgovornošću za građenje i usluge, OIB 79045783403, Klaićeva 25, 10000 Zagreb zastupanog po punomoćniku DRAGUTIN CRNČIĆ</izvorni_sadrzaj>
    <derivirana_varijabla naziv="DomainObject.Predmet.ProtustrankaFormatedWithAdressOIB_1"> DRAGIN SAN jednostavno društvo s ograničenom odgovornošću za građenje i usluge, OIB 79045783403, Klaićeva 25, 10000 Zagreb zastupanog po punomoćniku DRAGUTIN CRNČIĆ</derivirana_varijabla>
  </DomainObject.Predmet.ProtustrankaFormatedWithAdressOIB>
  <DomainObject.Predmet.ProtustrankaWithAdress>
    <izvorni_sadrzaj>DRAGIN SAN jednostavno društvo s ograničenom odgovornošću za građenje i usluge Klaićeva 25, 10000 Zagreb</izvorni_sadrzaj>
    <derivirana_varijabla naziv="DomainObject.Predmet.ProtustrankaWithAdress_1">DRAGIN SAN jednostavno društvo s ograničenom odgovornošću za građenje i usluge Klaićeva 25, 10000 Zagreb</derivirana_varijabla>
  </DomainObject.Predmet.ProtustrankaWithAdress>
  <DomainObject.Predmet.ProtustrankaWithAdressOIB>
    <izvorni_sadrzaj>DRAGIN SAN jednostavno društvo s ograničenom odgovornošću za građenje i usluge, OIB 79045783403, Klaićeva 25, 10000 Zagreb</izvorni_sadrzaj>
    <derivirana_varijabla naziv="DomainObject.Predmet.ProtustrankaWithAdressOIB_1">DRAGIN SAN jednostavno društvo s ograničenom odgovornošću za građenje i usluge, OIB 79045783403, Klaićeva 25, 10000 Zagreb</derivirana_varijabla>
  </DomainObject.Predmet.ProtustrankaWithAdressOIB>
  <DomainObject.Predmet.ProtustrankaNazivFormated>
    <izvorni_sadrzaj>DRAGIN SAN jednostavno društvo s ograničenom odgovornošću za građenje i usluge</izvorni_sadrzaj>
    <derivirana_varijabla naziv="DomainObject.Predmet.ProtustrankaNazivFormated_1">DRAGIN SAN jednostavno društvo s ograničenom odgovornošću za građenje i usluge</derivirana_varijabla>
  </DomainObject.Predmet.ProtustrankaNazivFormated>
  <DomainObject.Predmet.ProtustrankaNazivFormatedOIB>
    <izvorni_sadrzaj>DRAGIN SAN jednostavno društvo s ograničenom odgovornošću za građenje i usluge, OIB 79045783403</izvorni_sadrzaj>
    <derivirana_varijabla naziv="DomainObject.Predmet.ProtustrankaNazivFormatedOIB_1">DRAGIN SAN jednostavno društvo s ograničenom odgovornošću za građenje i usluge, OIB 79045783403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DRAGIN SAN jednostavno društvo s ograničenom odgovornošću za građenje i usluge zastupanog po punomoćniku DRAGUTIN CRNČIĆ</item>
    </izvorni_sadrzaj>
    <derivirana_varijabla naziv="DomainObject.Predmet.ProtuStrankaListFormated_1">
      <item>DRAGIN SAN jednostavno društvo s ograničenom odgovornošću za građenje i usluge zastupanog po punomoćniku DRAGUTIN CRNČIĆ</item>
    </derivirana_varijabla>
  </DomainObject.Predmet.ProtuStrankaListFormated>
  <DomainObject.Predmet.ProtuStrankaListFormatedOIB>
    <izvorni_sadrzaj>
      <item>DRAGIN SAN jednostavno društvo s ograničenom odgovornošću za građenje i usluge, OIB 79045783403 zastupanog po punomoćniku DRAGUTIN CRNČIĆ</item>
    </izvorni_sadrzaj>
    <derivirana_varijabla naziv="DomainObject.Predmet.ProtuStrankaListFormatedOIB_1">
      <item>DRAGIN SAN jednostavno društvo s ograničenom odgovornošću za građenje i usluge, OIB 79045783403 zastupanog po punomoćniku DRAGUTIN CRNČIĆ</item>
    </derivirana_varijabla>
  </DomainObject.Predmet.ProtuStrankaListFormatedOIB>
  <DomainObject.Predmet.ProtuStrankaListFormatedWithAdress>
    <izvorni_sadrzaj>
      <item>DRAGIN SAN jednostavno društvo s ograničenom odgovornošću za građenje i usluge, Klaićeva 25, 10000 Zagreb zastupanog po punomoćniku DRAGUTIN CRNČIĆ</item>
    </izvorni_sadrzaj>
    <derivirana_varijabla naziv="DomainObject.Predmet.ProtuStrankaListFormatedWithAdress_1">
      <item>DRAGIN SAN jednostavno društvo s ograničenom odgovornošću za građenje i usluge, Klaićeva 25, 10000 Zagreb zastupanog po punomoćniku DRAGUTIN CRNČIĆ</item>
    </derivirana_varijabla>
  </DomainObject.Predmet.ProtuStrankaListFormatedWithAdress>
  <DomainObject.Predmet.ProtuStrankaListFormatedWithAdressOIB>
    <izvorni_sadrzaj>
      <item>DRAGIN SAN jednostavno društvo s ograničenom odgovornošću za građenje i usluge, OIB 79045783403, Klaićeva 25, 10000 Zagreb zastupanog po punomoćniku DRAGUTIN CRNČIĆ</item>
    </izvorni_sadrzaj>
    <derivirana_varijabla naziv="DomainObject.Predmet.ProtuStrankaListFormatedWithAdressOIB_1">
      <item>DRAGIN SAN jednostavno društvo s ograničenom odgovornošću za građenje i usluge, OIB 79045783403, Klaićeva 25, 10000 Zagreb zastupanog po punomoćniku DRAGUTIN CRNČIĆ</item>
    </derivirana_varijabla>
  </DomainObject.Predmet.ProtuStrankaListFormatedWithAdressOIB>
  <DomainObject.Predmet.ProtuStrankaListNazivFormated>
    <izvorni_sadrzaj>
      <item>DRAGIN SAN jednostavno društvo s ograničenom odgovornošću za građenje i usluge</item>
    </izvorni_sadrzaj>
    <derivirana_varijabla naziv="DomainObject.Predmet.ProtuStrankaListNazivFormated_1">
      <item>DRAGIN SAN jednostavno društvo s ograničenom odgovornošću za građenje i usluge</item>
    </derivirana_varijabla>
  </DomainObject.Predmet.ProtuStrankaListNazivFormated>
  <DomainObject.Predmet.ProtuStrankaListNazivFormatedOIB>
    <izvorni_sadrzaj>
      <item>DRAGIN SAN jednostavno društvo s ograničenom odgovornošću za građenje i usluge, OIB 79045783403</item>
    </izvorni_sadrzaj>
    <derivirana_varijabla naziv="DomainObject.Predmet.ProtuStrankaListNazivFormatedOIB_1">
      <item>DRAGIN SAN jednostavno društvo s ograničenom odgovornošću za građenje i usluge, OIB 79045783403</item>
    </derivirana_varijabla>
  </DomainObject.Predmet.ProtuStrankaListNazivFormatedOIB>
  <DomainObject.Predmet.OstaliListFormated>
    <izvorni_sadrzaj>
      <item>DRAGUTIN CRNČIĆ punomoćnik sudionika u postupku DRAGIN SAN jednostavno društvo s ograničenom odgovornošću za građenje i usluge</item>
    </izvorni_sadrzaj>
    <derivirana_varijabla naziv="DomainObject.Predmet.OstaliListFormated_1">
      <item>DRAGUTIN CRNČIĆ punomoćnik sudionika u postupku DRAGIN SAN jednostavno društvo s ograničenom odgovornošću za građenje i usluge</item>
    </derivirana_varijabla>
  </DomainObject.Predmet.OstaliListFormated>
  <DomainObject.Predmet.OstaliListFormatedOIB>
    <izvorni_sadrzaj>
      <item>DRAGUTIN CRNČIĆ, OIB 47699797130 punomoćnik sudionika u postupku DRAGIN SAN jednostavno društvo s ograničenom odgovornošću za građenje i usluge</item>
    </izvorni_sadrzaj>
    <derivirana_varijabla naziv="DomainObject.Predmet.OstaliListFormatedOIB_1">
      <item>DRAGUTIN CRNČIĆ, OIB 47699797130 punomoćnik sudionika u postupku DRAGIN SAN jednostavno društvo s ograničenom odgovornošću za građenje i usluge</item>
    </derivirana_varijabla>
  </DomainObject.Predmet.OstaliListFormatedOIB>
  <DomainObject.Predmet.OstaliListFormatedWithAdress>
    <izvorni_sadrzaj>
      <item>DRAGUTIN CRNČIĆ, Ulica grada Mainza 12, 10000 Zagreb punomoćnik sudionika u postupku DRAGIN SAN jednostavno društvo s ograničenom odgovornošću za građenje i usluge</item>
    </izvorni_sadrzaj>
    <derivirana_varijabla naziv="DomainObject.Predmet.OstaliListFormatedWithAdress_1">
      <item>DRAGUTIN CRNČIĆ, Ulica grada Mainza 12, 10000 Zagreb punomoćnik sudionika u postupku DRAGIN SAN jednostavno društvo s ograničenom odgovornošću za građenje i usluge</item>
    </derivirana_varijabla>
  </DomainObject.Predmet.OstaliListFormatedWithAdress>
  <DomainObject.Predmet.OstaliListFormatedWithAdressOIB>
    <izvorni_sadrzaj>
      <item>DRAGUTIN CRNČIĆ, OIB 47699797130, Ulica grada Mainza 12, 10000 Zagreb punomoćnik sudionika u postupku DRAGIN SAN jednostavno društvo s ograničenom odgovornošću za građenje i usluge</item>
    </izvorni_sadrzaj>
    <derivirana_varijabla naziv="DomainObject.Predmet.OstaliListFormatedWithAdressOIB_1">
      <item>DRAGUTIN CRNČIĆ, OIB 47699797130, Ulica grada Mainza 12, 10000 Zagreb punomoćnik sudionika u postupku DRAGIN SAN jednostavno društvo s ograničenom odgovornošću za građenje i usluge</item>
    </derivirana_varijabla>
  </DomainObject.Predmet.OstaliListFormatedWithAdressOIB>
  <DomainObject.Predmet.OstaliListNazivFormated>
    <izvorni_sadrzaj>
      <item>DRAGUTIN CRNČIĆ</item>
    </izvorni_sadrzaj>
    <derivirana_varijabla naziv="DomainObject.Predmet.OstaliListNazivFormated_1">
      <item>DRAGUTIN CRNČIĆ</item>
    </derivirana_varijabla>
  </DomainObject.Predmet.OstaliListNazivFormated>
  <DomainObject.Predmet.OstaliListNazivFormatedOIB>
    <izvorni_sadrzaj>
      <item>DRAGUTIN CRNČIĆ, OIB 47699797130</item>
    </izvorni_sadrzaj>
    <derivirana_varijabla naziv="DomainObject.Predmet.OstaliListNazivFormatedOIB_1">
      <item>DRAGUTIN CRNČIĆ, OIB 47699797130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DRAGIN SAN jednostavno društvo s ograničenom odgovornošću za građenje i usluge</izvorni_sadrzaj>
    <derivirana_varijabla naziv="DomainObject.Predmet.ProtustrankaIDrugi_1">DRAGIN SAN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DRAGIN SAN jednostavno društvo s ograničenom odgovornošću za građenje i usluge, OIB 79045783403, Klaićeva 25, 10000 Zagreb</izvorni_sadrzaj>
    <derivirana_varijabla naziv="DomainObject.Predmet.ProtustrankaIDrugiAdressOIB_1">DRAGIN SAN jednostavno društvo s ograničenom odgovornošću za građenje i usluge, OIB 79045783403, Klaićeva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DRAGIN SAN jednostavno društvo s ograničenom odgovornošću za građenje i usluge</item>
      <item>FINA Regionalni centar Zagreb</item>
      <item>DRAGUTIN CRNČIĆ</item>
    </izvorni_sadrzaj>
    <derivirana_varijabla naziv="DomainObject.Predmet.SudioniciListNaziv_1">
      <item>DRAGIN SAN jednostavno društvo s ograničenom odgovornošću za građenje i usluge</item>
      <item>FINA Regionalni centar Zagreb</item>
      <item>DRAGUTIN CRNČIĆ</item>
    </derivirana_varijabla>
  </DomainObject.Predmet.SudioniciListNaziv>
  <DomainObject.Predmet.SudioniciListAdressOIB>
    <izvorni_sadrzaj>
      <item>DRAGIN SAN jednostavno društvo s ograničenom odgovornošću za građenje i usluge, OIB 79045783403, Klaićeva 25,10000 Zagreb</item>
      <item>FINA Regionalni centar Zagreb, OIB 85821130368, Trg svibanjskih žrtava 1995. br. 1,10000 Zagreb</item>
      <item>DRAGUTIN CRNČIĆ, OIB 47699797130, Ulica grada Mainza 12,10000 Zagreb</item>
    </izvorni_sadrzaj>
    <derivirana_varijabla naziv="DomainObject.Predmet.SudioniciListAdressOIB_1">
      <item>DRAGIN SAN jednostavno društvo s ograničenom odgovornošću za građenje i usluge, OIB 79045783403, Klaićeva 25,10000 Zagreb</item>
      <item>FINA Regionalni centar Zagreb, OIB 85821130368, Trg svibanjskih žrtava 1995. br. 1,10000 Zagreb</item>
      <item>DRAGUTIN CRNČIĆ, OIB 47699797130, Ulica grada Mainza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79045783403</item>
      <item>, OIB 85821130368</item>
      <item>, OIB 47699797130</item>
    </izvorni_sadrzaj>
    <derivirana_varijabla naziv="DomainObject.Predmet.SudioniciListNazivOIB_1">
      <item>, OIB 79045783403</item>
      <item>, OIB 85821130368</item>
      <item>, OIB 47699797130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92230-6980-4250-BCB1-EE4672B719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1337</properties:Characters>
  <properties:Lines>48</properties:Lines>
  <properties:Paragraphs>17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2016-01-19T08:05:00Z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