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e396" w14:paraId="f33e39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A5210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B11F9F">
        <w:t>1380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A5210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r w:rsidR="002779E6">
        <w:t>L.Jagera 3</w:t>
      </w:r>
      <w:r w:rsidR="004A0D7B">
        <w:t>, za pokretanje skraćenog stečajnog postupka  nad dužnikom</w:t>
      </w:r>
      <w:r w:rsidR="00185AB1">
        <w:t xml:space="preserve"> Zadruga DOMESTICUS za ugostiteljstvo, proizvodnju, ugostiteljske djelatnosti i trgovinu, Osijek</w:t>
      </w:r>
      <w:r w:rsidR="009311B3">
        <w:t xml:space="preserve">, </w:t>
      </w:r>
      <w:r w:rsidR="00185AB1">
        <w:t>L. Jagera 24</w:t>
      </w:r>
      <w:r w:rsidR="002779E6">
        <w:t xml:space="preserve">, </w:t>
      </w:r>
      <w:r w:rsidR="004A0D7B">
        <w:t>MBS</w:t>
      </w:r>
      <w:r w:rsidR="009311B3">
        <w:t>:</w:t>
      </w:r>
      <w:r w:rsidR="004A0D7B">
        <w:t xml:space="preserve"> </w:t>
      </w:r>
      <w:r w:rsidR="00185AB1">
        <w:t>030103541</w:t>
      </w:r>
      <w:r w:rsidR="004A0D7B">
        <w:t>, OIB</w:t>
      </w:r>
      <w:r w:rsidR="009311B3">
        <w:t>:</w:t>
      </w:r>
      <w:r w:rsidR="00185AB1">
        <w:t xml:space="preserve"> 16115862197</w:t>
      </w:r>
      <w:r w:rsidR="004A0D7B">
        <w:t>, temeljem članka 430. Stečajnog zakona ( „Narodne nov</w:t>
      </w:r>
      <w:r w:rsidR="00316816">
        <w:t>ine“ 71/15)</w:t>
      </w:r>
      <w:r w:rsidR="00224AFF">
        <w:t>, dana</w:t>
      </w:r>
      <w:r w:rsidR="009311B3">
        <w:t xml:space="preserve"> </w:t>
      </w:r>
      <w:r w:rsidR="00DA5210">
        <w:t>20</w:t>
      </w:r>
      <w:r w:rsidR="009311B3">
        <w:t>.</w:t>
      </w:r>
      <w:r w:rsidR="00DA5210">
        <w:t xml:space="preserve"> </w:t>
      </w:r>
      <w:r w:rsidR="009311B3">
        <w:t>rujna 2017.</w:t>
      </w:r>
      <w:r w:rsidR="00224AFF">
        <w:t>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85AB1" w:rsidRPr="00185AB1">
        <w:t>Zadruga DOMESTICUS za ugostiteljstvo, proizvodnju, ugostiteljske djelatnosti i trgovinu, Osijek, L. Jagera 24, MBS: 030103541, OIB: 16115862197</w:t>
      </w:r>
      <w:r>
        <w:t>, iznosi</w:t>
      </w:r>
      <w:r w:rsidR="00B11F9F">
        <w:t xml:space="preserve"> </w:t>
      </w:r>
      <w:r w:rsidR="00185AB1">
        <w:t>109.296,82 kn</w:t>
      </w:r>
      <w:r>
        <w:t>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DA5210" w:rsidRPr="00DA5210">
        <w:t>Šaban Halilović, OIB: 24700797068, Osijek, L. Jagera 26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185AB1">
        <w:t>1380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DA5210">
        <w:t>20</w:t>
      </w:r>
      <w:r w:rsidR="009311B3">
        <w:t>. rujna</w:t>
      </w:r>
      <w:r>
        <w:t xml:space="preserve"> 201</w:t>
      </w:r>
      <w:r w:rsidR="00454056">
        <w:t>7</w:t>
      </w:r>
      <w:r>
        <w:t>.</w:t>
      </w:r>
      <w:r w:rsidR="009311B3">
        <w:t>g.</w:t>
      </w:r>
    </w:p>
    <w:p w:rsidRDefault="0048554A" w:rsidP="00F2165F" w:rsidR="0048554A" w:rsidRPr="00F2165F">
      <w:pPr>
        <w:ind w:left="708"/>
        <w:jc w:val="center"/>
      </w:pPr>
    </w:p>
    <w:p w:rsidRDefault="00DA5210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          </w:t>
      </w:r>
      <w:r w:rsidR="008B0E56">
        <w:rPr>
          <w:bCs/>
        </w:rPr>
        <w:t xml:space="preserve"> </w:t>
      </w:r>
      <w:r>
        <w:rPr>
          <w:bCs/>
        </w:rPr>
        <w:t xml:space="preserve">    S U D A C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</w:r>
      <w:r w:rsidR="00DA5210"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9311B3">
        <w:t>31/10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6A3" w:rsidR="00E856A3">
      <w:r>
        <w:separator/>
      </w:r>
    </w:p>
  </w:endnote>
  <w:endnote w:id="0" w:type="continuationSeparator">
    <w:p w:rsidRDefault="00E856A3" w:rsidR="00E85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6A3" w:rsidR="00E856A3">
      <w:r>
        <w:separator/>
      </w:r>
    </w:p>
  </w:footnote>
  <w:footnote w:id="0" w:type="continuationSeparator">
    <w:p w:rsidRDefault="00E856A3" w:rsidR="00E85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018C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85AB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3230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AD9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11B3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11F9F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A5210"/>
    <w:rsid w:val="00DD6682"/>
    <w:rsid w:val="00DE5F69"/>
    <w:rsid w:val="00E23AF8"/>
    <w:rsid w:val="00E60C19"/>
    <w:rsid w:val="00E856A3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0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0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St-1380/2017</izvorni_sadrzaj>
    <derivirana_varijabla naziv="DomainObject.Predmet.OznakaBroj_1">St-1380/2017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DOMESTICUS za ugostiteljstvo, proizvodnju, ugostiteljske djelatnosti i trgovinu</izvorni_sadrzaj>
    <derivirana_varijabla naziv="DomainObject.Predmet.ProtustrankaFormated_1">  Zadruga DOMESTICUS za ugostiteljstvo, proizvodnju, ugostiteljske djelatnosti i trgovinu</derivirana_varijabla>
  </DomainObject.Predmet.ProtustrankaFormated>
  <DomainObject.Predmet.ProtustrankaFormatedOIB>
    <izvorni_sadrzaj>  Zadruga DOMESTICUS za ugostiteljstvo, proizvodnju, ugostiteljske djelatnosti i trgovinu, OIB 16115862197</izvorni_sadrzaj>
    <derivirana_varijabla naziv="DomainObject.Predmet.ProtustrankaFormatedOIB_1">  Zadruga DOMESTICUS za ugostiteljstvo, proizvodnju, ugostiteljske djelatnosti i trgovinu, OIB 16115862197</derivirana_varijabla>
  </DomainObject.Predmet.ProtustrankaFormatedOIB>
  <DomainObject.Predmet.ProtustrankaFormatedWithAdress>
    <izvorni_sadrzaj> Zadruga DOMESTICUS za ugostiteljstvo, proizvodnju, ugostiteljske djelatnosti i trgovinu, L.Jagera 24, 31000 Osijek</izvorni_sadrzaj>
    <derivirana_varijabla naziv="DomainObject.Predmet.ProtustrankaFormatedWithAdress_1"> Zadruga DOMESTICUS za ugostiteljstvo, proizvodnju, ugostiteljske djelatnosti i trgovinu, L.Jagera 24, 31000 Osijek</derivirana_varijabla>
  </DomainObject.Predmet.ProtustrankaFormatedWithAdress>
  <DomainObject.Predmet.ProtustrankaFormatedWithAdressOIB>
    <izvorni_sadrzaj> Zadruga DOMESTICUS za ugostiteljstvo, proizvodnju, ugostiteljske djelatnosti i trgovinu, OIB 16115862197, L.Jagera 24, 31000 Osijek</izvorni_sadrzaj>
    <derivirana_varijabla naziv="DomainObject.Predmet.ProtustrankaFormatedWithAdressOIB_1"> Zadruga DOMESTICUS za ugostiteljstvo, proizvodnju, ugostiteljske djelatnosti i trgovinu, OIB 16115862197, L.Jagera 24, 31000 Osijek</derivirana_varijabla>
  </DomainObject.Predmet.ProtustrankaFormatedWithAdressOIB>
  <DomainObject.Predmet.ProtustrankaWithAdress>
    <izvorni_sadrzaj>Zadruga DOMESTICUS za ugostiteljstvo, proizvodnju, ugostiteljske djelatnosti i trgovinu L.Jagera 24, 31000 Osijek</izvorni_sadrzaj>
    <derivirana_varijabla naziv="DomainObject.Predmet.ProtustrankaWithAdress_1">Zadruga DOMESTICUS za ugostiteljstvo, proizvodnju, ugostiteljske djelatnosti i trgovinu L.Jagera 24, 31000 Osijek</derivirana_varijabla>
  </DomainObject.Predmet.ProtustrankaWithAdress>
  <DomainObject.Predmet.ProtustrankaWithAdressOIB>
    <izvorni_sadrzaj>Zadruga DOMESTICUS za ugostiteljstvo, proizvodnju, ugostiteljske djelatnosti i trgovinu, OIB 16115862197, L.Jagera 24, 31000 Osijek</izvorni_sadrzaj>
    <derivirana_varijabla naziv="DomainObject.Predmet.ProtustrankaWithAdressOIB_1">Zadruga DOMESTICUS za ugostiteljstvo, proizvodnju, ugostiteljske djelatnosti i trgovinu, OIB 16115862197, L.Jagera 24, 31000 Osijek</derivirana_varijabla>
  </DomainObject.Predmet.ProtustrankaWithAdressOIB>
  <DomainObject.Predmet.ProtustrankaNazivFormated>
    <izvorni_sadrzaj>Zadruga DOMESTICUS za ugostiteljstvo, proizvodnju, ugostiteljske djelatnosti i trgovinu</izvorni_sadrzaj>
    <derivirana_varijabla naziv="DomainObject.Predmet.ProtustrankaNazivFormated_1">Zadruga DOMESTICUS za ugostiteljstvo, proizvodnju, ugostiteljske djelatnosti i trgovinu</derivirana_varijabla>
  </DomainObject.Predmet.ProtustrankaNazivFormated>
  <DomainObject.Predmet.ProtustrankaNazivFormatedOIB>
    <izvorni_sadrzaj>Zadruga DOMESTICUS za ugostiteljstvo, proizvodnju, ugostiteljske djelatnosti i trgovinu, OIB 16115862197</izvorni_sadrzaj>
    <derivirana_varijabla naziv="DomainObject.Predmet.ProtustrankaNazivFormatedOIB_1">Zadruga DOMESTICUS za ugostiteljstvo, proizvodnju, ugostiteljske djelatnosti i trgovinu, OIB 16115862197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DOMESTICUS za ugostiteljstvo, proizvodnju, ugostiteljske djelatnosti i trgovinu</item>
    </izvorni_sadrzaj>
    <derivirana_varijabla naziv="DomainObject.Predmet.ProtuStrankaListFormated_1">
      <item>Zadruga DOMESTICUS za ugostiteljstvo, proizvodnju, ugostiteljske djelatnosti i trgovinu</item>
    </derivirana_varijabla>
  </DomainObject.Predmet.ProtuStrankaListFormated>
  <DomainObject.Predmet.ProtuStrankaListFormatedOIB>
    <izvorni_sadrzaj>
      <item>Zadruga DOMESTICUS za ugostiteljstvo, proizvodnju, ugostiteljske djelatnosti i trgovinu, OIB 16115862197</item>
    </izvorni_sadrzaj>
    <derivirana_varijabla naziv="DomainObject.Predmet.ProtuStrankaListFormatedOIB_1">
      <item>Zadruga DOMESTICUS za ugostiteljstvo, proizvodnju, ugostiteljske djelatnosti i trgovinu, OIB 16115862197</item>
    </derivirana_varijabla>
  </DomainObject.Predmet.ProtuStrankaListFormatedOIB>
  <DomainObject.Predmet.ProtuStrankaListFormatedWithAdress>
    <izvorni_sadrzaj>
      <item>Zadruga DOMESTICUS za ugostiteljstvo, proizvodnju, ugostiteljske djelatnosti i trgovinu, L.Jagera 24, 31000 Osijek</item>
    </izvorni_sadrzaj>
    <derivirana_varijabla naziv="DomainObject.Predmet.ProtuStrankaListFormatedWithAdress_1">
      <item>Zadruga DOMESTICUS za ugostiteljstvo, proizvodnju, ugostiteljske djelatnosti i trgovinu, L.Jagera 24, 31000 Osijek</item>
    </derivirana_varijabla>
  </DomainObject.Predmet.ProtuStrankaListFormatedWithAdress>
  <DomainObject.Predmet.ProtuStrankaListFormatedWithAdressOIB>
    <izvorni_sadrzaj>
      <item>Zadruga DOMESTICUS za ugostiteljstvo, proizvodnju, ugostiteljske djelatnosti i trgovinu, OIB 16115862197, L.Jagera 24, 31000 Osijek</item>
    </izvorni_sadrzaj>
    <derivirana_varijabla naziv="DomainObject.Predmet.ProtuStrankaListFormatedWithAdressOIB_1">
      <item>Zadruga DOMESTICUS za ugostiteljstvo, proizvodnju, ugostiteljske djelatnosti i trgovinu, OIB 16115862197, L.Jagera 24, 31000 Osijek</item>
    </derivirana_varijabla>
  </DomainObject.Predmet.ProtuStrankaListFormatedWithAdressOIB>
  <DomainObject.Predmet.ProtuStrankaListNazivFormated>
    <izvorni_sadrzaj>
      <item>Zadruga DOMESTICUS za ugostiteljstvo, proizvodnju, ugostiteljske djelatnosti i trgovinu</item>
    </izvorni_sadrzaj>
    <derivirana_varijabla naziv="DomainObject.Predmet.ProtuStrankaListNazivFormated_1">
      <item>Zadruga DOMESTICUS za ugostiteljstvo, proizvodnju, ugostiteljske djelatnosti i trgovinu</item>
    </derivirana_varijabla>
  </DomainObject.Predmet.ProtuStrankaListNazivFormated>
  <DomainObject.Predmet.ProtuStrankaListNazivFormatedOIB>
    <izvorni_sadrzaj>
      <item>Zadruga DOMESTICUS za ugostiteljstvo, proizvodnju, ugostiteljske djelatnosti i trgovinu, OIB 16115862197</item>
    </izvorni_sadrzaj>
    <derivirana_varijabla naziv="DomainObject.Predmet.ProtuStrankaListNazivFormatedOIB_1">
      <item>Zadruga DOMESTICUS za ugostiteljstvo, proizvodnju, ugostiteljske djelatnosti i trgovinu, OIB 16115862197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DOMESTICUS za ugostiteljstvo, proizvodnju, ugostiteljske djelatnosti i trgovinu</izvorni_sadrzaj>
    <derivirana_varijabla naziv="DomainObject.Predmet.ProtustrankaIDrugi_1">Zadruga DOMESTICUS za ugostiteljstvo, proizvodnju, ugostiteljske djelatnosti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DOMESTICUS za ugostiteljstvo, proizvodnju, ugostiteljske djelatnosti i trgovinu, OIB 16115862197, L.Jagera 24, 31000 Osijek</izvorni_sadrzaj>
    <derivirana_varijabla naziv="DomainObject.Predmet.ProtustrankaIDrugiAdressOIB_1">Zadruga DOMESTICUS za ugostiteljstvo, proizvodnju, ugostiteljske djelatnosti i trgovinu, OIB 16115862197, L.Jagera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DOMESTICUS za ugostiteljstvo, proizvodnju, ugostiteljske djelatnosti i trgovinu</item>
    </izvorni_sadrzaj>
    <derivirana_varijabla naziv="DomainObject.Predmet.SudioniciListNaziv_1">
      <item>FINA RC OSIJEK</item>
      <item>Zadruga DOMESTICUS za ugostiteljstvo, proizvodnju, ugostiteljske djelatnosti i trgovinu</item>
    </derivirana_varijabla>
  </DomainObject.Predmet.SudioniciListNaziv>
  <DomainObject.Predmet.SudioniciListAdressOIB>
    <izvorni_sadrzaj>
      <item>FINA RC OSIJEK, OIB 85821130368</item>
      <item>Zadruga DOMESTICUS za ugostiteljstvo, proizvodnju, ugostiteljske djelatnosti i trgovinu, OIB 16115862197, L.Jagera 24,31000 Osijek</item>
    </izvorni_sadrzaj>
    <derivirana_varijabla naziv="DomainObject.Predmet.SudioniciListAdressOIB_1">
      <item>FINA RC OSIJEK, OIB 85821130368</item>
      <item>Zadruga DOMESTICUS za ugostiteljstvo, proizvodnju, ugostiteljske djelatnosti i trgovinu, OIB 16115862197, L.Jagera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16115862197</item>
    </izvorni_sadrzaj>
    <derivirana_varijabla naziv="DomainObject.Predmet.SudioniciListNazivOIB_1">
      <item>, OIB 85821130368</item>
      <item>, OIB 16115862197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370</properties:Words>
  <properties:Characters>2004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2017-09-20T09:44:00Z</dcterms:created>
  <dc:creator>Korisnik</dc:creator>
  <cp:lastModifiedBy>Žana Bem</cp:lastModifiedBy>
  <cp:lastPrinted>2017-02-03T07:25:00Z</cp:lastPrinted>
  <dcterms:modified xmlns:xsi="http://www.w3.org/2001/XMLSchema-instance" xsi:type="dcterms:W3CDTF">2017-09-20T09:56:00Z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