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6d57" w14:paraId="f0e6d57" w:rsidRDefault="00783E06" w:rsidP="00E50876" w:rsidR="00783E06">
      <w:pPr>
        <w:ind w:left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E06" w:rsidP="00783E06" w:rsidR="00783E06">
      <w:pPr>
        <w:jc w:val="both"/>
      </w:pPr>
      <w:r>
        <w:t>REPUBLIKA HRVATSKA</w:t>
      </w:r>
    </w:p>
    <w:p w:rsidRDefault="00783E06" w:rsidP="00783E06" w:rsidR="00783E06">
      <w:pPr>
        <w:jc w:val="both"/>
      </w:pPr>
      <w:r>
        <w:t xml:space="preserve">TRGOVAČKI SUD U ZAGREBU                                                                </w:t>
      </w:r>
    </w:p>
    <w:p w:rsidRDefault="00783E06" w:rsidP="00783E06" w:rsidR="00783E06">
      <w:pPr>
        <w:jc w:val="both"/>
      </w:pPr>
      <w:r>
        <w:t>Amruševa 2/II</w:t>
      </w:r>
    </w:p>
    <w:p w:rsidRDefault="00F636BE" w:rsidP="00783E06" w:rsidR="00F636BE">
      <w:pPr>
        <w:jc w:val="both"/>
      </w:pPr>
    </w:p>
    <w:p w:rsidRDefault="00F636BE" w:rsidP="00783E06" w:rsidR="00F636BE">
      <w:pPr>
        <w:jc w:val="both"/>
      </w:pPr>
    </w:p>
    <w:p w:rsidRDefault="00783E06" w:rsidP="00783E06" w:rsidR="00783E06">
      <w:pPr>
        <w:jc w:val="center"/>
      </w:pPr>
      <w:r>
        <w:t>R E P U B L I K A   H R V A T S K A</w:t>
      </w:r>
    </w:p>
    <w:p w:rsidRDefault="00783E06" w:rsidP="00783E06" w:rsidR="00783E06">
      <w:pPr>
        <w:jc w:val="center"/>
      </w:pPr>
    </w:p>
    <w:p w:rsidRDefault="00783E06" w:rsidP="00783E06" w:rsidR="00783E06">
      <w:pPr>
        <w:jc w:val="center"/>
      </w:pPr>
      <w:r>
        <w:t>R J E Š E NJ E</w:t>
      </w:r>
    </w:p>
    <w:p w:rsidRDefault="00783E06" w:rsidP="00783E06" w:rsidR="00783E06">
      <w:pPr>
        <w:jc w:val="both"/>
        <w:rPr>
          <w:b/>
        </w:rPr>
      </w:pPr>
    </w:p>
    <w:p w:rsidRDefault="00E50876" w:rsidP="00E50876" w:rsidR="00E50876">
      <w:pPr>
        <w:tabs>
          <w:tab w:pos="2977" w:val="left"/>
        </w:tabs>
        <w:ind w:firstLine="720"/>
        <w:jc w:val="both"/>
      </w:pPr>
      <w:r>
        <w:t xml:space="preserve">Trgovački sud u Zagrebu, po sucu Jeleni Antonić Šego, </w:t>
      </w:r>
      <w:r>
        <w:rPr>
          <w:lang w:val="pt-BR"/>
        </w:rPr>
        <w:t xml:space="preserve">u stečajnom predmetu u povodu prijedloga predlagatelja FINANCIJSKA AGENCIJA, RC Zagreb, </w:t>
      </w:r>
      <w:r>
        <w:t>Podružnica Zagreb, Trg svibanjskih žrtava 1995. 1, OIB: 85821130368,</w:t>
      </w:r>
      <w:r>
        <w:rPr>
          <w:lang w:val="pt-BR"/>
        </w:rPr>
        <w:t xml:space="preserve"> za otvaranje stečajnog postupka nad dužnikom MILIĆ STRUCTURA j.d.o.o. Sesvete, Rebro 6/4, OIB: 16485048622, </w:t>
      </w:r>
      <w:r>
        <w:t>4. srpnja 2019.,</w:t>
      </w:r>
    </w:p>
    <w:p w:rsidRDefault="00783E06" w:rsidP="00783E06" w:rsidR="00783E06">
      <w:pPr>
        <w:jc w:val="both"/>
      </w:pPr>
    </w:p>
    <w:p w:rsidRDefault="00783E06" w:rsidP="00783E06" w:rsidR="00783E06">
      <w:pPr>
        <w:jc w:val="center"/>
      </w:pPr>
      <w:r>
        <w:t>r i j e š i o     j e</w:t>
      </w:r>
    </w:p>
    <w:p w:rsidRDefault="00783E06" w:rsidP="00783E06" w:rsidR="00783E06">
      <w:r>
        <w:t xml:space="preserve"> </w:t>
      </w:r>
    </w:p>
    <w:p w:rsidRDefault="00783E06" w:rsidP="00783E06" w:rsidR="00783E06">
      <w:pPr>
        <w:ind w:firstLine="708"/>
        <w:jc w:val="both"/>
      </w:pPr>
      <w:r>
        <w:t>I. Pozivaju se osobe koje imaju pravni interes za provedbom stečajnoga postupaka nad  dužnikom</w:t>
      </w:r>
      <w:r>
        <w:rPr>
          <w:lang w:val="pt-BR"/>
        </w:rPr>
        <w:t xml:space="preserve"> </w:t>
      </w:r>
      <w:r w:rsidR="00213482">
        <w:rPr>
          <w:lang w:val="pt-BR"/>
        </w:rPr>
        <w:t>MILIĆ STRUCTURA j.d.o.o. Sesvete, Rebro 6/4, OIB: 16485048622</w:t>
      </w:r>
      <w:r>
        <w:rPr>
          <w:lang w:val="pt-BR"/>
        </w:rPr>
        <w:t xml:space="preserve">, u roku 15 dana predujmiti iznos od </w:t>
      </w:r>
      <w:r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17591C">
        <w:t>4230-16</w:t>
      </w:r>
      <w:r w:rsidR="002C29DD">
        <w:t>.</w:t>
      </w:r>
    </w:p>
    <w:p w:rsidRDefault="00783E06" w:rsidP="00783E06" w:rsidR="00783E06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783E06" w:rsidP="00783E06" w:rsidR="00783E06">
      <w:pPr>
        <w:jc w:val="center"/>
      </w:pPr>
      <w:r>
        <w:t>Obrazloženje</w:t>
      </w:r>
    </w:p>
    <w:p w:rsidRDefault="00783E06" w:rsidP="00783E06" w:rsidR="00783E06">
      <w:r>
        <w:t xml:space="preserve"> </w:t>
      </w:r>
    </w:p>
    <w:p w:rsidRDefault="00783E06" w:rsidP="00783E06" w:rsidR="00783E06">
      <w:pPr>
        <w:pStyle w:val="Tijeloteksta"/>
        <w:ind w:firstLine="708"/>
        <w:rPr>
          <w:lang w:val="pt-BR"/>
        </w:rPr>
      </w:pPr>
      <w:r>
        <w:t xml:space="preserve">Financijska agencija, Regionalni centar Zagreb, podnijela je ovom sudu prijedlog za otvaranje stečajnog postupka nad dužnikom pri Trgovačkom sudu u Zagrebu </w:t>
      </w:r>
      <w:r w:rsidR="0017591C">
        <w:t>10. svibnja</w:t>
      </w:r>
      <w:r>
        <w:t xml:space="preserve"> 201</w:t>
      </w:r>
      <w:r w:rsidR="00EF449E">
        <w:t>6</w:t>
      </w:r>
      <w:r>
        <w:t xml:space="preserve">. u stečajnom postupku nad dužnikom </w:t>
      </w:r>
      <w:r w:rsidR="0017591C">
        <w:rPr>
          <w:lang w:val="pt-BR"/>
        </w:rPr>
        <w:t>MILIĆ STRUCTURA j.d.o.o. Sesvete, Rebro 6/4, OIB: 16485048622</w:t>
      </w:r>
      <w:r>
        <w:rPr>
          <w:lang w:val="pt-BR"/>
        </w:rPr>
        <w:t>.</w:t>
      </w:r>
    </w:p>
    <w:p w:rsidRDefault="00783E06" w:rsidP="00783E06" w:rsidR="00783E06">
      <w:pPr>
        <w:pStyle w:val="Tijeloteksta"/>
        <w:rPr>
          <w:lang w:val="pt-BR"/>
        </w:rPr>
      </w:pPr>
    </w:p>
    <w:p w:rsidRDefault="00783E06" w:rsidP="00783E06" w:rsidR="00783E06">
      <w:pPr>
        <w:pStyle w:val="Tijeloteksta"/>
        <w:ind w:firstLine="708"/>
      </w:pPr>
      <w:r>
        <w:t>Prijedlog je podnesen na temelju čl. 444. st. 2. Stečajnog zakona („Narodne novine“</w:t>
      </w:r>
      <w:r w:rsidR="00EF449E">
        <w:t>,</w:t>
      </w:r>
      <w:r>
        <w:t xml:space="preserve"> broj 71/15. i 104/17, dalje: SZ).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 xml:space="preserve">Financijska agencija, kao predlagatelj, navela je u prijedlogu za otvaranje stečajnog postupka kako dužnik na dan 1. rujna  2015. u Očevidniku redoslijeda osnova za plaćanje ima evidentirane neizvršene osnove za plaćanje u neprekinutom razdoblju od </w:t>
      </w:r>
      <w:r w:rsidR="00EF449E">
        <w:t>264</w:t>
      </w:r>
      <w:r>
        <w:t xml:space="preserve"> dana, u ukupnom iznosu od </w:t>
      </w:r>
      <w:r w:rsidR="00EF449E">
        <w:t>1.972,36</w:t>
      </w:r>
      <w:r>
        <w:t xml:space="preserve"> kn.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>Prema odredbi čl. 11. st. 3. SZ</w:t>
      </w:r>
      <w:r w:rsidR="00AD6E4C">
        <w:t>-a</w:t>
      </w:r>
      <w:r>
        <w:t xml:space="preserve"> sud po službenoj dužnosti utvrđuje sve činjenice koje su važne za predstečajni i stečajni postupak te radi toga može izvoditi sve potrebne dokaze.</w:t>
      </w:r>
    </w:p>
    <w:p w:rsidRDefault="001C08BC" w:rsidP="00783E06" w:rsidR="001C08BC">
      <w:pPr>
        <w:pStyle w:val="Tijeloteksta"/>
        <w:ind w:firstLine="708"/>
      </w:pPr>
    </w:p>
    <w:p w:rsidRDefault="001C08BC" w:rsidP="00800B36" w:rsidR="00800B36" w:rsidRPr="00800B36">
      <w:pPr>
        <w:pStyle w:val="Tijeloteksta"/>
        <w:ind w:firstLine="708"/>
      </w:pPr>
      <w:r>
        <w:t xml:space="preserve">Iz podneska </w:t>
      </w:r>
      <w:r w:rsidRPr="001E51C8">
        <w:t xml:space="preserve">FINA-e </w:t>
      </w:r>
      <w:r>
        <w:t>od 27. svibnja 2019.</w:t>
      </w:r>
      <w:r w:rsidRPr="001C08BC">
        <w:t xml:space="preserve"> </w:t>
      </w:r>
      <w:r>
        <w:t xml:space="preserve">proizlazi da </w:t>
      </w:r>
      <w:r w:rsidR="00800B36">
        <w:t xml:space="preserve">dužnik na dan 24. svibnja 2019. </w:t>
      </w:r>
      <w:r w:rsidR="001E51C8">
        <w:t xml:space="preserve">prema podacima </w:t>
      </w:r>
      <w:r w:rsidR="00800B36">
        <w:t xml:space="preserve">iz </w:t>
      </w:r>
      <w:r w:rsidR="00800B36" w:rsidRPr="00800B36">
        <w:t xml:space="preserve">Očevidnika redoslijeda osnova za plaćanje ima evidentirane neizvršene osnove za plaćanje u neprekinutom razdoblju od 1625 dana u ukupnom iznosu od 2.481,58 kn. </w:t>
      </w:r>
    </w:p>
    <w:p w:rsidRDefault="002F5C8B" w:rsidP="001C210A" w:rsidR="002F5C8B" w:rsidRPr="00800B36">
      <w:pPr>
        <w:pStyle w:val="Tijeloteksta"/>
      </w:pPr>
    </w:p>
    <w:p w:rsidRDefault="00783E06" w:rsidP="00783E06" w:rsidR="00783E06">
      <w:pPr>
        <w:pStyle w:val="Tijeloteksta"/>
        <w:ind w:firstLine="708"/>
        <w:rPr>
          <w:lang w:val="en-GB"/>
        </w:rPr>
      </w:pPr>
      <w:r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 xml:space="preserve">Također, sud je zatražio podatke od Zajedničkog informacijskog sustava zemljišnih knjiga i katastra iz kojih proizlazi </w:t>
      </w:r>
      <w:r w:rsidR="00BD3AE4">
        <w:t xml:space="preserve">da dužnik </w:t>
      </w:r>
      <w:r>
        <w:t>nije evidentiran kao vlasnik nekretnina</w:t>
      </w:r>
      <w:r w:rsidR="00BD3AE4" w:rsidRPr="00BD3AE4">
        <w:t xml:space="preserve"> </w:t>
      </w:r>
      <w:r w:rsidR="00BD3AE4">
        <w:t>(list 6 spisa)</w:t>
      </w:r>
      <w:r>
        <w:t>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 xml:space="preserve">Nadalje, iz dopisa Stanice za tehnički pregled vozila, Centra za vozila Hrvatske d.d. od </w:t>
      </w:r>
      <w:r w:rsidR="00AB5737">
        <w:t>7.</w:t>
      </w:r>
      <w:r>
        <w:t xml:space="preserve"> </w:t>
      </w:r>
      <w:r w:rsidR="00AB5737">
        <w:t>svibnja 2019</w:t>
      </w:r>
      <w:r>
        <w:t xml:space="preserve">. (list </w:t>
      </w:r>
      <w:r w:rsidR="007724D1">
        <w:t>18</w:t>
      </w:r>
      <w:r>
        <w:t xml:space="preserve"> spisa) proizlazi da dužnik nije evidentiran kao vlasnik vozila.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jc w:val="both"/>
      </w:pPr>
      <w:r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83E06" w:rsidP="00783E06" w:rsidR="00783E06">
      <w:pPr>
        <w:jc w:val="both"/>
      </w:pPr>
    </w:p>
    <w:p w:rsidRDefault="00783E06" w:rsidP="00783E06" w:rsidR="00783E06">
      <w:pPr>
        <w:jc w:val="both"/>
      </w:pPr>
      <w:r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783E06" w:rsidP="00783E06" w:rsidR="00783E06">
      <w:pPr>
        <w:jc w:val="both"/>
      </w:pPr>
    </w:p>
    <w:p w:rsidRDefault="00783E06" w:rsidP="00783E06" w:rsidR="00783E06">
      <w:pPr>
        <w:jc w:val="both"/>
      </w:pPr>
      <w:r>
        <w:tab/>
        <w:t>S obzirom na to da je ovaj sud utvrdio da dužnik nema u svom vlasništvu nekretnina kao i da nije evidentiran kao vlasnik vozila, to je valjalo u smislu odredbe čl. 132. st. 1. SZ pozvati  vjerovnike na predujmljivanje iznosa troškova prethodnog</w:t>
      </w:r>
      <w:r w:rsidR="001566FE">
        <w:t>a</w:t>
      </w:r>
      <w:r>
        <w:t xml:space="preserve"> i otvorenoga stečajnog postupka (točka I. izreke) uz upozorenje na pravne posljedice ako ne postupe po ovom rješenju iz točke I. sukladno odredbi članka 132. st. 2. SZ (točka II. izreke). </w:t>
      </w:r>
    </w:p>
    <w:p w:rsidRDefault="00783E06" w:rsidP="00783E06" w:rsidR="00783E06">
      <w:r>
        <w:t xml:space="preserve">        </w:t>
      </w:r>
    </w:p>
    <w:p w:rsidRDefault="00783E06" w:rsidP="00783E06" w:rsidR="001E343D">
      <w:pPr>
        <w:jc w:val="center"/>
      </w:pPr>
      <w:r>
        <w:t>Zagreb</w:t>
      </w:r>
      <w:r w:rsidR="007724D1">
        <w:t>,</w:t>
      </w:r>
      <w:r>
        <w:t xml:space="preserve"> </w:t>
      </w:r>
      <w:r w:rsidR="007724D1">
        <w:t>4. srpnja</w:t>
      </w:r>
      <w:r>
        <w:t xml:space="preserve"> 201</w:t>
      </w:r>
      <w:r w:rsidR="00A556EE">
        <w:t>9</w:t>
      </w:r>
      <w:r>
        <w:t xml:space="preserve">. </w:t>
      </w:r>
    </w:p>
    <w:p w:rsidRDefault="001E343D" w:rsidP="00783E06" w:rsidR="001E343D">
      <w:pPr>
        <w:jc w:val="center"/>
      </w:pPr>
    </w:p>
    <w:p w:rsidRDefault="00783E06" w:rsidP="004717A0" w:rsidR="004717A0">
      <w:pPr>
        <w:pStyle w:val="Bezproreda"/>
        <w:ind w:firstLine="708" w:left="5664"/>
        <w:jc w:val="right"/>
        <w:rPr>
          <w:rFonts w:hAnsi="Times New Roman" w:ascii="Times New Roman"/>
          <w:sz w:val="24"/>
          <w:szCs w:val="24"/>
        </w:rPr>
      </w:pPr>
      <w:r>
        <w:t xml:space="preserve">                                                                                                      </w:t>
      </w:r>
      <w:r w:rsidR="004717A0">
        <w:rPr>
          <w:rFonts w:hAnsi="Times New Roman" w:ascii="Times New Roman"/>
          <w:sz w:val="24"/>
          <w:szCs w:val="24"/>
        </w:rPr>
        <w:t>Sudac:</w:t>
      </w:r>
    </w:p>
    <w:p w:rsidRDefault="004717A0" w:rsidP="004717A0" w:rsidR="004717A0">
      <w:pPr>
        <w:jc w:val="right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Jelena Antonić Šego,v.r.</w:t>
      </w:r>
    </w:p>
    <w:p w:rsidRDefault="00783E06" w:rsidP="004717A0" w:rsidR="00783E06">
      <w:pPr>
        <w:jc w:val="right"/>
      </w:pPr>
    </w:p>
    <w:p w:rsidRDefault="00783E06" w:rsidP="00783E06" w:rsidR="00783E06">
      <w:pPr>
        <w:jc w:val="right"/>
      </w:pPr>
    </w:p>
    <w:p w:rsidRDefault="00F636BE" w:rsidP="00783E06" w:rsidR="00F636BE">
      <w:pPr>
        <w:jc w:val="right"/>
      </w:pPr>
    </w:p>
    <w:p w:rsidRDefault="00F636BE" w:rsidP="00783E06" w:rsidR="00F636BE">
      <w:pPr>
        <w:jc w:val="right"/>
      </w:pPr>
    </w:p>
    <w:p w:rsidRDefault="00F636BE" w:rsidP="00783E06" w:rsidR="00F636BE">
      <w:pPr>
        <w:jc w:val="right"/>
      </w:pPr>
    </w:p>
    <w:p w:rsidRDefault="00783E06" w:rsidP="00783E06" w:rsidR="00783E06">
      <w:r>
        <w:t>Uputa o pravnom lijeku:</w:t>
      </w:r>
    </w:p>
    <w:p w:rsidRDefault="00783E06" w:rsidP="00783E06" w:rsidR="00783E0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83E06" w:rsidP="00783E06" w:rsidR="00783E06"/>
    <w:p w:rsidRDefault="004717A0" w:rsidP="00783E06" w:rsidR="004717A0"/>
    <w:p w:rsidRDefault="004717A0" w:rsidP="004717A0" w:rsidR="004717A0">
      <w:pPr>
        <w:jc w:val="right"/>
      </w:pPr>
      <w:r>
        <w:t>Za točnost otpravka-ovlašteni</w:t>
      </w:r>
    </w:p>
    <w:p w:rsidRDefault="004717A0" w:rsidP="004717A0" w:rsidR="004717A0">
      <w:pPr>
        <w:jc w:val="right"/>
      </w:pPr>
      <w:r>
        <w:t>službenik: Sanja Čiček</w:t>
      </w:r>
    </w:p>
    <w:p w:rsidRDefault="005D4D5D" w:rsidP="005D4D5D" w:rsidR="005D4D5D"/>
    <w:p w:rsidRDefault="00DC3B73" w:rsidP="005D4D5D" w:rsidR="00DC3B73"/>
    <w:sectPr w:rsidSect="00EF449E" w:rsidR="00DC3B7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876" w:rsidP="00E50876" w:rsidR="00E50876">
      <w:r>
        <w:separator/>
      </w:r>
    </w:p>
  </w:endnote>
  <w:endnote w:id="0" w:type="continuationSeparator">
    <w:p w:rsidRDefault="00E50876" w:rsidP="00E50876" w:rsidR="00E50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876" w:rsidP="00E50876" w:rsidR="00E50876">
      <w:r>
        <w:separator/>
      </w:r>
    </w:p>
  </w:footnote>
  <w:footnote w:id="0" w:type="continuationSeparator">
    <w:p w:rsidRDefault="00E50876" w:rsidP="00E50876" w:rsidR="00E50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4200348"/>
      <w:docPartObj>
        <w:docPartGallery w:val="Page Numbers (Top of Page)"/>
        <w:docPartUnique/>
      </w:docPartObj>
    </w:sdtPr>
    <w:sdtEndPr/>
    <w:sdtContent>
      <w:p w:rsidRDefault="00EF449E" w:rsidR="00EF449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7A0">
          <w:rPr>
            <w:noProof/>
          </w:rPr>
          <w:t>3</w:t>
        </w:r>
        <w:r>
          <w:fldChar w:fldCharType="end"/>
        </w:r>
      </w:p>
    </w:sdtContent>
  </w:sdt>
  <w:p w:rsidRDefault="00EF449E" w:rsidP="00E50876" w:rsidR="00E50876">
    <w:pPr>
      <w:pStyle w:val="Zaglavlje"/>
      <w:jc w:val="right"/>
    </w:pPr>
    <w:r>
      <w:rPr>
        <w:b/>
      </w:rPr>
      <w:t xml:space="preserve">           </w:t>
    </w:r>
    <w:r>
      <w:t>59.</w:t>
    </w:r>
    <w:r>
      <w:rPr>
        <w:b/>
      </w:rPr>
      <w:t xml:space="preserve"> </w:t>
    </w:r>
    <w:r>
      <w:t>St-4230/16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49E" w:rsidP="00EF449E" w:rsidR="00EF449E">
    <w:pPr>
      <w:pStyle w:val="Zaglavlje"/>
      <w:jc w:val="right"/>
    </w:pPr>
    <w:r>
      <w:rPr>
        <w:b/>
      </w:rPr>
      <w:t xml:space="preserve">           </w:t>
    </w:r>
    <w:r>
      <w:t>59.</w:t>
    </w:r>
    <w:r>
      <w:rPr>
        <w:b/>
      </w:rPr>
      <w:t xml:space="preserve"> </w:t>
    </w:r>
    <w:r>
      <w:t>St-4230/16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E06"/>
    <w:rsid w:val="001566FE"/>
    <w:rsid w:val="001603F4"/>
    <w:rsid w:val="00160DA8"/>
    <w:rsid w:val="00175476"/>
    <w:rsid w:val="0017591C"/>
    <w:rsid w:val="00194C37"/>
    <w:rsid w:val="001C08BC"/>
    <w:rsid w:val="001C210A"/>
    <w:rsid w:val="001E343D"/>
    <w:rsid w:val="001E51C8"/>
    <w:rsid w:val="00213482"/>
    <w:rsid w:val="002C29DD"/>
    <w:rsid w:val="002E067C"/>
    <w:rsid w:val="002E1F30"/>
    <w:rsid w:val="002F5C8B"/>
    <w:rsid w:val="004717A0"/>
    <w:rsid w:val="005100E9"/>
    <w:rsid w:val="00591337"/>
    <w:rsid w:val="005D4D5D"/>
    <w:rsid w:val="006E629E"/>
    <w:rsid w:val="007724D1"/>
    <w:rsid w:val="00783E06"/>
    <w:rsid w:val="00790B3C"/>
    <w:rsid w:val="00797EDB"/>
    <w:rsid w:val="007E7E11"/>
    <w:rsid w:val="00800B36"/>
    <w:rsid w:val="008078E6"/>
    <w:rsid w:val="008E40BD"/>
    <w:rsid w:val="00915B6F"/>
    <w:rsid w:val="00922033"/>
    <w:rsid w:val="009C16C6"/>
    <w:rsid w:val="00A12399"/>
    <w:rsid w:val="00A23085"/>
    <w:rsid w:val="00A556EE"/>
    <w:rsid w:val="00AB5737"/>
    <w:rsid w:val="00AD6E4C"/>
    <w:rsid w:val="00BD3AE4"/>
    <w:rsid w:val="00BF74DF"/>
    <w:rsid w:val="00C1631B"/>
    <w:rsid w:val="00C323AB"/>
    <w:rsid w:val="00DC3B73"/>
    <w:rsid w:val="00E47959"/>
    <w:rsid w:val="00E50876"/>
    <w:rsid w:val="00EF449E"/>
    <w:rsid w:val="00F6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E0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83E0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83E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E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08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08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717A0"/>
    <w:rPr>
      <w:rFonts w:cs="Times New Roman" w:eastAsia="Calibri" w:hAnsi="Calibri" w:ascii="Calibr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E0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83E06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83E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E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08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08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717A0"/>
    <w:rPr>
      <w:rFonts w:ascii="Calibri" w:cs="Times New Roman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83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99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726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pokriće troškova stečajnog postupka</izvorni_sadrzaj>
    <derivirana_varijabla naziv="DomainObject.Primjedba_1">predujam za pokriće troškova stečajnog postupka</derivirana_varijabla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4230</izvorni_sadrzaj>
    <derivirana_varijabla naziv="DomainObject.Predmet.Broj_1">4230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St-4230/2016</izvorni_sadrzaj>
    <derivirana_varijabla naziv="DomainObject.Predmet.OznakaBroj_1">St-4230/2016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MILIĆ STRUCTURA j.d.o.o.</izvorni_sadrzaj>
    <derivirana_varijabla naziv="DomainObject.Predmet.ProtustrankaFormated_1">  MILIĆ STRUCTURA j.d.o.o.</derivirana_varijabla>
  </DomainObject.Predmet.ProtustrankaFormated>
  <DomainObject.Predmet.ProtustrankaFormatedOIB>
    <izvorni_sadrzaj>  MILIĆ STRUCTURA j.d.o.o., OIB 16485048622</izvorni_sadrzaj>
    <derivirana_varijabla naziv="DomainObject.Predmet.ProtustrankaFormatedOIB_1">  MILIĆ STRUCTURA j.d.o.o., OIB 16485048622</derivirana_varijabla>
  </DomainObject.Predmet.ProtustrankaFormatedOIB>
  <DomainObject.Predmet.ProtustrankaFormatedWithAdress>
    <izvorni_sadrzaj> MILIĆ STRUCTURA j.d.o.o., Rebro 36/4, 10360 Sesvete</izvorni_sadrzaj>
    <derivirana_varijabla naziv="DomainObject.Predmet.ProtustrankaFormatedWithAdress_1"> MILIĆ STRUCTURA j.d.o.o., Rebro 36/4, 10360 Sesvete</derivirana_varijabla>
  </DomainObject.Predmet.ProtustrankaFormatedWithAdress>
  <DomainObject.Predmet.ProtustrankaFormatedWithAdressOIB>
    <izvorni_sadrzaj> MILIĆ STRUCTURA j.d.o.o., OIB 16485048622, Rebro 36/4, 10360 Sesvete</izvorni_sadrzaj>
    <derivirana_varijabla naziv="DomainObject.Predmet.ProtustrankaFormatedWithAdressOIB_1"> MILIĆ STRUCTURA j.d.o.o., OIB 16485048622, Rebro 36/4, 10360 Sesvete</derivirana_varijabla>
  </DomainObject.Predmet.ProtustrankaFormatedWithAdressOIB>
  <DomainObject.Predmet.ProtustrankaWithAdress>
    <izvorni_sadrzaj>MILIĆ STRUCTURA j.d.o.o. Rebro 36/4, 10360 Sesvete</izvorni_sadrzaj>
    <derivirana_varijabla naziv="DomainObject.Predmet.ProtustrankaWithAdress_1">MILIĆ STRUCTURA j.d.o.o. Rebro 36/4, 10360 Sesvete</derivirana_varijabla>
  </DomainObject.Predmet.ProtustrankaWithAdress>
  <DomainObject.Predmet.ProtustrankaWithAdressOIB>
    <izvorni_sadrzaj>MILIĆ STRUCTURA j.d.o.o., OIB 16485048622, Rebro 36/4, 10360 Sesvete</izvorni_sadrzaj>
    <derivirana_varijabla naziv="DomainObject.Predmet.ProtustrankaWithAdressOIB_1">MILIĆ STRUCTURA j.d.o.o., OIB 16485048622, Rebro 36/4, 10360 Sesvete</derivirana_varijabla>
  </DomainObject.Predmet.ProtustrankaWithAdressOIB>
  <DomainObject.Predmet.ProtustrankaNazivFormated>
    <izvorni_sadrzaj>MILIĆ STRUCTURA j.d.o.o.</izvorni_sadrzaj>
    <derivirana_varijabla naziv="DomainObject.Predmet.ProtustrankaNazivFormated_1">MILIĆ STRUCTURA j.d.o.o.</derivirana_varijabla>
  </DomainObject.Predmet.ProtustrankaNazivFormated>
  <DomainObject.Predmet.ProtustrankaNazivFormatedOIB>
    <izvorni_sadrzaj>MILIĆ STRUCTURA j.d.o.o., OIB 16485048622</izvorni_sadrzaj>
    <derivirana_varijabla naziv="DomainObject.Predmet.ProtustrankaNazivFormatedOIB_1">MILIĆ STRUCTURA j.d.o.o., OIB 16485048622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MILIĆ STRUCTURA j.d.o.o.</item>
    </izvorni_sadrzaj>
    <derivirana_varijabla naziv="DomainObject.Predmet.ProtuStrankaListFormated_1">
      <item>MILIĆ STRUCTURA j.d.o.o.</item>
    </derivirana_varijabla>
  </DomainObject.Predmet.ProtuStrankaListFormated>
  <DomainObject.Predmet.ProtuStrankaListFormatedOIB>
    <izvorni_sadrzaj>
      <item>MILIĆ STRUCTURA j.d.o.o., OIB 16485048622</item>
    </izvorni_sadrzaj>
    <derivirana_varijabla naziv="DomainObject.Predmet.ProtuStrankaListFormatedOIB_1">
      <item>MILIĆ STRUCTURA j.d.o.o., OIB 16485048622</item>
    </derivirana_varijabla>
  </DomainObject.Predmet.ProtuStrankaListFormatedOIB>
  <DomainObject.Predmet.ProtuStrankaListFormatedWithAdress>
    <izvorni_sadrzaj>
      <item>MILIĆ STRUCTURA j.d.o.o., Rebro 36/4, 10360 Sesvete</item>
    </izvorni_sadrzaj>
    <derivirana_varijabla naziv="DomainObject.Predmet.ProtuStrankaListFormatedWithAdress_1">
      <item>MILIĆ STRUCTURA j.d.o.o., Rebro 36/4, 10360 Sesvete</item>
    </derivirana_varijabla>
  </DomainObject.Predmet.ProtuStrankaListFormatedWithAdress>
  <DomainObject.Predmet.ProtuStrankaListFormatedWithAdressOIB>
    <izvorni_sadrzaj>
      <item>MILIĆ STRUCTURA j.d.o.o., OIB 16485048622, Rebro 36/4, 10360 Sesvete</item>
    </izvorni_sadrzaj>
    <derivirana_varijabla naziv="DomainObject.Predmet.ProtuStrankaListFormatedWithAdressOIB_1">
      <item>MILIĆ STRUCTURA j.d.o.o., OIB 16485048622, Rebro 36/4, 10360 Sesvete</item>
    </derivirana_varijabla>
  </DomainObject.Predmet.ProtuStrankaListFormatedWithAdressOIB>
  <DomainObject.Predmet.ProtuStrankaListNazivFormated>
    <izvorni_sadrzaj>
      <item>MILIĆ STRUCTURA j.d.o.o.</item>
    </izvorni_sadrzaj>
    <derivirana_varijabla naziv="DomainObject.Predmet.ProtuStrankaListNazivFormated_1">
      <item>MILIĆ STRUCTURA j.d.o.o.</item>
    </derivirana_varijabla>
  </DomainObject.Predmet.ProtuStrankaListNazivFormated>
  <DomainObject.Predmet.ProtuStrankaListNazivFormatedOIB>
    <izvorni_sadrzaj>
      <item>MILIĆ STRUCTURA j.d.o.o., OIB 16485048622</item>
    </izvorni_sadrzaj>
    <derivirana_varijabla naziv="DomainObject.Predmet.ProtuStrankaListNazivFormatedOIB_1">
      <item>MILIĆ STRUCTURA j.d.o.o., OIB 16485048622</item>
    </derivirana_varijabla>
  </DomainObject.Predmet.ProtuStrankaListNazivFormatedOIB>
  <DomainObject.Predmet.OstaliListFormated>
    <izvorni_sadrzaj>
      <item>Stjepan Milić</item>
    </izvorni_sadrzaj>
    <derivirana_varijabla naziv="DomainObject.Predmet.OstaliListFormated_1">
      <item>Stjepan Milić</item>
    </derivirana_varijabla>
  </DomainObject.Predmet.OstaliListFormated>
  <DomainObject.Predmet.OstaliListFormatedOIB>
    <izvorni_sadrzaj>
      <item>Stjepan Milić, OIB 94664414525</item>
    </izvorni_sadrzaj>
    <derivirana_varijabla naziv="DomainObject.Predmet.OstaliListFormatedOIB_1">
      <item>Stjepan Milić, OIB 94664414525</item>
    </derivirana_varijabla>
  </DomainObject.Predmet.OstaliListFormatedOIB>
  <DomainObject.Predmet.OstaliListFormatedWithAdress>
    <izvorni_sadrzaj>
      <item>Stjepan Milić, Rebro 36/4, 10360 Sesvete</item>
    </izvorni_sadrzaj>
    <derivirana_varijabla naziv="DomainObject.Predmet.OstaliListFormatedWithAdress_1">
      <item>Stjepan Milić, Rebro 36/4, 10360 Sesvete</item>
    </derivirana_varijabla>
  </DomainObject.Predmet.OstaliListFormatedWithAdress>
  <DomainObject.Predmet.OstaliListFormatedWithAdressOIB>
    <izvorni_sadrzaj>
      <item>Stjepan Milić, OIB 94664414525, Rebro 36/4, 10360 Sesvete</item>
    </izvorni_sadrzaj>
    <derivirana_varijabla naziv="DomainObject.Predmet.OstaliListFormatedWithAdressOIB_1">
      <item>Stjepan Milić, OIB 94664414525, Rebro 36/4, 10360 Sesvete</item>
    </derivirana_varijabla>
  </DomainObject.Predmet.OstaliListFormatedWithAdressOIB>
  <DomainObject.Predmet.OstaliListNazivFormated>
    <izvorni_sadrzaj>
      <item>Stjepan Milić</item>
    </izvorni_sadrzaj>
    <derivirana_varijabla naziv="DomainObject.Predmet.OstaliListNazivFormated_1">
      <item>Stjepan Milić</item>
    </derivirana_varijabla>
  </DomainObject.Predmet.OstaliListNazivFormated>
  <DomainObject.Predmet.OstaliListNazivFormatedOIB>
    <izvorni_sadrzaj>
      <item>Stjepan Milić, OIB 94664414525</item>
    </izvorni_sadrzaj>
    <derivirana_varijabla naziv="DomainObject.Predmet.OstaliListNazivFormatedOIB_1">
      <item>Stjepan Milić, OIB 94664414525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MILIĆ STRUCTURA j.d.o.o.</izvorni_sadrzaj>
    <derivirana_varijabla naziv="DomainObject.Predmet.ProtustrankaIDrugi_1">MILIĆ STRUCTURA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MILIĆ STRUCTURA j.d.o.o., OIB 16485048622, Rebro 36/4, 10360 Sesvete</izvorni_sadrzaj>
    <derivirana_varijabla naziv="DomainObject.Predmet.ProtustrankaIDrugiAdressOIB_1">MILIĆ STRUCTURA j.d.o.o., OIB 16485048622, Rebro 36/4,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MILIĆ STRUCTURA j.d.o.o.</item>
      <item>Stjepan Milić</item>
    </izvorni_sadrzaj>
    <derivirana_varijabla naziv="DomainObject.Predmet.SudioniciListNaziv_1">
      <item>FINA Regionalni centar Zagreb</item>
      <item>MILIĆ STRUCTURA j.d.o.o.</item>
      <item>Stjepan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MILIĆ STRUCTURA j.d.o.o., OIB 16485048622, Rebro 36/4,10360 Sesvete</item>
      <item>Stjepan Milić, OIB 94664414525, Rebro 36/4,10360 Sesvete</item>
    </izvorni_sadrzaj>
    <derivirana_varijabla naziv="DomainObject.Predmet.SudioniciListAdressOIB_1">
      <item>FINA Regionalni centar Zagreb, OIB 85821130368, Trg svibanjskih žrtava 1995. 1,10000 Zagreb</item>
      <item>MILIĆ STRUCTURA j.d.o.o., OIB 16485048622, Rebro 36/4,10360 Sesvete</item>
      <item>Stjepan Milić, OIB 94664414525, Rebro 36/4,10360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16485048622</item>
      <item>, OIB 94664414525</item>
    </izvorni_sadrzaj>
    <derivirana_varijabla naziv="DomainObject.Predmet.SudioniciListNazivOIB_1">
      <item>, OIB 85821130368</item>
      <item>, OIB 16485048622</item>
      <item>, OIB 94664414525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St-4230/2016-7</izvorni_sadrzaj>
    <derivirana_varijabla naziv="DomainObject.PredzadnjaOdlukaIzPredmeta.Oznaka_1">St-4230/2016-7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4244</properties:Characters>
  <properties:Lines>105</properties:Lines>
  <properties:Paragraphs>29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2019-07-04T06:17:00Z</dcterms:created>
  <dc:creator>Sanja Čiček</dc:creator>
  <cp:lastModifiedBy>Sanja Čiček</cp:lastModifiedBy>
  <cp:lastPrinted>2019-07-11T07:55:00Z</cp:lastPrinted>
  <dcterms:modified xmlns:xsi="http://www.w3.org/2001/XMLSchema-instance" xsi:type="dcterms:W3CDTF">2019-07-11T07:55:00Z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