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56be" w14:paraId="51d56be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E8567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1,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051FA3">
        <w:rPr>
          <w:rFonts w:hAnsi="Times New Roman" w:ascii="Times New Roman"/>
          <w:sz w:val="24"/>
          <w:szCs w:val="24"/>
        </w:rPr>
        <w:t>SINKOM d.o.o., Zagreb, Ivana Antunovića 20,</w:t>
      </w:r>
      <w:r w:rsidR="006F29C0" w:rsidRPr="00E2381A">
        <w:rPr>
          <w:rFonts w:hAnsi="Times New Roman" w:ascii="Times New Roman"/>
          <w:sz w:val="24"/>
          <w:szCs w:val="24"/>
        </w:rPr>
        <w:t xml:space="preserve"> OIB:</w:t>
      </w:r>
      <w:r w:rsidR="00E8567B">
        <w:rPr>
          <w:rFonts w:hAnsi="Times New Roman" w:ascii="Times New Roman"/>
          <w:sz w:val="24"/>
          <w:szCs w:val="24"/>
        </w:rPr>
        <w:t>81</w:t>
      </w:r>
      <w:r w:rsidR="00051FA3">
        <w:rPr>
          <w:rFonts w:hAnsi="Times New Roman" w:ascii="Times New Roman"/>
          <w:sz w:val="24"/>
          <w:szCs w:val="24"/>
        </w:rPr>
        <w:t>996473150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8567B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540397" w:rsidRPr="00540397">
        <w:rPr>
          <w:rFonts w:hAnsi="Times New Roman" w:ascii="Times New Roman"/>
          <w:sz w:val="24"/>
          <w:szCs w:val="24"/>
        </w:rPr>
        <w:t xml:space="preserve"> </w:t>
      </w:r>
      <w:r w:rsidR="00540397">
        <w:rPr>
          <w:rFonts w:hAnsi="Times New Roman" w:ascii="Times New Roman"/>
          <w:sz w:val="24"/>
          <w:szCs w:val="24"/>
        </w:rPr>
        <w:t>SINKOM d.o.o., Zagreb, Ivana Antunovića 20,</w:t>
      </w:r>
      <w:r w:rsidR="00540397" w:rsidRPr="00E2381A">
        <w:rPr>
          <w:rFonts w:hAnsi="Times New Roman" w:ascii="Times New Roman"/>
          <w:sz w:val="24"/>
          <w:szCs w:val="24"/>
        </w:rPr>
        <w:t xml:space="preserve"> OIB:</w:t>
      </w:r>
      <w:r w:rsidR="00540397">
        <w:rPr>
          <w:rFonts w:hAnsi="Times New Roman" w:ascii="Times New Roman"/>
          <w:sz w:val="24"/>
          <w:szCs w:val="24"/>
        </w:rPr>
        <w:t>81996473150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E61363">
        <w:rPr>
          <w:rFonts w:cs="Times New Roman" w:hAnsi="Times New Roman" w:ascii="Times New Roman"/>
          <w:sz w:val="24"/>
          <w:szCs w:val="24"/>
        </w:rPr>
        <w:t xml:space="preserve">Siniši Novosel, Krajska Ves, Krajska ulica 54, </w:t>
      </w:r>
      <w:r w:rsidR="00000FC9">
        <w:rPr>
          <w:rFonts w:cs="Times New Roman" w:hAnsi="Times New Roman" w:ascii="Times New Roman"/>
          <w:sz w:val="24"/>
          <w:szCs w:val="24"/>
        </w:rPr>
        <w:t>OIB:</w:t>
      </w:r>
      <w:r w:rsidR="00E61363">
        <w:rPr>
          <w:rFonts w:cs="Times New Roman" w:hAnsi="Times New Roman" w:ascii="Times New Roman"/>
          <w:sz w:val="24"/>
          <w:szCs w:val="24"/>
        </w:rPr>
        <w:t>23242556942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521967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956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521967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956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</w:t>
      </w:r>
      <w:r w:rsidR="000A6EB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07652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786" w:rsidP="007B6B50" w:rsidR="00217786">
      <w:pPr>
        <w:spacing w:lineRule="auto" w:line="240" w:after="0"/>
      </w:pPr>
      <w:r>
        <w:separator/>
      </w:r>
    </w:p>
  </w:endnote>
  <w:endnote w:id="0" w:type="continuationSeparator">
    <w:p w:rsidRDefault="00217786" w:rsidP="007B6B50" w:rsidR="002177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786" w:rsidP="007B6B50" w:rsidR="00217786">
      <w:pPr>
        <w:spacing w:lineRule="auto" w:line="240" w:after="0"/>
      </w:pPr>
      <w:r>
        <w:separator/>
      </w:r>
    </w:p>
  </w:footnote>
  <w:footnote w:id="0" w:type="continuationSeparator">
    <w:p w:rsidRDefault="00217786" w:rsidP="007B6B50" w:rsidR="002177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402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6F29C0">
      <w:t>4</w:t>
    </w:r>
    <w:r w:rsidR="006E01DC">
      <w:t>956</w:t>
    </w:r>
    <w:r w:rsidR="00005F5E">
      <w:t>/16</w:t>
    </w:r>
    <w:r w:rsidR="00EF5367">
      <w:t>-</w:t>
    </w:r>
    <w:r w:rsidR="0035745B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5F5E"/>
    <w:rsid w:val="000157D2"/>
    <w:rsid w:val="0002379D"/>
    <w:rsid w:val="00041C1F"/>
    <w:rsid w:val="00051FA3"/>
    <w:rsid w:val="00052DC5"/>
    <w:rsid w:val="0005745F"/>
    <w:rsid w:val="000842CD"/>
    <w:rsid w:val="0009403A"/>
    <w:rsid w:val="00097225"/>
    <w:rsid w:val="000A6EB0"/>
    <w:rsid w:val="000C3A4B"/>
    <w:rsid w:val="000C71D6"/>
    <w:rsid w:val="000D7DC0"/>
    <w:rsid w:val="000E5348"/>
    <w:rsid w:val="000F2A15"/>
    <w:rsid w:val="00101E1F"/>
    <w:rsid w:val="00112ECC"/>
    <w:rsid w:val="00127B30"/>
    <w:rsid w:val="001430A9"/>
    <w:rsid w:val="0015739D"/>
    <w:rsid w:val="00161B26"/>
    <w:rsid w:val="00181EF7"/>
    <w:rsid w:val="001B15E1"/>
    <w:rsid w:val="001B3A47"/>
    <w:rsid w:val="001B3EB7"/>
    <w:rsid w:val="001C2C91"/>
    <w:rsid w:val="001D4BB5"/>
    <w:rsid w:val="001D4D89"/>
    <w:rsid w:val="001D5AA7"/>
    <w:rsid w:val="001E04C7"/>
    <w:rsid w:val="001F319F"/>
    <w:rsid w:val="001F321F"/>
    <w:rsid w:val="00204182"/>
    <w:rsid w:val="002044ED"/>
    <w:rsid w:val="00217786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1022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7800"/>
    <w:rsid w:val="00341902"/>
    <w:rsid w:val="00345E6E"/>
    <w:rsid w:val="0035546E"/>
    <w:rsid w:val="0035745B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07652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7750E"/>
    <w:rsid w:val="0048152D"/>
    <w:rsid w:val="00490AA4"/>
    <w:rsid w:val="00490D51"/>
    <w:rsid w:val="004B61F4"/>
    <w:rsid w:val="004D1D62"/>
    <w:rsid w:val="004D3F41"/>
    <w:rsid w:val="004E767B"/>
    <w:rsid w:val="00502860"/>
    <w:rsid w:val="00503F9C"/>
    <w:rsid w:val="00517B4F"/>
    <w:rsid w:val="00521967"/>
    <w:rsid w:val="00530FF6"/>
    <w:rsid w:val="005355E5"/>
    <w:rsid w:val="00540397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5E77E2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777BD"/>
    <w:rsid w:val="00682119"/>
    <w:rsid w:val="006A23DC"/>
    <w:rsid w:val="006A4C54"/>
    <w:rsid w:val="006B0407"/>
    <w:rsid w:val="006B044B"/>
    <w:rsid w:val="006B6031"/>
    <w:rsid w:val="006B6FB3"/>
    <w:rsid w:val="006C735A"/>
    <w:rsid w:val="006E01DC"/>
    <w:rsid w:val="006E767F"/>
    <w:rsid w:val="006F1D6A"/>
    <w:rsid w:val="006F29C0"/>
    <w:rsid w:val="006F758C"/>
    <w:rsid w:val="007030BA"/>
    <w:rsid w:val="00734542"/>
    <w:rsid w:val="00740015"/>
    <w:rsid w:val="00760489"/>
    <w:rsid w:val="00761C79"/>
    <w:rsid w:val="00770309"/>
    <w:rsid w:val="0078158A"/>
    <w:rsid w:val="007839E2"/>
    <w:rsid w:val="007968E7"/>
    <w:rsid w:val="007973B1"/>
    <w:rsid w:val="007A07C8"/>
    <w:rsid w:val="007A2B43"/>
    <w:rsid w:val="007A3D81"/>
    <w:rsid w:val="007B35B7"/>
    <w:rsid w:val="007B37B9"/>
    <w:rsid w:val="007B60F5"/>
    <w:rsid w:val="007B6B50"/>
    <w:rsid w:val="007B718B"/>
    <w:rsid w:val="007C1BD0"/>
    <w:rsid w:val="007C330B"/>
    <w:rsid w:val="007F3FAD"/>
    <w:rsid w:val="008117CB"/>
    <w:rsid w:val="00817F93"/>
    <w:rsid w:val="00840597"/>
    <w:rsid w:val="008539B8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7618"/>
    <w:rsid w:val="00902402"/>
    <w:rsid w:val="009201D5"/>
    <w:rsid w:val="0092692D"/>
    <w:rsid w:val="00936C78"/>
    <w:rsid w:val="009451A8"/>
    <w:rsid w:val="00945303"/>
    <w:rsid w:val="00952270"/>
    <w:rsid w:val="00980FDC"/>
    <w:rsid w:val="009951AC"/>
    <w:rsid w:val="009B0DB6"/>
    <w:rsid w:val="009C1B89"/>
    <w:rsid w:val="009C6AE3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2F5A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E69F5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57478"/>
    <w:rsid w:val="00C71CBA"/>
    <w:rsid w:val="00C77EA5"/>
    <w:rsid w:val="00C8454D"/>
    <w:rsid w:val="00C854CB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50F8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E282C"/>
    <w:rsid w:val="00E0128D"/>
    <w:rsid w:val="00E10283"/>
    <w:rsid w:val="00E109F9"/>
    <w:rsid w:val="00E13F87"/>
    <w:rsid w:val="00E2381A"/>
    <w:rsid w:val="00E342F8"/>
    <w:rsid w:val="00E34437"/>
    <w:rsid w:val="00E4585D"/>
    <w:rsid w:val="00E61363"/>
    <w:rsid w:val="00E65FF2"/>
    <w:rsid w:val="00E66881"/>
    <w:rsid w:val="00E8567B"/>
    <w:rsid w:val="00E95743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74FB8"/>
    <w:rsid w:val="00F85B22"/>
    <w:rsid w:val="00F921BE"/>
    <w:rsid w:val="00F92DAB"/>
    <w:rsid w:val="00FA5639"/>
    <w:rsid w:val="00FC2177"/>
    <w:rsid w:val="00FC281D"/>
    <w:rsid w:val="00FC2CDE"/>
    <w:rsid w:val="00FD3171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St-4956/2016-4</izvorni_sadrzaj>
    <derivirana_varijabla naziv="DomainObject.Oznaka_1">St-4956/2016-4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4956</izvorni_sadrzaj>
    <derivirana_varijabla naziv="DomainObject.Predmet.Broj_1">4956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St-4956/2016</izvorni_sadrzaj>
    <derivirana_varijabla naziv="DomainObject.Predmet.OznakaBroj_1">St-4956/2016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SINKOM d.o.o. zastupanog po punomoćniku Siniša Novosel</izvorni_sadrzaj>
    <derivirana_varijabla naziv="DomainObject.Predmet.ProtustrankaFormated_1">  SINKOM d.o.o. zastupanog po punomoćniku Siniša Novosel</derivirana_varijabla>
  </DomainObject.Predmet.ProtustrankaFormated>
  <DomainObject.Predmet.ProtustrankaFormatedOIB>
    <izvorni_sadrzaj>  SINKOM d.o.o., OIB 81996473150 zastupanog po punomoćniku Siniša Novosel</izvorni_sadrzaj>
    <derivirana_varijabla naziv="DomainObject.Predmet.ProtustrankaFormatedOIB_1">  SINKOM d.o.o., OIB 81996473150 zastupanog po punomoćniku Siniša Novosel</derivirana_varijabla>
  </DomainObject.Predmet.ProtustrankaFormatedOIB>
  <DomainObject.Predmet.ProtustrankaFormatedWithAdress>
    <izvorni_sadrzaj> SINKOM d.o.o., Ivana Antunovića 20, 10000 Zagreb zastupanog po punomoćniku Siniša Novosel</izvorni_sadrzaj>
    <derivirana_varijabla naziv="DomainObject.Predmet.ProtustrankaFormatedWithAdress_1"> SINKOM d.o.o., Ivana Antunovića 20, 10000 Zagreb zastupanog po punomoćniku Siniša Novosel</derivirana_varijabla>
  </DomainObject.Predmet.ProtustrankaFormatedWithAdress>
  <DomainObject.Predmet.ProtustrankaFormatedWithAdressOIB>
    <izvorni_sadrzaj> SINKOM d.o.o., OIB 81996473150, Ivana Antunovića 20, 10000 Zagreb zastupanog po punomoćniku Siniša Novosel</izvorni_sadrzaj>
    <derivirana_varijabla naziv="DomainObject.Predmet.ProtustrankaFormatedWithAdressOIB_1"> SINKOM d.o.o., OIB 81996473150, Ivana Antunovića 20, 10000 Zagreb zastupanog po punomoćniku Siniša Novosel</derivirana_varijabla>
  </DomainObject.Predmet.ProtustrankaFormatedWithAdressOIB>
  <DomainObject.Predmet.ProtustrankaWithAdress>
    <izvorni_sadrzaj>SINKOM d.o.o. Ivana Antunovića 20, 10000 Zagreb</izvorni_sadrzaj>
    <derivirana_varijabla naziv="DomainObject.Predmet.ProtustrankaWithAdress_1">SINKOM d.o.o. Ivana Antunovića 20, 10000 Zagreb</derivirana_varijabla>
  </DomainObject.Predmet.ProtustrankaWithAdress>
  <DomainObject.Predmet.ProtustrankaWithAdressOIB>
    <izvorni_sadrzaj>SINKOM d.o.o., OIB 81996473150, Ivana Antunovića 20, 10000 Zagreb</izvorni_sadrzaj>
    <derivirana_varijabla naziv="DomainObject.Predmet.ProtustrankaWithAdressOIB_1">SINKOM d.o.o., OIB 81996473150, Ivana Antunovića 20, 10000 Zagreb</derivirana_varijabla>
  </DomainObject.Predmet.ProtustrankaWithAdressOIB>
  <DomainObject.Predmet.ProtustrankaNazivFormated>
    <izvorni_sadrzaj>SINKOM d.o.o.</izvorni_sadrzaj>
    <derivirana_varijabla naziv="DomainObject.Predmet.ProtustrankaNazivFormated_1">SINKOM d.o.o.</derivirana_varijabla>
  </DomainObject.Predmet.ProtustrankaNazivFormated>
  <DomainObject.Predmet.ProtustrankaNazivFormatedOIB>
    <izvorni_sadrzaj>SINKOM d.o.o., OIB 81996473150</izvorni_sadrzaj>
    <derivirana_varijabla naziv="DomainObject.Predmet.ProtustrankaNazivFormatedOIB_1">SINKOM d.o.o., OIB 81996473150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SINKOM d.o.o. zastupanog po punomoćniku Siniša Novosel</item>
    </izvorni_sadrzaj>
    <derivirana_varijabla naziv="DomainObject.Predmet.ProtuStrankaListFormated_1">
      <item>SINKOM d.o.o. zastupanog po punomoćniku Siniša Novosel</item>
    </derivirana_varijabla>
  </DomainObject.Predmet.ProtuStrankaListFormated>
  <DomainObject.Predmet.ProtuStrankaListFormatedOIB>
    <izvorni_sadrzaj>
      <item>SINKOM d.o.o., OIB 81996473150 zastupanog po punomoćniku Siniša Novosel</item>
    </izvorni_sadrzaj>
    <derivirana_varijabla naziv="DomainObject.Predmet.ProtuStrankaListFormatedOIB_1">
      <item>SINKOM d.o.o., OIB 81996473150 zastupanog po punomoćniku Siniša Novosel</item>
    </derivirana_varijabla>
  </DomainObject.Predmet.ProtuStrankaListFormatedOIB>
  <DomainObject.Predmet.ProtuStrankaListFormatedWithAdress>
    <izvorni_sadrzaj>
      <item>SINKOM d.o.o., Ivana Antunovića 20, 10000 Zagreb zastupanog po punomoćniku Siniša Novosel</item>
    </izvorni_sadrzaj>
    <derivirana_varijabla naziv="DomainObject.Predmet.ProtuStrankaListFormatedWithAdress_1">
      <item>SINKOM d.o.o., Ivana Antunovića 20, 10000 Zagreb zastupanog po punomoćniku Siniša Novosel</item>
    </derivirana_varijabla>
  </DomainObject.Predmet.ProtuStrankaListFormatedWithAdress>
  <DomainObject.Predmet.ProtuStrankaListFormatedWithAdressOIB>
    <izvorni_sadrzaj>
      <item>SINKOM d.o.o., OIB 81996473150, Ivana Antunovića 20, 10000 Zagreb zastupanog po punomoćniku Siniša Novosel</item>
    </izvorni_sadrzaj>
    <derivirana_varijabla naziv="DomainObject.Predmet.ProtuStrankaListFormatedWithAdressOIB_1">
      <item>SINKOM d.o.o., OIB 81996473150, Ivana Antunovića 20, 10000 Zagreb zastupanog po punomoćniku Siniša Novosel</item>
    </derivirana_varijabla>
  </DomainObject.Predmet.ProtuStrankaListFormatedWithAdressOIB>
  <DomainObject.Predmet.ProtuStrankaListNazivFormated>
    <izvorni_sadrzaj>
      <item>SINKOM d.o.o.</item>
    </izvorni_sadrzaj>
    <derivirana_varijabla naziv="DomainObject.Predmet.ProtuStrankaListNazivFormated_1">
      <item>SINKOM d.o.o.</item>
    </derivirana_varijabla>
  </DomainObject.Predmet.ProtuStrankaListNazivFormated>
  <DomainObject.Predmet.ProtuStrankaListNazivFormatedOIB>
    <izvorni_sadrzaj>
      <item>SINKOM d.o.o., OIB 81996473150</item>
    </izvorni_sadrzaj>
    <derivirana_varijabla naziv="DomainObject.Predmet.ProtuStrankaListNazivFormatedOIB_1">
      <item>SINKOM d.o.o., OIB 81996473150</item>
    </derivirana_varijabla>
  </DomainObject.Predmet.ProtuStrankaListNazivFormatedOIB>
  <DomainObject.Predmet.OstaliListFormated>
    <izvorni_sadrzaj>
      <item>Siniša Novosel punomoćnik sudionika u postupku SINKOM d.o.o.</item>
    </izvorni_sadrzaj>
    <derivirana_varijabla naziv="DomainObject.Predmet.OstaliListFormated_1">
      <item>Siniša Novosel punomoćnik sudionika u postupku SINKOM d.o.o.</item>
    </derivirana_varijabla>
  </DomainObject.Predmet.OstaliListFormated>
  <DomainObject.Predmet.OstaliListFormatedOIB>
    <izvorni_sadrzaj>
      <item>Siniša Novosel, OIB 23242556942 punomoćnik sudionika u postupku SINKOM d.o.o.</item>
    </izvorni_sadrzaj>
    <derivirana_varijabla naziv="DomainObject.Predmet.OstaliListFormatedOIB_1">
      <item>Siniša Novosel, OIB 23242556942 punomoćnik sudionika u postupku SINKOM d.o.o.</item>
    </derivirana_varijabla>
  </DomainObject.Predmet.OstaliListFormatedOIB>
  <DomainObject.Predmet.OstaliListFormatedWithAdress>
    <izvorni_sadrzaj>
      <item>Siniša Novosel, Krajska Ulica 54, 10297 Krajska Ves punomoćnik sudionika u postupku SINKOM d.o.o.</item>
    </izvorni_sadrzaj>
    <derivirana_varijabla naziv="DomainObject.Predmet.OstaliListFormatedWithAdress_1">
      <item>Siniša Novosel, Krajska Ulica 54, 10297 Krajska Ves punomoćnik sudionika u postupku SINKOM d.o.o.</item>
    </derivirana_varijabla>
  </DomainObject.Predmet.OstaliListFormatedWithAdress>
  <DomainObject.Predmet.OstaliListFormatedWithAdressOIB>
    <izvorni_sadrzaj>
      <item>Siniša Novosel, OIB 23242556942, Krajska Ulica 54, 10297 Krajska Ves punomoćnik sudionika u postupku SINKOM d.o.o.</item>
    </izvorni_sadrzaj>
    <derivirana_varijabla naziv="DomainObject.Predmet.OstaliListFormatedWithAdressOIB_1">
      <item>Siniša Novosel, OIB 23242556942, Krajska Ulica 54, 10297 Krajska Ves punomoćnik sudionika u postupku SINKOM d.o.o.</item>
    </derivirana_varijabla>
  </DomainObject.Predmet.OstaliListFormatedWithAdressOIB>
  <DomainObject.Predmet.OstaliListNazivFormated>
    <izvorni_sadrzaj>
      <item>Siniša Novosel</item>
    </izvorni_sadrzaj>
    <derivirana_varijabla naziv="DomainObject.Predmet.OstaliListNazivFormated_1">
      <item>Siniša Novosel</item>
    </derivirana_varijabla>
  </DomainObject.Predmet.OstaliListNazivFormated>
  <DomainObject.Predmet.OstaliListNazivFormatedOIB>
    <izvorni_sadrzaj>
      <item>Siniša Novosel, OIB 23242556942</item>
    </izvorni_sadrzaj>
    <derivirana_varijabla naziv="DomainObject.Predmet.OstaliListNazivFormatedOIB_1">
      <item>Siniša Novosel, OIB 23242556942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St-4956/2016-4</izvorni_sadrzaj>
    <derivirana_varijabla naziv="DomainObject.PoslovniBrojDokumenta_1">St-4956/2016-4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SINKOM d.o.o.</izvorni_sadrzaj>
    <derivirana_varijabla naziv="DomainObject.Predmet.ProtustrankaIDrugi_1">SINKOM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SINKOM d.o.o., OIB 81996473150, Ivana Antunovića 20, 10000 Zagreb</izvorni_sadrzaj>
    <derivirana_varijabla naziv="DomainObject.Predmet.ProtustrankaIDrugiAdressOIB_1">SINKOM d.o.o., OIB 81996473150, Ivana Antunovića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SINKOM d.o.o.</item>
      <item>Siniša Novosel</item>
    </izvorni_sadrzaj>
    <derivirana_varijabla naziv="DomainObject.Predmet.SudioniciListNaziv_1">
      <item>FINA Regionalni centar Zagreb</item>
      <item>SINKOM d.o.o.</item>
      <item>Siniša Novosel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SINKOM d.o.o., OIB 81996473150, Ivana Antunovića 20,10000 Zagreb</item>
      <item>Siniša Novosel, OIB 23242556942, Krajska Ulica 54,10297 Krajska Ves</item>
    </izvorni_sadrzaj>
    <derivirana_varijabla naziv="DomainObject.Predmet.SudioniciListAdressOIB_1">
      <item>FINA Regionalni centar Zagreb, OIB 85821130368, Trg svibanjskih žrtava 1995. br. 1,10000 Zagreb</item>
      <item>SINKOM d.o.o., OIB 81996473150, Ivana Antunovića 20,10000 Zagreb</item>
      <item>Siniša Novosel, OIB 23242556942, Krajska Ulica 54,10297 Krajska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81996473150</item>
      <item>, OIB 23242556942</item>
    </izvorni_sadrzaj>
    <derivirana_varijabla naziv="DomainObject.Predmet.SudioniciListNazivOIB_1">
      <item>, OIB 85821130368</item>
      <item>, OIB 81996473150</item>
      <item>, OIB 23242556942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5CDA6-613F-452C-9780-2D16F4740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2444</properties:Characters>
  <properties:Lines>75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2016-12-19T11:27:00Z</dcterms:created>
  <dc:creator>Draženka Prpić</dc:creator>
  <cp:lastModifiedBy>Marina Markić</cp:lastModifiedBy>
  <cp:lastPrinted>2016-12-19T11:33:00Z</cp:lastPrinted>
  <dcterms:modified xmlns:xsi="http://www.w3.org/2001/XMLSchema-instance" xsi:type="dcterms:W3CDTF">2016-12-19T11:34:00Z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St-4956/2016-4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