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5bcd" w14:paraId="80e5bcd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531E8">
        <w:t>77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6531E8">
        <w:t>2</w:t>
      </w:r>
      <w:r w:rsidR="00814557" w:rsidRPr="006F1FF1">
        <w:t xml:space="preserve">. </w:t>
      </w:r>
      <w:r w:rsidR="006531E8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8210D3">
        <w:t xml:space="preserve"> 2</w:t>
      </w:r>
      <w:r w:rsidR="001F3096">
        <w:t>/1000, etažno vlasni</w:t>
      </w:r>
      <w:r w:rsidR="00CF76CA">
        <w:t>štvo E-</w:t>
      </w:r>
      <w:r w:rsidR="00362E50">
        <w:t>174</w:t>
      </w:r>
      <w:r w:rsidR="002C5E3E">
        <w:t xml:space="preserve">, </w:t>
      </w:r>
      <w:r w:rsidR="008210D3" w:rsidRPr="00103A86">
        <w:t>PARKIRNO MJESTO</w:t>
      </w:r>
      <w:r w:rsidR="00362E50">
        <w:t xml:space="preserve"> - P 67</w:t>
      </w:r>
      <w:r w:rsidR="008210D3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</w:t>
      </w:r>
      <w:r w:rsidR="00387662" w:rsidRPr="00321CD6">
        <w:t>FARGO CAPITAL PARTNERS d.o.o. za savjetovanje u vezi s poslovanjem i upravljanjem, Zagreb, Vinogradska cesta 94C, OIB: 89669400890</w:t>
      </w:r>
      <w:r w:rsidR="00387662">
        <w:t xml:space="preserve">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6531E8">
        <w:t>2</w:t>
      </w:r>
      <w:r w:rsidR="00814557" w:rsidRPr="006F1FF1">
        <w:t xml:space="preserve">. </w:t>
      </w:r>
      <w:r w:rsidR="006531E8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A8410E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A8410E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8410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6531E8">
      <w:t>7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1CD6"/>
    <w:rsid w:val="003233E8"/>
    <w:rsid w:val="00331223"/>
    <w:rsid w:val="00350CFF"/>
    <w:rsid w:val="00356AEA"/>
    <w:rsid w:val="003607D5"/>
    <w:rsid w:val="00362193"/>
    <w:rsid w:val="00362E50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37989"/>
    <w:rsid w:val="00646F4A"/>
    <w:rsid w:val="006531E8"/>
    <w:rsid w:val="00653BD7"/>
    <w:rsid w:val="0066028B"/>
    <w:rsid w:val="00666D9F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10D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10E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C4EB2"/>
    <w:rsid w:val="00EE3156"/>
    <w:rsid w:val="00EF31BC"/>
    <w:rsid w:val="00F169B4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E5955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St-5/2018-76</izvorni_sadrzaj>
    <derivirana_varijabla naziv="DomainObject.PredzadnjaOdlukaIzPredmeta.Oznaka_1">St-5/2018-76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31B91-9676-44BB-A047-47F62F207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2018-10-25T12:55:00Z</dcterms:created>
  <dc:creator>Srđan Gavranić</dc:creator>
  <cp:lastModifiedBy>Ante Rubelj</cp:lastModifiedBy>
  <cp:lastPrinted>2018-11-06T10:21:00Z</cp:lastPrinted>
  <dcterms:modified xmlns:xsi="http://www.w3.org/2001/XMLSchema-instance" xsi:type="dcterms:W3CDTF">2018-11-06T10:21:00Z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E-174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