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07fb" w14:paraId="67b07fb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EF1FF3" w:rsidRPr="00EF1FF3">
        <w:t xml:space="preserve"> </w:t>
      </w:r>
      <w:r w:rsidR="000601DD">
        <w:t xml:space="preserve">NOVI DOM VRANA j.d.o.o. za graditeljstvo, Vrana, Zelići 5, OIB:15461645736, </w:t>
      </w:r>
      <w:r w:rsidR="004361F6" w:rsidRPr="00531E87">
        <w:t>dana</w:t>
      </w:r>
      <w:r w:rsidR="00BB0129">
        <w:t xml:space="preserve"> </w:t>
      </w:r>
      <w:r w:rsidR="00EB55C5">
        <w:t>30</w:t>
      </w:r>
      <w:r w:rsidR="00EF1FF3">
        <w:t xml:space="preserve">. </w:t>
      </w:r>
      <w:r w:rsidR="007724B3">
        <w:t>listopada</w:t>
      </w:r>
      <w:r w:rsidR="00EF1FF3">
        <w:t xml:space="preserve"> </w:t>
      </w:r>
      <w:r w:rsidR="003C69A7">
        <w:t>2018</w:t>
      </w:r>
      <w:r w:rsidR="00403872" w:rsidRPr="00531E87">
        <w:t>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EF1FF3" w:rsidRPr="00EF1FF3">
        <w:t xml:space="preserve"> </w:t>
      </w:r>
      <w:r w:rsidR="000601DD">
        <w:t>NOVI DOM VRANA j.d.o.o. za graditeljstvo, Vrana, Zelići 5, OIB:15461645736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</w:t>
      </w:r>
      <w:r w:rsidRPr="00BB0129">
        <w:t>iznos od</w:t>
      </w:r>
      <w:r w:rsidR="00DA182B" w:rsidRPr="00BB0129">
        <w:t xml:space="preserve"> </w:t>
      </w:r>
      <w:r w:rsidR="007724B3">
        <w:t>10</w:t>
      </w:r>
      <w:r w:rsidR="00BB0129" w:rsidRPr="00BB0129">
        <w:t>.000,00</w:t>
      </w:r>
      <w:r w:rsidR="002F2BD7">
        <w:t xml:space="preserve">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0601DD">
        <w:t>251</w:t>
      </w:r>
      <w:r w:rsidR="000C67A5">
        <w:t>-201</w:t>
      </w:r>
      <w:r w:rsidR="00EF1FF3">
        <w:t>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EF1FF3" w:rsidP="00EF1FF3" w:rsidR="00EF1FF3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7724B3">
        <w:t>30</w:t>
      </w:r>
      <w:r>
        <w:t xml:space="preserve">. </w:t>
      </w:r>
      <w:r w:rsidR="000601DD">
        <w:t>ožujka</w:t>
      </w:r>
      <w:r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0601DD">
        <w:t>19</w:t>
      </w:r>
      <w:r>
        <w:t xml:space="preserve">. </w:t>
      </w:r>
      <w:r w:rsidR="000601DD">
        <w:t>travnja</w:t>
      </w:r>
      <w:r w:rsidRPr="00E8339B">
        <w:t xml:space="preserve"> 201</w:t>
      </w:r>
      <w:r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F1FF3" w:rsidP="00EF1FF3" w:rsidR="00EF1FF3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F1FF3" w:rsidP="00EF1FF3" w:rsidR="00EF1FF3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0601DD">
        <w:t>115</w:t>
      </w:r>
      <w:r w:rsidRPr="00E8339B">
        <w:t>/</w:t>
      </w:r>
      <w:r>
        <w:t>2018</w:t>
      </w:r>
      <w:r w:rsidRPr="00E8339B">
        <w:t>-</w:t>
      </w:r>
      <w:r w:rsidR="007724B3">
        <w:t>7</w:t>
      </w:r>
      <w:r w:rsidRPr="00E8339B">
        <w:t xml:space="preserve"> od </w:t>
      </w:r>
      <w:r w:rsidR="000601DD">
        <w:t>13</w:t>
      </w:r>
      <w:r>
        <w:t xml:space="preserve">. </w:t>
      </w:r>
      <w:r w:rsidR="00EB55C5">
        <w:t>li</w:t>
      </w:r>
      <w:r w:rsidR="000601DD">
        <w:t>pnja</w:t>
      </w:r>
      <w:r w:rsidRPr="00E8339B">
        <w:t xml:space="preserve"> </w:t>
      </w:r>
      <w:r>
        <w:t>2018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 w:rsidR="000601DD">
        <w:t>5</w:t>
      </w:r>
      <w:r>
        <w:t>. srpnja 2018</w:t>
      </w:r>
      <w:r w:rsidRPr="00E8339B">
        <w:t xml:space="preserve">. </w:t>
      </w:r>
    </w:p>
    <w:p w:rsidRDefault="00EF1FF3" w:rsidP="00EF1FF3" w:rsidR="00F62F39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="00191978"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="00191978"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="00191978" w:rsidRPr="005C2EF2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zastupni</w:t>
      </w:r>
      <w:r>
        <w:rPr>
          <w:rFonts w:cstheme="majorBidi" w:hAnsiTheme="majorBidi" w:asciiTheme="majorBidi"/>
        </w:rPr>
        <w:t>k</w:t>
      </w:r>
      <w:r w:rsidR="00F62F39">
        <w:rPr>
          <w:rFonts w:cstheme="majorBidi" w:hAnsiTheme="majorBidi" w:asciiTheme="majorBidi"/>
        </w:rPr>
        <w:t xml:space="preserve"> dužnika po zakonu te iskaza</w:t>
      </w:r>
      <w:r>
        <w:rPr>
          <w:rFonts w:cstheme="majorBidi" w:hAnsiTheme="majorBidi" w:asciiTheme="majorBidi"/>
        </w:rPr>
        <w:t>o</w:t>
      </w:r>
      <w:r w:rsidR="00F62F39">
        <w:rPr>
          <w:rFonts w:cstheme="majorBidi" w:hAnsiTheme="majorBidi" w:asciiTheme="majorBidi"/>
        </w:rPr>
        <w:t xml:space="preserve"> da dužnik u vlasništvu nema </w:t>
      </w:r>
      <w:r w:rsidR="007724B3">
        <w:rPr>
          <w:rFonts w:cstheme="majorBidi" w:hAnsiTheme="majorBidi" w:asciiTheme="majorBidi"/>
        </w:rPr>
        <w:t xml:space="preserve">nikakvu imovinu, </w:t>
      </w:r>
      <w:r w:rsidR="00F62F39">
        <w:rPr>
          <w:rFonts w:cstheme="majorBidi" w:hAnsiTheme="majorBidi" w:asciiTheme="majorBidi"/>
        </w:rPr>
        <w:t>da nema potra</w:t>
      </w:r>
      <w:r w:rsidR="00EE6A8E">
        <w:rPr>
          <w:rFonts w:cstheme="majorBidi" w:hAnsiTheme="majorBidi" w:asciiTheme="majorBidi"/>
        </w:rPr>
        <w:t xml:space="preserve">živanja prema svojim dužnicima, </w:t>
      </w:r>
      <w:r w:rsidR="007724B3">
        <w:rPr>
          <w:rFonts w:cstheme="majorBidi" w:hAnsiTheme="majorBidi" w:asciiTheme="majorBidi"/>
        </w:rPr>
        <w:t>te da je ž</w:t>
      </w:r>
      <w:r w:rsidR="00EE6A8E">
        <w:rPr>
          <w:rFonts w:cstheme="majorBidi" w:hAnsiTheme="majorBidi" w:asciiTheme="majorBidi"/>
        </w:rPr>
        <w:t xml:space="preserve">iro račun dužnika i dalje </w:t>
      </w:r>
      <w:r w:rsidR="00BB0129">
        <w:rPr>
          <w:rFonts w:cstheme="majorBidi" w:hAnsiTheme="majorBidi" w:asciiTheme="majorBidi"/>
        </w:rPr>
        <w:t>da je u blokadi.</w:t>
      </w:r>
    </w:p>
    <w:p w:rsidRDefault="00502E9B" w:rsidP="003363F1" w:rsidR="003363F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Zastupni</w:t>
      </w:r>
      <w:r w:rsidR="00EF1FF3">
        <w:rPr>
          <w:rFonts w:cstheme="majorBidi" w:hAnsiTheme="majorBidi" w:asciiTheme="majorBidi"/>
        </w:rPr>
        <w:t>k</w:t>
      </w:r>
      <w:r w:rsidR="00191978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</w:t>
      </w:r>
      <w:r w:rsidR="00EF1FF3">
        <w:t>o</w:t>
      </w:r>
      <w:r w:rsidR="00191978" w:rsidRPr="005C2EF2">
        <w:t xml:space="preserve"> upozoren na dužnost davanja točnih podataka kao i na posljedice suprotnog postupanja sve sukladno odredbama čl. 117., čl. 177., čl. 178. i čl. 180. Stečajnog zakona.  </w:t>
      </w:r>
    </w:p>
    <w:p w:rsidRDefault="00191978" w:rsidP="003363F1" w:rsidR="00191978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486252" w:rsidR="00486252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86252">
        <w:t xml:space="preserve">Ako osobe iz st. 1. naprijed navedenog članka ne predujme traženi iznos sud će donijeti rješenje o otvaranju i zaključenju stečajnog postupka (st. 2.). </w:t>
      </w:r>
    </w:p>
    <w:p w:rsidRDefault="00486252" w:rsidP="0015624F" w:rsidR="00BB0129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="00C0658E"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 w:rsidR="0015624F">
        <w:rPr>
          <w:rFonts w:cstheme="majorBidi" w:hAnsiTheme="majorBidi" w:asciiTheme="majorBidi"/>
        </w:rPr>
        <w:t xml:space="preserve"> i vjerovnika</w:t>
      </w:r>
      <w:r w:rsidR="00C0658E" w:rsidRPr="00EB259E">
        <w:rPr>
          <w:rFonts w:cstheme="majorBidi" w:hAnsiTheme="majorBidi" w:asciiTheme="majorBidi"/>
        </w:rPr>
        <w:t>, sud je t</w:t>
      </w:r>
      <w:r w:rsidR="00C0658E">
        <w:rPr>
          <w:rFonts w:cstheme="majorBidi" w:hAnsiTheme="majorBidi" w:asciiTheme="majorBidi"/>
        </w:rPr>
        <w:t xml:space="preserve">roškove </w:t>
      </w:r>
      <w:r w:rsidR="0015624F">
        <w:rPr>
          <w:rFonts w:cstheme="majorBidi" w:hAnsiTheme="majorBidi" w:asciiTheme="majorBidi"/>
        </w:rPr>
        <w:t xml:space="preserve">postupka </w:t>
      </w:r>
      <w:r w:rsidR="00C0658E">
        <w:rPr>
          <w:rFonts w:cstheme="majorBidi" w:hAnsiTheme="majorBidi" w:asciiTheme="majorBidi"/>
        </w:rPr>
        <w:t xml:space="preserve">procijenio na iznos od </w:t>
      </w:r>
      <w:r w:rsidR="009263F7">
        <w:rPr>
          <w:rFonts w:cstheme="majorBidi" w:hAnsiTheme="majorBidi" w:asciiTheme="majorBidi"/>
        </w:rPr>
        <w:t>10</w:t>
      </w:r>
      <w:r w:rsidR="008C746F">
        <w:rPr>
          <w:rFonts w:cstheme="majorBidi" w:hAnsiTheme="majorBidi" w:asciiTheme="majorBidi"/>
        </w:rPr>
        <w:t xml:space="preserve">.000,00 kn. </w:t>
      </w:r>
      <w:r w:rsidR="008C51B8">
        <w:rPr>
          <w:rFonts w:cstheme="majorBidi" w:hAnsiTheme="majorBidi" w:asciiTheme="majorBidi"/>
        </w:rPr>
        <w:t>Procijenjeni iznos troškova odnosi</w:t>
      </w:r>
      <w:r w:rsidR="00256664">
        <w:rPr>
          <w:rFonts w:cstheme="majorBidi" w:hAnsiTheme="majorBidi" w:asciiTheme="majorBidi"/>
        </w:rPr>
        <w:t>o</w:t>
      </w:r>
      <w:r w:rsidR="008C51B8">
        <w:rPr>
          <w:rFonts w:cstheme="majorBidi" w:hAnsiTheme="majorBidi" w:asciiTheme="majorBidi"/>
        </w:rPr>
        <w:t xml:space="preserve"> bi se </w:t>
      </w:r>
      <w:r w:rsidR="008C746F">
        <w:rPr>
          <w:rFonts w:cstheme="majorBidi" w:hAnsiTheme="majorBidi" w:asciiTheme="majorBidi"/>
        </w:rPr>
        <w:t>na n</w:t>
      </w:r>
      <w:r w:rsidR="008C746F" w:rsidRPr="00EB259E">
        <w:rPr>
          <w:rFonts w:cstheme="majorBidi" w:hAnsiTheme="majorBidi" w:asciiTheme="majorBidi"/>
        </w:rPr>
        <w:t xml:space="preserve">agradu stečajnog upravitelja, </w:t>
      </w:r>
      <w:r w:rsidR="008C746F">
        <w:rPr>
          <w:rFonts w:cstheme="majorBidi" w:hAnsiTheme="majorBidi" w:asciiTheme="majorBidi"/>
        </w:rPr>
        <w:t xml:space="preserve">a dijelom istog bi se pokrili i troškovi </w:t>
      </w:r>
      <w:r w:rsidR="008C746F" w:rsidRPr="00EB259E">
        <w:rPr>
          <w:rFonts w:cstheme="majorBidi" w:hAnsiTheme="majorBidi" w:asciiTheme="majorBidi"/>
        </w:rPr>
        <w:t xml:space="preserve">izrade pečata, </w:t>
      </w:r>
      <w:r w:rsidR="008C746F">
        <w:t>otvaranje i zatvaranje žiro računa</w:t>
      </w:r>
      <w:r w:rsidR="008C746F">
        <w:rPr>
          <w:rFonts w:cstheme="majorBidi" w:hAnsiTheme="majorBidi" w:asciiTheme="majorBidi"/>
        </w:rPr>
        <w:t xml:space="preserve">, </w:t>
      </w:r>
      <w:r w:rsidR="008C746F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 w:rsidRPr="008C42C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7724B3" w:rsidP="00FF1FD7" w:rsidR="007724B3">
      <w:pPr>
        <w:jc w:val="center"/>
      </w:pP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EB55C5">
        <w:t>30</w:t>
      </w:r>
      <w:r w:rsidR="007724B3">
        <w:t>. listopada</w:t>
      </w:r>
      <w:r w:rsidR="009263F7">
        <w:t xml:space="preserve"> </w:t>
      </w:r>
      <w:r w:rsidR="00EE6A8E">
        <w:t>2018</w:t>
      </w:r>
      <w:r w:rsidRPr="005C2EF2">
        <w:t>.</w:t>
      </w:r>
    </w:p>
    <w:p w:rsidRDefault="008C51B8" w:rsidP="008C51B8" w:rsidR="008C51B8"/>
    <w:p w:rsidRDefault="00A64D1B" w:rsidP="00A64D1B" w:rsidR="00A64D1B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A64D1B" w:rsidP="00A64D1B" w:rsidR="00A64D1B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C51B8" w:rsidP="00D87A6E" w:rsidR="008C51B8">
      <w:pPr>
        <w:jc w:val="right"/>
      </w:pPr>
    </w:p>
    <w:p w:rsidRDefault="00A64D1B" w:rsidP="00D87A6E" w:rsidR="00A64D1B">
      <w:pPr>
        <w:jc w:val="right"/>
      </w:pPr>
    </w:p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C63971" w:rsidR="00C63971" w:rsidRPr="005C2EF2"/>
    <w:sectPr w:rsidSect="003363F1" w:rsidR="00C63971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32789E" w:rsidR="0032789E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312EF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0601DD">
      <w:rPr>
        <w:sz w:val="22"/>
        <w:szCs w:val="22"/>
      </w:rPr>
      <w:t>251/2018-16</w:t>
    </w:r>
  </w:p>
  <w:p w:rsidRDefault="00502E9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</w:p>
  <w:p w:rsidRDefault="003363F1" w:rsidP="003363F1" w:rsidR="009C0FF2" w:rsidRPr="005C2EF2">
    <w:pPr>
      <w:pStyle w:val="Zaglavlje"/>
      <w:tabs>
        <w:tab w:pos="4536" w:val="clear"/>
        <w:tab w:pos="9072" w:val="clear"/>
        <w:tab w:pos="3589" w:val="left"/>
      </w:tabs>
      <w:rPr>
        <w:sz w:val="22"/>
        <w:szCs w:val="22"/>
      </w:rPr>
    </w:pPr>
    <w:r>
      <w:rPr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0601DD">
      <w:rPr>
        <w:sz w:val="22"/>
        <w:szCs w:val="22"/>
      </w:rPr>
      <w:t>251/2018-16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BF3F76"/>
    <w:multiLevelType w:val="hybridMultilevel"/>
    <w:tmpl w:val="2B0238A6"/>
    <w:lvl w:tplc="F1A841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601DD"/>
    <w:rsid w:val="00077BD9"/>
    <w:rsid w:val="0008053D"/>
    <w:rsid w:val="000C67A5"/>
    <w:rsid w:val="000E2E6D"/>
    <w:rsid w:val="00130777"/>
    <w:rsid w:val="0013102B"/>
    <w:rsid w:val="00142C1E"/>
    <w:rsid w:val="0015624F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56664"/>
    <w:rsid w:val="00276300"/>
    <w:rsid w:val="00281BC7"/>
    <w:rsid w:val="002B7BAC"/>
    <w:rsid w:val="002F2BD7"/>
    <w:rsid w:val="003024D4"/>
    <w:rsid w:val="00323F63"/>
    <w:rsid w:val="0032789E"/>
    <w:rsid w:val="003363F1"/>
    <w:rsid w:val="00342BE6"/>
    <w:rsid w:val="003A2B27"/>
    <w:rsid w:val="003A4B67"/>
    <w:rsid w:val="003C0BEC"/>
    <w:rsid w:val="003C69A7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86252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24B3"/>
    <w:rsid w:val="00777515"/>
    <w:rsid w:val="007B6657"/>
    <w:rsid w:val="007C3EC6"/>
    <w:rsid w:val="007C75BF"/>
    <w:rsid w:val="007F26FC"/>
    <w:rsid w:val="007F7E88"/>
    <w:rsid w:val="008324F5"/>
    <w:rsid w:val="00835F94"/>
    <w:rsid w:val="00842CEB"/>
    <w:rsid w:val="00865E7C"/>
    <w:rsid w:val="008C42C2"/>
    <w:rsid w:val="008C51B8"/>
    <w:rsid w:val="008C746F"/>
    <w:rsid w:val="008F03DE"/>
    <w:rsid w:val="008F3AD6"/>
    <w:rsid w:val="008F704D"/>
    <w:rsid w:val="0090419E"/>
    <w:rsid w:val="009068CC"/>
    <w:rsid w:val="009149BF"/>
    <w:rsid w:val="009263F7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64D1B"/>
    <w:rsid w:val="00A859DA"/>
    <w:rsid w:val="00A90BD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0129"/>
    <w:rsid w:val="00BB4F73"/>
    <w:rsid w:val="00BB71D1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87A6E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B55C5"/>
    <w:rsid w:val="00EE2F8E"/>
    <w:rsid w:val="00EE6A8E"/>
    <w:rsid w:val="00EF189C"/>
    <w:rsid w:val="00EF1FF3"/>
    <w:rsid w:val="00EF7C9A"/>
    <w:rsid w:val="00F30C59"/>
    <w:rsid w:val="00F312EF"/>
    <w:rsid w:val="00F62F3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4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D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D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D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D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4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D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D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D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D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48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DOM VRANA j.d.o.o. za graditeljstvo</izvorni_sadrzaj>
    <derivirana_varijabla naziv="DomainObject.Predmet.ProtustrankaFormated_1">  NOVI DOM VRANA j.d.o.o. za graditeljstvo</derivirana_varijabla>
  </DomainObject.Predmet.ProtustrankaFormated>
  <DomainObject.Predmet.ProtustrankaFormatedOIB>
    <izvorni_sadrzaj>  NOVI DOM VRANA j.d.o.o. za graditeljstvo, OIB 15461645736</izvorni_sadrzaj>
    <derivirana_varijabla naziv="DomainObject.Predmet.ProtustrankaFormatedOIB_1">  NOVI DOM VRANA j.d.o.o. za graditeljstvo, OIB 15461645736</derivirana_varijabla>
  </DomainObject.Predmet.ProtustrankaFormatedOIB>
  <DomainObject.Predmet.ProtustrankaFormatedWithAdress>
    <izvorni_sadrzaj> NOVI DOM VRANA j.d.o.o. za graditeljstvo, Zelići 5, 23210 Vrana</izvorni_sadrzaj>
    <derivirana_varijabla naziv="DomainObject.Predmet.ProtustrankaFormatedWithAdress_1"> NOVI DOM VRANA j.d.o.o. za graditeljstvo, Zelići 5, 23210 Vrana</derivirana_varijabla>
  </DomainObject.Predmet.ProtustrankaFormatedWithAdress>
  <DomainObject.Predmet.ProtustrankaFormatedWithAdressOIB>
    <izvorni_sadrzaj> NOVI DOM VRANA j.d.o.o. za graditeljstvo, OIB 15461645736, Zelići 5, 23210 Vrana</izvorni_sadrzaj>
    <derivirana_varijabla naziv="DomainObject.Predmet.ProtustrankaFormatedWithAdressOIB_1"> NOVI DOM VRANA j.d.o.o. za graditeljstvo, OIB 15461645736, Zelići 5, 23210 Vrana</derivirana_varijabla>
  </DomainObject.Predmet.ProtustrankaFormatedWithAdressOIB>
  <DomainObject.Predmet.ProtustrankaWithAdress>
    <izvorni_sadrzaj>NOVI DOM VRANA j.d.o.o. za graditeljstvo Zelići 5, 23210 Vrana</izvorni_sadrzaj>
    <derivirana_varijabla naziv="DomainObject.Predmet.ProtustrankaWithAdress_1">NOVI DOM VRANA j.d.o.o. za graditeljstvo Zelići 5, 23210 Vrana</derivirana_varijabla>
  </DomainObject.Predmet.ProtustrankaWithAdress>
  <DomainObject.Predmet.ProtustrankaWithAdressOIB>
    <izvorni_sadrzaj>NOVI DOM VRANA j.d.o.o. za graditeljstvo, OIB 15461645736, Zelići 5, 23210 Vrana</izvorni_sadrzaj>
    <derivirana_varijabla naziv="DomainObject.Predmet.ProtustrankaWithAdressOIB_1">NOVI DOM VRANA j.d.o.o. za graditeljstvo, OIB 15461645736, Zelići 5, 23210 Vrana</derivirana_varijabla>
  </DomainObject.Predmet.ProtustrankaWithAdressOIB>
  <DomainObject.Predmet.ProtustrankaNazivFormated>
    <izvorni_sadrzaj>NOVI DOM VRANA j.d.o.o. za graditeljstvo</izvorni_sadrzaj>
    <derivirana_varijabla naziv="DomainObject.Predmet.ProtustrankaNazivFormated_1">NOVI DOM VRANA j.d.o.o. za graditeljstvo</derivirana_varijabla>
  </DomainObject.Predmet.ProtustrankaNazivFormated>
  <DomainObject.Predmet.ProtustrankaNazivFormatedOIB>
    <izvorni_sadrzaj>NOVI DOM VRANA j.d.o.o. za graditeljstvo, OIB 15461645736</izvorni_sadrzaj>
    <derivirana_varijabla naziv="DomainObject.Predmet.ProtustrankaNazivFormatedOIB_1">NOVI DOM VRANA j.d.o.o. za graditeljstvo, OIB 15461645736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NOVI DOM VRANA j.d.o.o. za graditeljstvo</item>
    </izvorni_sadrzaj>
    <derivirana_varijabla naziv="DomainObject.Predmet.ProtuStrankaListFormated_1">
      <item>NOVI DOM VRANA j.d.o.o. za graditeljstvo</item>
    </derivirana_varijabla>
  </DomainObject.Predmet.ProtuStrankaListFormated>
  <DomainObject.Predmet.ProtuStrankaListFormatedOIB>
    <izvorni_sadrzaj>
      <item>NOVI DOM VRANA j.d.o.o. za graditeljstvo, OIB 15461645736</item>
    </izvorni_sadrzaj>
    <derivirana_varijabla naziv="DomainObject.Predmet.ProtuStrankaListFormatedOIB_1">
      <item>NOVI DOM VRANA j.d.o.o. za graditeljstvo, OIB 15461645736</item>
    </derivirana_varijabla>
  </DomainObject.Predmet.ProtuStrankaListFormatedOIB>
  <DomainObject.Predmet.ProtuStrankaListFormatedWithAdress>
    <izvorni_sadrzaj>
      <item>NOVI DOM VRANA j.d.o.o. za graditeljstvo, Zelići 5, 23210 Vrana</item>
    </izvorni_sadrzaj>
    <derivirana_varijabla naziv="DomainObject.Predmet.ProtuStrankaListFormatedWithAdress_1">
      <item>NOVI DOM VRANA j.d.o.o. za graditeljstvo, Zelići 5, 23210 Vrana</item>
    </derivirana_varijabla>
  </DomainObject.Predmet.ProtuStrankaListFormatedWithAdress>
  <DomainObject.Predmet.ProtuStrankaListFormatedWithAdressOIB>
    <izvorni_sadrzaj>
      <item>NOVI DOM VRANA j.d.o.o. za graditeljstvo, OIB 15461645736, Zelići 5, 23210 Vrana</item>
    </izvorni_sadrzaj>
    <derivirana_varijabla naziv="DomainObject.Predmet.ProtuStrankaListFormatedWithAdressOIB_1">
      <item>NOVI DOM VRANA j.d.o.o. za graditeljstvo, OIB 15461645736, Zelići 5, 23210 Vrana</item>
    </derivirana_varijabla>
  </DomainObject.Predmet.ProtuStrankaListFormatedWithAdressOIB>
  <DomainObject.Predmet.ProtuStrankaListNazivFormated>
    <izvorni_sadrzaj>
      <item>NOVI DOM VRANA j.d.o.o. za graditeljstvo</item>
    </izvorni_sadrzaj>
    <derivirana_varijabla naziv="DomainObject.Predmet.ProtuStrankaListNazivFormated_1">
      <item>NOVI DOM VRANA j.d.o.o. za graditeljstvo</item>
    </derivirana_varijabla>
  </DomainObject.Predmet.ProtuStrankaListNazivFormated>
  <DomainObject.Predmet.ProtuStrankaListNazivFormatedOIB>
    <izvorni_sadrzaj>
      <item>NOVI DOM VRANA j.d.o.o. za graditeljstvo, OIB 15461645736</item>
    </izvorni_sadrzaj>
    <derivirana_varijabla naziv="DomainObject.Predmet.ProtuStrankaListNazivFormatedOIB_1">
      <item>NOVI DOM VRANA j.d.o.o. za graditeljstvo, OIB 15461645736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NOVI DOM VRANA j.d.o.o. za graditeljstvo</izvorni_sadrzaj>
    <derivirana_varijabla naziv="DomainObject.Predmet.ProtustrankaIDrugi_1">NOVI DOM VRANA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NOVI DOM VRANA j.d.o.o. za graditeljstvo, OIB 15461645736, Zelići 5, 23210 Vrana</izvorni_sadrzaj>
    <derivirana_varijabla naziv="DomainObject.Predmet.ProtustrankaIDrugiAdressOIB_1">NOVI DOM VRANA j.d.o.o. za graditeljstvo, OIB 15461645736,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VRANA j.d.o.o. za graditeljstvo</item>
      <item>FINA</item>
    </izvorni_sadrzaj>
    <derivirana_varijabla naziv="DomainObject.Predmet.SudioniciListNaziv_1">
      <item>NOVI DOM VRANA j.d.o.o. za graditeljstvo</item>
      <item>FINA</item>
    </derivirana_varijabla>
  </DomainObject.Predmet.SudioniciListNaziv>
  <DomainObject.Predmet.SudioniciListAdressOIB>
    <izvorni_sadrzaj>
      <item>NOVI DOM VRANA j.d.o.o. za graditeljstvo, OIB 15461645736, Zelići 5,23210 Vrana</item>
      <item>FINA, OIB 85821130368</item>
    </izvorni_sadrzaj>
    <derivirana_varijabla naziv="DomainObject.Predmet.SudioniciListAdressOIB_1">
      <item>NOVI DOM VRANA j.d.o.o. za graditeljstvo, OIB 15461645736, Zelići 5,23210 Vrana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15461645736</item>
      <item>, OIB 85821130368</item>
    </izvorni_sadrzaj>
    <derivirana_varijabla naziv="DomainObject.Predmet.SudioniciListNazivOIB_1">
      <item>, OIB 15461645736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St-251/2018-7</izvorni_sadrzaj>
    <derivirana_varijabla naziv="DomainObject.PredzadnjaOdlukaIzPredmeta.Oznaka_1">St-251/2018-7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2044C-0514-4C04-A88C-6D76F85AA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665</properties:Words>
  <properties:Characters>3617</properties:Characters>
  <properties:Lines>80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2018-10-15T06:16:00Z</dcterms:created>
  <dc:creator>Ardena Bajlo</dc:creator>
  <cp:lastModifiedBy>Merlina Klišmanić</cp:lastModifiedBy>
  <cp:lastPrinted>2018-10-30T12:58:00Z</cp:lastPrinted>
  <dcterms:modified xmlns:xsi="http://www.w3.org/2001/XMLSchema-instance" xsi:type="dcterms:W3CDTF">2018-10-30T13:51:00Z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(St-251-18_poziv_na_uplatu_predujma_bez_izvješća.docx)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