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ec66" w14:paraId="77eec66" w:rsidRDefault="0004726E" w:rsidP="0004726E" w:rsidR="0004726E">
      <w:pPr>
        <w:jc w:val="right"/>
        <w15:collapsed w:val="false"/>
      </w:pPr>
      <w:r>
        <w:t>6 St-</w:t>
      </w:r>
      <w:r w:rsidR="00D53CAF">
        <w:t>289/12-</w:t>
      </w:r>
      <w:r w:rsidR="00CD4541">
        <w:t>346</w:t>
      </w:r>
    </w:p>
    <w:p w:rsidRDefault="0004726E" w:rsidP="0004726E" w:rsidR="0004726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04726E" w:rsidR="0004726E">
      <w:r>
        <w:t xml:space="preserve">        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REPUBLIKA HRVATSKA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04726E" w:rsidP="0004726E" w:rsidR="0004726E">
      <w:pPr>
        <w:ind w:firstLine="708"/>
        <w:jc w:val="both"/>
      </w:pPr>
      <w:r>
        <w:t xml:space="preserve">Trgovački sud u Osijeku, po </w:t>
      </w:r>
      <w:r w:rsidR="00CD4541">
        <w:t>stečajnoj sutkinji</w:t>
      </w:r>
      <w:r>
        <w:t xml:space="preserve"> Nad</w:t>
      </w:r>
      <w:r w:rsidR="00CD4541">
        <w:t>i</w:t>
      </w:r>
      <w:r>
        <w:t xml:space="preserve"> Roso, u stečajnom postupku otvorenim nad stečajnim dužnikom</w:t>
      </w:r>
      <w:r w:rsidR="005C6E4D">
        <w:t xml:space="preserve"> </w:t>
      </w:r>
      <w:r w:rsidR="00D53CAF" w:rsidRPr="00D53CAF">
        <w:rPr>
          <w:b/>
        </w:rPr>
        <w:t>KONIKOM d.o.o. u stečaju Osijek, Ulica Jablanova 43, OIB 99644455223, MBS 030029774</w:t>
      </w:r>
      <w:r>
        <w:t xml:space="preserve">, dana </w:t>
      </w:r>
      <w:r w:rsidR="00CD4541">
        <w:t>13. prosinca</w:t>
      </w:r>
      <w:r w:rsidR="00D53CAF">
        <w:t xml:space="preserve"> 2016. g.,</w:t>
      </w:r>
    </w:p>
    <w:p w:rsidRDefault="0004726E" w:rsidP="0004726E" w:rsidR="0004726E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04726E" w:rsidP="0004726E" w:rsidR="0004726E"/>
    <w:p w:rsidRDefault="0004726E" w:rsidP="00D53CAF" w:rsidR="0004726E" w:rsidRPr="00D53CAF">
      <w:pPr>
        <w:pStyle w:val="Odlomakpopisa"/>
        <w:numPr>
          <w:ilvl w:val="0"/>
          <w:numId w:val="7"/>
        </w:numPr>
        <w:rPr>
          <w:bCs/>
        </w:rPr>
      </w:pPr>
      <w:r>
        <w:t xml:space="preserve">Prihvaća se ponuda ponuditelja </w:t>
      </w:r>
      <w:proofErr w:type="spellStart"/>
      <w:r w:rsidR="00CD4541" w:rsidRPr="006614C1">
        <w:rPr>
          <w:b/>
        </w:rPr>
        <w:t>Infokom</w:t>
      </w:r>
      <w:proofErr w:type="spellEnd"/>
      <w:r w:rsidR="00CD4541" w:rsidRPr="006614C1">
        <w:rPr>
          <w:b/>
        </w:rPr>
        <w:t xml:space="preserve"> d.o.o. Osijek, </w:t>
      </w:r>
      <w:proofErr w:type="spellStart"/>
      <w:r w:rsidR="00CD4541" w:rsidRPr="006614C1">
        <w:rPr>
          <w:b/>
        </w:rPr>
        <w:t>Hutlerova</w:t>
      </w:r>
      <w:proofErr w:type="spellEnd"/>
      <w:r w:rsidR="00CD4541" w:rsidRPr="006614C1">
        <w:rPr>
          <w:b/>
        </w:rPr>
        <w:t xml:space="preserve"> 41, OIB: 11993450565</w:t>
      </w:r>
      <w:r w:rsidR="00CD4541">
        <w:t xml:space="preserve"> </w:t>
      </w:r>
      <w:r>
        <w:t>za kupovinu nekretnin</w:t>
      </w:r>
      <w:r w:rsidR="00D42AD7">
        <w:t>e</w:t>
      </w:r>
      <w:r>
        <w:t xml:space="preserve"> u vlasništvu stečajnog dužnika </w:t>
      </w:r>
      <w:r w:rsidR="00D53CAF" w:rsidRPr="00D53CAF">
        <w:rPr>
          <w:b/>
        </w:rPr>
        <w:t xml:space="preserve">KONIKOM d.o.o. u stečaju Osijek, Ulica Jablanova 43, OIB 99644455223, MBS 030029774 </w:t>
      </w:r>
      <w:r>
        <w:t>i to:</w:t>
      </w:r>
    </w:p>
    <w:p w:rsidRDefault="0004726E" w:rsidP="0004726E" w:rsidR="0004726E"/>
    <w:p w:rsidRDefault="007D7479" w:rsidP="00CD4541" w:rsidR="00CD4541" w:rsidRPr="001F3333">
      <w:pPr>
        <w:pStyle w:val="Standard"/>
      </w:pPr>
      <w:r>
        <w:t xml:space="preserve">- </w:t>
      </w:r>
      <w:r w:rsidR="00CD4541" w:rsidRPr="001F3333">
        <w:rPr>
          <w:rFonts w:cs="Times New Roman"/>
          <w:b/>
          <w:bCs/>
        </w:rPr>
        <w:t xml:space="preserve">Nekretnina koja se vodi u zemljišnim knjigama kod Općinskog suda u Slatini k.o. Podravska Slatina, upisane u </w:t>
      </w:r>
      <w:proofErr w:type="spellStart"/>
      <w:r w:rsidR="00CD4541" w:rsidRPr="001F3333">
        <w:rPr>
          <w:rFonts w:cs="Times New Roman"/>
          <w:b/>
          <w:bCs/>
        </w:rPr>
        <w:t>zk</w:t>
      </w:r>
      <w:proofErr w:type="spellEnd"/>
      <w:r w:rsidR="00CD4541" w:rsidRPr="001F3333">
        <w:rPr>
          <w:rFonts w:cs="Times New Roman"/>
          <w:b/>
          <w:bCs/>
        </w:rPr>
        <w:t>. ul. 5843</w:t>
      </w:r>
    </w:p>
    <w:p w:rsidRDefault="00CD4541" w:rsidP="00CD4541" w:rsidR="00CD4541" w:rsidRP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>kč.br. 3569/3 Zgrada mješovite uporabe, dvorište V. Nazora 6 s 370 m2,  od toga zgrada mješovite uporabe Vladimira Nazora 6 s 345 m2 i dvorište Vladimira Nazora s 25 m2 i to:</w:t>
      </w:r>
    </w:p>
    <w:p w:rsidRDefault="00CD4541" w:rsidP="00CD4541" w:rsidR="00CD4541" w:rsidRPr="001F3333">
      <w:pPr>
        <w:pStyle w:val="Standard"/>
      </w:pPr>
      <w:r w:rsidRPr="001F3333">
        <w:rPr>
          <w:rFonts w:cs="Times New Roman"/>
          <w:b/>
          <w:bCs/>
        </w:rPr>
        <w:t>Poduložak 1</w:t>
      </w:r>
    </w:p>
    <w:p w:rsidRDefault="00CD4541" w:rsidP="00CD4541" w:rsidR="00D53CAF" w:rsidRPr="00CD4541">
      <w:pPr>
        <w:jc w:val="both"/>
        <w:rPr>
          <w:b/>
          <w:bCs/>
        </w:rPr>
      </w:pPr>
      <w:r w:rsidRPr="001F3333">
        <w:t xml:space="preserve">1.Etaža 325/10000 -Lokal br. 1 u etaži prizemlja ukupne korisne površine 186,00 m2 sastavljen od prodajnog prostora, </w:t>
      </w:r>
      <w:r>
        <w:t xml:space="preserve">u elaboratu obojan plavom bojom </w:t>
      </w:r>
      <w:r w:rsidR="00D53CAF">
        <w:t xml:space="preserve">za iznos od </w:t>
      </w:r>
      <w:r>
        <w:rPr>
          <w:b/>
          <w:bCs/>
        </w:rPr>
        <w:t>700.420,00</w:t>
      </w:r>
      <w:r w:rsidR="00D53CAF" w:rsidRPr="002A7271">
        <w:rPr>
          <w:b/>
          <w:bCs/>
        </w:rPr>
        <w:t xml:space="preserve"> kn</w:t>
      </w:r>
      <w:r w:rsidR="00D53CAF">
        <w:t xml:space="preserve"> </w:t>
      </w:r>
      <w:r w:rsidR="0004726E">
        <w:t>te</w:t>
      </w:r>
      <w:r w:rsidR="00D53CAF">
        <w:t xml:space="preserve"> mu </w:t>
      </w:r>
      <w:r w:rsidR="007D7479">
        <w:t>se</w:t>
      </w:r>
      <w:r w:rsidR="0004726E">
        <w:t xml:space="preserve"> ujedno i dosuđuj</w:t>
      </w:r>
      <w:r w:rsidR="00D42AD7">
        <w:t>e</w:t>
      </w:r>
      <w:r w:rsidR="0004726E">
        <w:t xml:space="preserve"> naveden</w:t>
      </w:r>
      <w:r w:rsidR="00D42AD7">
        <w:t>a</w:t>
      </w:r>
      <w:r w:rsidR="0004726E">
        <w:t xml:space="preserve"> nekretnin</w:t>
      </w:r>
      <w:r w:rsidR="00D42AD7">
        <w:t>a</w:t>
      </w:r>
      <w:r w:rsidR="00D53CAF">
        <w:t xml:space="preserve"> u vlasništvo.</w:t>
      </w:r>
    </w:p>
    <w:p w:rsidRDefault="0004726E" w:rsidP="00D53CAF" w:rsidR="0004726E">
      <w:pPr>
        <w:jc w:val="both"/>
      </w:pPr>
    </w:p>
    <w:p w:rsidRDefault="00D42AD7" w:rsidP="00D53CAF" w:rsidR="00D42AD7">
      <w:pPr>
        <w:pStyle w:val="Odlomakpopisa"/>
        <w:numPr>
          <w:ilvl w:val="0"/>
          <w:numId w:val="7"/>
        </w:numPr>
        <w:jc w:val="both"/>
      </w:pPr>
      <w:r>
        <w:t>Nalaže se ponuditelj</w:t>
      </w:r>
      <w:r w:rsidR="00D53CAF">
        <w:t>u</w:t>
      </w:r>
      <w:r>
        <w:t xml:space="preserve"> uplata </w:t>
      </w:r>
      <w:proofErr w:type="spellStart"/>
      <w:r>
        <w:t>kupovnine</w:t>
      </w:r>
      <w:proofErr w:type="spellEnd"/>
      <w:r>
        <w:t xml:space="preserve">, umanjene za iznos položene jamčevine, u roku </w:t>
      </w:r>
      <w:r w:rsidR="00D53CAF">
        <w:t>45</w:t>
      </w:r>
      <w:r>
        <w:t xml:space="preserve"> dana od dana pravomoćnosti</w:t>
      </w:r>
      <w:r w:rsidR="00D53CAF">
        <w:t xml:space="preserve"> ovog</w:t>
      </w:r>
      <w:r>
        <w:t xml:space="preserve"> rješenja o dosudi na žiro-račun Trgovačkog suda u Osijeku broj HR3123900011300000200 kod Hrvatske poštanske banke s pozivom na broj HR05 272-</w:t>
      </w:r>
      <w:r w:rsidR="00D53CAF">
        <w:t>289-12</w:t>
      </w:r>
      <w:r w:rsidR="007D7479">
        <w:t>.</w:t>
      </w:r>
    </w:p>
    <w:p w:rsidRDefault="00D42AD7" w:rsidP="00D42AD7" w:rsidR="00D42AD7">
      <w:pPr>
        <w:ind w:left="1425"/>
        <w:jc w:val="both"/>
      </w:pPr>
    </w:p>
    <w:p w:rsidRDefault="00D42AD7" w:rsidP="00D53CAF" w:rsidR="00D42AD7">
      <w:pPr>
        <w:numPr>
          <w:ilvl w:val="0"/>
          <w:numId w:val="7"/>
        </w:numPr>
        <w:jc w:val="both"/>
      </w:pPr>
      <w:r>
        <w:t>Kup</w:t>
      </w:r>
      <w:r w:rsidR="00D53CAF">
        <w:t>ac je dužan</w:t>
      </w:r>
      <w:r>
        <w:t xml:space="preserve"> platiti sve poreze, prireze, pristojbe, kao i ostale troškove vezane s prodajom i prijenosom vlasništva nekretnine iz točke 1. izreke ovoga rješenja na kupca.</w:t>
      </w:r>
    </w:p>
    <w:p w:rsidRDefault="00D42AD7" w:rsidP="00D42AD7" w:rsidR="00D42AD7">
      <w:pPr>
        <w:ind w:left="1425"/>
        <w:jc w:val="both"/>
      </w:pPr>
    </w:p>
    <w:p w:rsidRDefault="00D42AD7" w:rsidP="00D53CAF" w:rsidR="00D42AD7">
      <w:pPr>
        <w:numPr>
          <w:ilvl w:val="0"/>
          <w:numId w:val="7"/>
        </w:numPr>
        <w:jc w:val="both"/>
      </w:pPr>
      <w:r>
        <w:t>Nakon pravomoćnosti ovoga rješenja i nakon što kup</w:t>
      </w:r>
      <w:r w:rsidR="00D53CAF">
        <w:t>ac</w:t>
      </w:r>
      <w:r>
        <w:t xml:space="preserve"> polož</w:t>
      </w:r>
      <w:r w:rsidR="00D53CAF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, te se u zemljišnu knjigu upiše u </w:t>
      </w:r>
      <w:r w:rsidR="00D53CAF">
        <w:t>njegovu</w:t>
      </w:r>
      <w:r>
        <w:t xml:space="preserve"> korist pravo vlasništva na dosuđenoj nekretnini, brisati će se prava,  tereti i zabilježbe, upisani na nekretnini.</w:t>
      </w:r>
    </w:p>
    <w:p w:rsidRDefault="00CD4541" w:rsidP="00CD4541" w:rsidR="00CD4541">
      <w:pPr>
        <w:pStyle w:val="Odlomakpopisa"/>
      </w:pPr>
    </w:p>
    <w:p w:rsidRDefault="00CD4541" w:rsidP="00CD4541" w:rsidR="002D4F4F">
      <w:pPr>
        <w:numPr>
          <w:ilvl w:val="0"/>
          <w:numId w:val="7"/>
        </w:numPr>
        <w:jc w:val="both"/>
      </w:pPr>
      <w:r w:rsidRPr="00CD4541">
        <w:rPr>
          <w:color w:val="000000"/>
        </w:rPr>
        <w:t xml:space="preserve">Određuje se da će se prigodom upisa prava vlasništva u korist kupca upisati i založno pravo na nekretnini radi osiguranja tražbine po osnovi kredita </w:t>
      </w:r>
      <w:r>
        <w:rPr>
          <w:color w:val="000000"/>
        </w:rPr>
        <w:t>za</w:t>
      </w:r>
      <w:r w:rsidRPr="00CD4541">
        <w:rPr>
          <w:color w:val="000000"/>
        </w:rPr>
        <w:t xml:space="preserve"> korist davatelja kredita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Raiffisenbank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Austria</w:t>
      </w:r>
      <w:proofErr w:type="spellEnd"/>
      <w:r>
        <w:rPr>
          <w:color w:val="000000"/>
        </w:rPr>
        <w:t xml:space="preserve"> d.d. Zagreb</w:t>
      </w:r>
      <w:r w:rsidRPr="00CD4541">
        <w:rPr>
          <w:color w:val="000000"/>
        </w:rPr>
        <w:t>. Kupac</w:t>
      </w:r>
      <w:r w:rsidRPr="009A6C5A">
        <w:t xml:space="preserve"> </w:t>
      </w:r>
      <w:proofErr w:type="spellStart"/>
      <w:r>
        <w:t>Interšped</w:t>
      </w:r>
      <w:proofErr w:type="spellEnd"/>
      <w:r>
        <w:t xml:space="preserve"> d.o.o. </w:t>
      </w:r>
    </w:p>
    <w:p w:rsidRDefault="002D4F4F" w:rsidP="002D4F4F" w:rsidR="002D4F4F">
      <w:pPr>
        <w:pStyle w:val="Odlomakpopisa"/>
        <w:ind w:left="1068"/>
        <w:jc w:val="right"/>
      </w:pPr>
      <w:r>
        <w:lastRenderedPageBreak/>
        <w:t>6 St-289/12-346</w:t>
      </w:r>
    </w:p>
    <w:p w:rsidRDefault="002D4F4F" w:rsidP="002D4F4F" w:rsidR="002D4F4F">
      <w:pPr>
        <w:pStyle w:val="Odlomakpopisa"/>
      </w:pPr>
    </w:p>
    <w:p w:rsidRDefault="00CD4541" w:rsidP="002D4F4F" w:rsidR="00CD4541">
      <w:pPr>
        <w:ind w:left="1068"/>
        <w:jc w:val="both"/>
      </w:pPr>
      <w:r>
        <w:t>Vukovar</w:t>
      </w:r>
      <w:r w:rsidRPr="009A6C5A">
        <w:t xml:space="preserve"> naveo je da će predmetne nekretnine platiti putem kredita kod </w:t>
      </w:r>
      <w:r>
        <w:t xml:space="preserve">navedene </w:t>
      </w:r>
      <w:r w:rsidRPr="009A6C5A">
        <w:t>poslovne banke</w:t>
      </w:r>
      <w:r>
        <w:t xml:space="preserve"> (podnesak od 2.12.2016. g.).</w:t>
      </w:r>
    </w:p>
    <w:p w:rsidRDefault="00CD4541" w:rsidP="00CD4541" w:rsidR="00CD4541">
      <w:pPr>
        <w:pStyle w:val="Odlomakpopisa"/>
      </w:pPr>
    </w:p>
    <w:p w:rsidRDefault="00CD4541" w:rsidP="00CD4541" w:rsidR="006614C1" w:rsidRPr="006614C1">
      <w:pPr>
        <w:numPr>
          <w:ilvl w:val="0"/>
          <w:numId w:val="7"/>
        </w:numPr>
        <w:jc w:val="both"/>
      </w:pPr>
      <w:r w:rsidRPr="00CD4541">
        <w:rPr>
          <w:color w:val="000000"/>
        </w:rPr>
        <w:t xml:space="preserve">Određuje se da će se, nakon pravomoćnosti rješenja o dosudi te pošto </w:t>
      </w:r>
      <w:proofErr w:type="spellStart"/>
      <w:r w:rsidRPr="00CD4541">
        <w:rPr>
          <w:color w:val="000000"/>
        </w:rPr>
        <w:t>kupovnina</w:t>
      </w:r>
      <w:proofErr w:type="spellEnd"/>
      <w:r w:rsidRPr="00CD4541">
        <w:rPr>
          <w:color w:val="000000"/>
        </w:rPr>
        <w:t xml:space="preserve"> bude položena, u zemljišnu knjigu </w:t>
      </w:r>
      <w:r w:rsidR="006614C1">
        <w:rPr>
          <w:color w:val="000000"/>
        </w:rPr>
        <w:t>prigodom upisa prava vlasništva u korist kupca upisati i založno pravo na nekretnini radi osiguranja tražbine po osnovi kredita u korist davatelja kredita u skladu sa sporazumom o osiguranju.</w:t>
      </w:r>
    </w:p>
    <w:p w:rsidRDefault="006614C1" w:rsidP="006614C1" w:rsidR="006614C1">
      <w:pPr>
        <w:pStyle w:val="Odlomakpopisa"/>
      </w:pPr>
    </w:p>
    <w:p w:rsidRDefault="006614C1" w:rsidP="006614C1" w:rsidR="00D53CAF">
      <w:pPr>
        <w:numPr>
          <w:ilvl w:val="0"/>
          <w:numId w:val="7"/>
        </w:numPr>
        <w:jc w:val="both"/>
      </w:pPr>
      <w:r>
        <w:t xml:space="preserve">U slučaju osiguranja kredita prijenosom vlasništva na nekretnini, određuje se da se u zemljišnu knjigu, nakon pravomoćnosti rješenja o dosudi te pošto </w:t>
      </w:r>
      <w:proofErr w:type="spellStart"/>
      <w:r>
        <w:t>kupovnina</w:t>
      </w:r>
      <w:proofErr w:type="spellEnd"/>
      <w:r>
        <w:t xml:space="preserve"> bude položena, u zemljišnu knjigu najprije upiše pravo vlasništva kupca, a zatim prijenos vlasništva na davatelja kredita uz zabilježbu da se prijenos obavlja radi osiguranja.</w:t>
      </w:r>
    </w:p>
    <w:p w:rsidRDefault="00D42AD7" w:rsidP="00D42AD7" w:rsidR="00D42AD7">
      <w:pPr>
        <w:jc w:val="both"/>
      </w:pPr>
    </w:p>
    <w:p w:rsidRDefault="00D678BA" w:rsidP="00D42AD7" w:rsidR="00D678BA">
      <w:pPr>
        <w:pStyle w:val="Naslov2"/>
        <w:rPr>
          <w:b w:val="false"/>
          <w:bCs w:val="false"/>
        </w:rPr>
      </w:pPr>
    </w:p>
    <w:p w:rsidRDefault="00D42AD7" w:rsidP="00D42AD7" w:rsidR="00D42AD7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  <w:ind w:firstLine="708"/>
      </w:pPr>
      <w:r>
        <w:t xml:space="preserve">Na održanoj javnoj dražbi dana </w:t>
      </w:r>
      <w:r w:rsidR="006614C1">
        <w:t>1</w:t>
      </w:r>
      <w:r w:rsidR="00D53CAF">
        <w:t>. prosinca</w:t>
      </w:r>
      <w:r>
        <w:t xml:space="preserve"> 201</w:t>
      </w:r>
      <w:r w:rsidR="006614C1">
        <w:t>6</w:t>
      </w:r>
      <w:r>
        <w:t xml:space="preserve">. g. za imovinu u vlasništvu stečajnog dužnika </w:t>
      </w:r>
      <w:r w:rsidR="00D53CAF">
        <w:t>kao ponuditelj ponudu je istakao  kao u t. 1. izreke ovoga rješenja</w:t>
      </w:r>
      <w:r>
        <w:t>.</w:t>
      </w:r>
      <w:r w:rsidR="00853A15">
        <w:t xml:space="preserve"> </w:t>
      </w:r>
    </w:p>
    <w:p w:rsidRDefault="00D42AD7" w:rsidP="00D42AD7" w:rsidR="00D42AD7">
      <w:pPr>
        <w:pStyle w:val="Tijeloteksta"/>
      </w:pPr>
    </w:p>
    <w:p w:rsidRDefault="006614C1" w:rsidP="00D42AD7" w:rsidR="006614C1">
      <w:pPr>
        <w:pStyle w:val="Tijeloteksta"/>
      </w:pPr>
      <w:r>
        <w:tab/>
        <w:t xml:space="preserve">Ujedno ponuditelj Nenad </w:t>
      </w:r>
      <w:proofErr w:type="spellStart"/>
      <w:r>
        <w:t>Bračun</w:t>
      </w:r>
      <w:proofErr w:type="spellEnd"/>
      <w:r>
        <w:t xml:space="preserve">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Bračun</w:t>
      </w:r>
      <w:proofErr w:type="spellEnd"/>
      <w:r>
        <w:t xml:space="preserve"> iz Slatine odustao je od daljnjeg dražbovanja. </w:t>
      </w:r>
    </w:p>
    <w:p w:rsidRDefault="00D42AD7" w:rsidP="00D42AD7" w:rsidR="00D42AD7">
      <w:pPr>
        <w:pStyle w:val="Tijeloteksta"/>
      </w:pPr>
      <w:r>
        <w:tab/>
      </w:r>
      <w:r w:rsidR="007D7479">
        <w:t xml:space="preserve">Budući da </w:t>
      </w:r>
      <w:r w:rsidR="006614C1">
        <w:t xml:space="preserve">nakon počeka od 10 minuta nije bilo novih ponuda te </w:t>
      </w:r>
      <w:r w:rsidR="007D7479">
        <w:t xml:space="preserve">niti jednog ponuditelja osim </w:t>
      </w:r>
      <w:proofErr w:type="spellStart"/>
      <w:r w:rsidR="006614C1" w:rsidRPr="006614C1">
        <w:rPr>
          <w:b/>
        </w:rPr>
        <w:t>Infokom</w:t>
      </w:r>
      <w:proofErr w:type="spellEnd"/>
      <w:r w:rsidR="006614C1" w:rsidRPr="006614C1">
        <w:rPr>
          <w:b/>
        </w:rPr>
        <w:t xml:space="preserve"> d.o.o. Osijek, </w:t>
      </w:r>
      <w:proofErr w:type="spellStart"/>
      <w:r w:rsidR="006614C1" w:rsidRPr="006614C1">
        <w:rPr>
          <w:b/>
        </w:rPr>
        <w:t>Hutlerova</w:t>
      </w:r>
      <w:proofErr w:type="spellEnd"/>
      <w:r w:rsidR="006614C1" w:rsidRPr="006614C1">
        <w:rPr>
          <w:b/>
        </w:rPr>
        <w:t xml:space="preserve"> 41, OIB: 11993450565</w:t>
      </w:r>
      <w:r w:rsidR="006614C1">
        <w:t xml:space="preserve">  </w:t>
      </w:r>
      <w:r w:rsidR="007D7479">
        <w:t>kao jed</w:t>
      </w:r>
      <w:r w:rsidR="00853A15">
        <w:t>ini</w:t>
      </w:r>
      <w:r w:rsidR="007D7479">
        <w:t xml:space="preserve"> ponuditelj, </w:t>
      </w:r>
      <w:r>
        <w:t xml:space="preserve"> dražba je zaključena.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>Kako su ispunjeni uvjeti iz zaključka o određivanju prodaje od</w:t>
      </w:r>
      <w:r w:rsidR="006614C1">
        <w:t xml:space="preserve"> 24. listopada 2016. g</w:t>
      </w:r>
      <w:r>
        <w:t>.</w:t>
      </w:r>
      <w:r>
        <w:rPr>
          <w:bCs/>
        </w:rPr>
        <w:t xml:space="preserve">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>Slijedom navedenoga sud je odlučio kao u izreci rješenja sukladno čl. 103.</w:t>
      </w:r>
      <w:r w:rsidR="006614C1">
        <w:t>,</w:t>
      </w:r>
      <w:r>
        <w:t xml:space="preserve"> 108</w:t>
      </w:r>
      <w:r w:rsidR="006614C1">
        <w:t xml:space="preserve"> i 109</w:t>
      </w:r>
      <w:r>
        <w:t xml:space="preserve">. Ovršnog zakona (NN 112/12), a sve u skladu s čl. 164. Stečajnog zakona („Narodne novine“ broj 44/96, 29/99, 129/00, 123/03, 197/03, 187/04, 82/06, 116/10, 25/12 i 133/12). </w:t>
      </w:r>
    </w:p>
    <w:p w:rsidRDefault="0004726E" w:rsidP="0004726E" w:rsidR="0004726E">
      <w:pPr>
        <w:jc w:val="both"/>
      </w:pPr>
    </w:p>
    <w:p w:rsidRDefault="0004726E" w:rsidP="0004726E" w:rsidR="0004726E"/>
    <w:p w:rsidRDefault="00D42AD7" w:rsidP="0004726E" w:rsidR="0004726E">
      <w:pPr>
        <w:jc w:val="center"/>
      </w:pPr>
      <w:r>
        <w:t xml:space="preserve">U Osijeku </w:t>
      </w:r>
      <w:r w:rsidR="006614C1">
        <w:t>13. prosinca</w:t>
      </w:r>
      <w:r w:rsidR="00853A15">
        <w:t xml:space="preserve"> 2016. g.</w:t>
      </w:r>
    </w:p>
    <w:p w:rsidRDefault="00D42AD7" w:rsidP="0004726E" w:rsidR="00D42AD7">
      <w:pPr>
        <w:jc w:val="center"/>
      </w:pPr>
    </w:p>
    <w:p w:rsidRDefault="00D42AD7" w:rsidP="0004726E" w:rsidR="00D42AD7">
      <w:pPr>
        <w:jc w:val="center"/>
      </w:pPr>
    </w:p>
    <w:p w:rsidRDefault="00D42AD7" w:rsidP="0004726E" w:rsidR="00D42AD7">
      <w:pPr>
        <w:jc w:val="center"/>
      </w:pPr>
    </w:p>
    <w:p w:rsidRDefault="00D42AD7" w:rsidP="00D42AD7" w:rsidR="00D42AD7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6614C1">
        <w:t xml:space="preserve">   </w:t>
      </w:r>
      <w:r>
        <w:t xml:space="preserve"> </w:t>
      </w:r>
      <w:r w:rsidR="006614C1">
        <w:t>STEČAJNA SUTKINJA</w:t>
      </w:r>
    </w:p>
    <w:p w:rsidRDefault="00D42AD7" w:rsidP="00D42AD7" w:rsidR="00D42AD7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6614C1">
        <w:tab/>
      </w:r>
      <w:r w:rsidR="006614C1">
        <w:tab/>
      </w:r>
      <w:r w:rsidR="006614C1">
        <w:tab/>
        <w:t xml:space="preserve">         </w:t>
      </w:r>
      <w:r>
        <w:tab/>
        <w:t>Nada Roso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D42AD7" w:rsidP="00D42AD7" w:rsidR="00D42AD7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D42AD7" w:rsidP="00D42AD7" w:rsidR="00D42AD7">
      <w:pPr>
        <w:pStyle w:val="Tijeloteksta"/>
        <w:numPr>
          <w:ilvl w:val="0"/>
          <w:numId w:val="5"/>
        </w:numPr>
      </w:pPr>
      <w:r>
        <w:t xml:space="preserve">Stečajni upravitelj </w:t>
      </w:r>
      <w:r w:rsidR="00853A15">
        <w:t>Nada Gagro</w:t>
      </w:r>
    </w:p>
    <w:p w:rsidRDefault="006614C1" w:rsidP="00D42AD7" w:rsidR="006614C1">
      <w:pPr>
        <w:pStyle w:val="Tijeloteksta"/>
        <w:numPr>
          <w:ilvl w:val="0"/>
          <w:numId w:val="5"/>
        </w:numPr>
      </w:pPr>
      <w:proofErr w:type="spellStart"/>
      <w:r w:rsidRPr="006614C1">
        <w:t>Infokom</w:t>
      </w:r>
      <w:proofErr w:type="spellEnd"/>
      <w:r w:rsidRPr="006614C1">
        <w:t xml:space="preserve"> d.o.o. Osijek, </w:t>
      </w:r>
      <w:proofErr w:type="spellStart"/>
      <w:r w:rsidRPr="006614C1">
        <w:t>Hutlerova</w:t>
      </w:r>
      <w:proofErr w:type="spellEnd"/>
      <w:r w:rsidRPr="006614C1">
        <w:t xml:space="preserve"> 41</w:t>
      </w:r>
    </w:p>
    <w:p w:rsidRDefault="006614C1" w:rsidP="00D42AD7" w:rsidR="006614C1" w:rsidRPr="006614C1">
      <w:pPr>
        <w:pStyle w:val="Tijeloteksta"/>
        <w:numPr>
          <w:ilvl w:val="0"/>
          <w:numId w:val="5"/>
        </w:numPr>
      </w:pPr>
      <w:r>
        <w:t xml:space="preserve">Nenad </w:t>
      </w:r>
      <w:proofErr w:type="spellStart"/>
      <w:r>
        <w:t>Bračun</w:t>
      </w:r>
      <w:proofErr w:type="spellEnd"/>
      <w:r>
        <w:t xml:space="preserve">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Bračun</w:t>
      </w:r>
      <w:proofErr w:type="spellEnd"/>
      <w:r>
        <w:t>, Slatina, G. Viteza 3</w:t>
      </w:r>
    </w:p>
    <w:p w:rsidRDefault="00D42AD7" w:rsidP="00D42AD7" w:rsidR="00D42AD7" w:rsidRPr="007D7479">
      <w:pPr>
        <w:pStyle w:val="Tijeloteksta"/>
        <w:numPr>
          <w:ilvl w:val="0"/>
          <w:numId w:val="5"/>
        </w:numPr>
      </w:pPr>
      <w:r>
        <w:t xml:space="preserve">ZK odjel Općinskog suda u </w:t>
      </w:r>
      <w:r w:rsidR="006614C1">
        <w:t>Slatini</w:t>
      </w:r>
      <w:r>
        <w:t xml:space="preserve"> </w:t>
      </w:r>
      <w:r w:rsidR="00D678BA">
        <w:t xml:space="preserve">- </w:t>
      </w:r>
      <w:r w:rsidRPr="00B72377">
        <w:rPr>
          <w:b/>
        </w:rPr>
        <w:t>po pravomoćnosti</w:t>
      </w:r>
      <w:r w:rsidR="006614C1">
        <w:rPr>
          <w:b/>
        </w:rPr>
        <w:t xml:space="preserve"> </w:t>
      </w:r>
      <w:r w:rsidR="006614C1">
        <w:t xml:space="preserve">uz potvrdu suda o položenoj </w:t>
      </w:r>
      <w:proofErr w:type="spellStart"/>
      <w:r w:rsidR="006614C1">
        <w:t>kupovnini</w:t>
      </w:r>
      <w:proofErr w:type="spellEnd"/>
    </w:p>
    <w:p w:rsidRDefault="006614C1" w:rsidP="00D42AD7" w:rsidR="007D7479">
      <w:pPr>
        <w:pStyle w:val="Tijeloteksta"/>
        <w:numPr>
          <w:ilvl w:val="0"/>
          <w:numId w:val="5"/>
        </w:numPr>
      </w:pPr>
      <w:r>
        <w:t>B2 Kapital d.o.o. Zagreb, Radnička cesta 41</w:t>
      </w:r>
    </w:p>
    <w:p w:rsidRDefault="00853A15" w:rsidP="00D42AD7" w:rsidR="00D42AD7">
      <w:pPr>
        <w:pStyle w:val="Tijeloteksta"/>
        <w:numPr>
          <w:ilvl w:val="0"/>
          <w:numId w:val="5"/>
        </w:numPr>
      </w:pPr>
      <w:r>
        <w:t>ŽDO Osijek</w:t>
      </w:r>
    </w:p>
    <w:p w:rsidRDefault="00D678BA" w:rsidP="00D42AD7" w:rsidR="00D42AD7">
      <w:pPr>
        <w:pStyle w:val="Tijeloteksta"/>
        <w:numPr>
          <w:ilvl w:val="0"/>
          <w:numId w:val="5"/>
        </w:numPr>
      </w:pPr>
      <w:r>
        <w:t>e-oglasna ploča</w:t>
      </w:r>
    </w:p>
    <w:p w:rsidRDefault="006614C1" w:rsidP="00D42AD7" w:rsidR="00D42AD7">
      <w:pPr>
        <w:pStyle w:val="Tijeloteksta"/>
        <w:numPr>
          <w:ilvl w:val="0"/>
          <w:numId w:val="5"/>
        </w:numPr>
      </w:pPr>
      <w:r>
        <w:t>K-13.1.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D678BA" w:rsidP="00D42AD7" w:rsidR="00D678BA">
      <w:pPr>
        <w:pStyle w:val="Tijeloteksta"/>
      </w:pPr>
    </w:p>
    <w:p w:rsidRDefault="00D42AD7" w:rsidP="0004726E" w:rsidR="00D42AD7">
      <w:pPr>
        <w:jc w:val="center"/>
      </w:pPr>
      <w:bookmarkStart w:name="_GoBack" w:id="0"/>
      <w:bookmarkEnd w:id="0"/>
    </w:p>
    <w:sectPr w:rsidSect="00AA2A52" w:rsidR="00D42AD7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0F0" w:rsidP="00D678BA" w:rsidR="00CE40F0">
      <w:r>
        <w:separator/>
      </w:r>
    </w:p>
  </w:endnote>
  <w:endnote w:id="0" w:type="continuationSeparator">
    <w:p w:rsidRDefault="00CE40F0" w:rsidP="00D678BA" w:rsidR="00CE4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0F0" w:rsidP="00D678BA" w:rsidR="00CE40F0">
      <w:r>
        <w:separator/>
      </w:r>
    </w:p>
  </w:footnote>
  <w:footnote w:id="0" w:type="continuationSeparator">
    <w:p w:rsidRDefault="00CE40F0" w:rsidP="00D678BA" w:rsidR="00CE40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5165272"/>
      <w:docPartObj>
        <w:docPartGallery w:val="Page Numbers (Top of Page)"/>
        <w:docPartUnique/>
      </w:docPartObj>
    </w:sdtPr>
    <w:sdtEndPr/>
    <w:sdtContent>
      <w:p w:rsidRDefault="00D678BA" w:rsidR="00D678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157">
          <w:rPr>
            <w:noProof/>
          </w:rPr>
          <w:t>4</w:t>
        </w:r>
        <w:r>
          <w:fldChar w:fldCharType="end"/>
        </w:r>
      </w:p>
    </w:sdtContent>
  </w:sdt>
  <w:p w:rsidRDefault="00D678BA" w:rsidR="00D678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29F70CC"/>
    <w:multiLevelType w:val="hybridMultilevel"/>
    <w:tmpl w:val="F3BC12BE"/>
    <w:lvl w:tplc="FE7A28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A2702C"/>
    <w:multiLevelType w:val="hybridMultilevel"/>
    <w:tmpl w:val="340866E2"/>
    <w:lvl w:tplc="9FB09EBC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34297"/>
    <w:rsid w:val="0004726E"/>
    <w:rsid w:val="000B127F"/>
    <w:rsid w:val="00183F6A"/>
    <w:rsid w:val="00193CDF"/>
    <w:rsid w:val="001F5EDF"/>
    <w:rsid w:val="002D4F4F"/>
    <w:rsid w:val="00342CA8"/>
    <w:rsid w:val="003E1CEF"/>
    <w:rsid w:val="004571B5"/>
    <w:rsid w:val="00533068"/>
    <w:rsid w:val="00550C20"/>
    <w:rsid w:val="005C6E4D"/>
    <w:rsid w:val="006614C1"/>
    <w:rsid w:val="00756F2C"/>
    <w:rsid w:val="007D7479"/>
    <w:rsid w:val="007F60F2"/>
    <w:rsid w:val="008214D8"/>
    <w:rsid w:val="00853A15"/>
    <w:rsid w:val="00892557"/>
    <w:rsid w:val="008A371A"/>
    <w:rsid w:val="00924F04"/>
    <w:rsid w:val="00A461C0"/>
    <w:rsid w:val="00AA2A52"/>
    <w:rsid w:val="00C06C57"/>
    <w:rsid w:val="00CA38CE"/>
    <w:rsid w:val="00CD4541"/>
    <w:rsid w:val="00CE40F0"/>
    <w:rsid w:val="00D42AD7"/>
    <w:rsid w:val="00D53CAF"/>
    <w:rsid w:val="00D678BA"/>
    <w:rsid w:val="00DB052E"/>
    <w:rsid w:val="00DC1E42"/>
    <w:rsid w:val="00DE3C0B"/>
    <w:rsid w:val="00F168F0"/>
    <w:rsid w:val="00FB5157"/>
    <w:rsid w:val="00FC1004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customStyle="true" w:styleId="Standard" w:type="paragraph">
    <w:name w:val="Standard"/>
    <w:rsid w:val="00CD4541"/>
    <w:pPr>
      <w:widowControl w:val="false"/>
      <w:suppressAutoHyphens/>
      <w:autoSpaceDN w:val="false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B51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51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1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1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1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customStyle="1" w:styleId="Standard" w:type="paragraph">
    <w:name w:val="Standard"/>
    <w:rsid w:val="00CD4541"/>
    <w:pPr>
      <w:widowControl w:val="0"/>
      <w:suppressAutoHyphens/>
      <w:autoSpaceDN w:val="0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B51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51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1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1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1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694</properties:Words>
  <properties:Characters>3686</properties:Characters>
  <properties:Lines>147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2016-12-13T12:02:00Z</dcterms:created>
  <dc:creator>wsadmin</dc:creator>
  <cp:lastModifiedBy>Danijela Sekulić</cp:lastModifiedBy>
  <cp:lastPrinted>2016-12-13T12:02:00Z</cp:lastPrinted>
  <dcterms:modified xmlns:xsi="http://www.w3.org/2001/XMLSchema-instance" xsi:type="dcterms:W3CDTF">2016-12-13T12:04:00Z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