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a5c4" w14:paraId="ef1a5c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 xml:space="preserve"> </w:t>
      </w:r>
      <w:r w:rsidR="00A81891" w:rsidRPr="00E2055A">
        <w:rPr>
          <w:rFonts w:hAnsi="Times New Roman" w:ascii="Times New Roman"/>
        </w:rPr>
        <w:t>AGRODRVO d.o.o., Zagreb, Junkovićev put 2, OIB: 42599802910</w:t>
      </w:r>
      <w:r w:rsidR="00FD102E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82DCF">
        <w:rPr>
          <w:rFonts w:hAnsi="Times New Roman" w:ascii="Times New Roman"/>
          <w:szCs w:val="24"/>
          <w:lang w:val="hr-HR"/>
        </w:rPr>
        <w:t>30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A81891" w:rsidRPr="00E2055A">
        <w:rPr>
          <w:rFonts w:hAnsi="Times New Roman" w:ascii="Times New Roman"/>
        </w:rPr>
        <w:t>AGRODRVO d.o.o., Zagreb, Junkovićev put 2, OIB: 42599802910</w:t>
      </w:r>
      <w:r w:rsidR="00A81891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A81891">
        <w:rPr>
          <w:rFonts w:hAnsi="Times New Roman" w:ascii="Times New Roman"/>
          <w:szCs w:val="24"/>
          <w:lang w:val="hr-HR"/>
        </w:rPr>
        <w:t>308.575,13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A81891">
        <w:rPr>
          <w:rFonts w:hAnsi="Times New Roman" w:ascii="Times New Roman"/>
          <w:lang w:val="hr-HR"/>
        </w:rPr>
        <w:t>3721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82DCF">
        <w:rPr>
          <w:rFonts w:hAnsi="Times New Roman" w:ascii="Times New Roman"/>
          <w:lang w:val="hr-HR"/>
        </w:rPr>
        <w:t>30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82DCF">
        <w:rPr>
          <w:rFonts w:hAnsi="Times New Roman" w:ascii="Times New Roman"/>
          <w:lang w:val="hr-HR"/>
        </w:rPr>
        <w:t>30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 w:rsidRPr="00D9376C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D9376C">
      <w:pPr>
        <w:jc w:val="right"/>
        <w:rPr>
          <w:rFonts w:hAnsi="Times New Roman" w:ascii="Times New Roman"/>
          <w:sz w:val="22"/>
          <w:szCs w:val="22"/>
        </w:rPr>
      </w:pPr>
      <w:r w:rsidRPr="00D9376C">
        <w:rPr>
          <w:rFonts w:hAnsi="Times New Roman" w:ascii="Times New Roman"/>
          <w:lang w:val="hr-HR"/>
        </w:rPr>
        <w:t>BOJAN PETRAŠ</w:t>
      </w:r>
      <w:r w:rsidR="00D9376C" w:rsidRPr="00D9376C">
        <w:rPr>
          <w:rFonts w:hAnsi="Times New Roman" w:ascii="Times New Roman"/>
          <w:lang w:val="hr-HR"/>
        </w:rPr>
        <w:t>,</w:t>
      </w:r>
      <w:r w:rsidR="00D9376C" w:rsidRPr="00D9376C">
        <w:rPr>
          <w:rFonts w:hAnsi="Times New Roman" w:ascii="Times New Roman"/>
          <w:sz w:val="22"/>
          <w:szCs w:val="22"/>
        </w:rPr>
        <w:t>v.r.</w:t>
      </w:r>
    </w:p>
    <w:p w:rsidRDefault="00D9376C" w:rsidR="00D9376C">
      <w:pPr>
        <w:jc w:val="right"/>
        <w:rPr>
          <w:rFonts w:hAnsi="Times New Roman" w:ascii="Times New Roman"/>
          <w:sz w:val="22"/>
          <w:szCs w:val="22"/>
        </w:rPr>
      </w:pPr>
    </w:p>
    <w:p w:rsidRDefault="00D9376C" w:rsidR="00D9376C" w:rsidRPr="00D9376C">
      <w:pPr>
        <w:jc w:val="right"/>
        <w:rPr>
          <w:rFonts w:hAnsi="Times New Roman" w:ascii="Times New Roman"/>
          <w:sz w:val="22"/>
          <w:szCs w:val="22"/>
        </w:rPr>
      </w:pPr>
    </w:p>
    <w:p w:rsidRDefault="00D9376C" w:rsidR="00D9376C" w:rsidRPr="00D9376C">
      <w:pPr>
        <w:jc w:val="right"/>
        <w:rPr>
          <w:rFonts w:hAnsi="Times New Roman" w:ascii="Times New Roman"/>
          <w:color w:val="000000"/>
        </w:rPr>
      </w:pPr>
      <w:r w:rsidRPr="00D9376C">
        <w:rPr>
          <w:rFonts w:hAnsi="Times New Roman" w:ascii="Times New Roman"/>
          <w:color w:val="000000"/>
        </w:rPr>
        <w:t>Za točnost otpravka</w:t>
      </w:r>
    </w:p>
    <w:p w:rsidRDefault="00D9376C" w:rsidR="00D9376C" w:rsidRPr="00D9376C">
      <w:pPr>
        <w:jc w:val="right"/>
        <w:rPr>
          <w:rFonts w:hAnsi="Times New Roman" w:ascii="Times New Roman"/>
          <w:color w:val="000000"/>
        </w:rPr>
      </w:pPr>
      <w:r w:rsidRPr="00D9376C">
        <w:rPr>
          <w:rFonts w:hAnsi="Times New Roman" w:ascii="Times New Roman"/>
          <w:color w:val="000000"/>
        </w:rPr>
        <w:t>Ovlašteni službenik</w:t>
      </w:r>
    </w:p>
    <w:p w:rsidRDefault="00D9376C" w:rsidR="00D9376C" w:rsidRPr="00D9376C">
      <w:pPr>
        <w:jc w:val="right"/>
        <w:rPr>
          <w:rFonts w:hAnsi="Times New Roman" w:ascii="Times New Roman"/>
          <w:color w:val="000000"/>
        </w:rPr>
      </w:pPr>
      <w:r w:rsidRPr="00D9376C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376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A81891">
      <w:rPr>
        <w:rFonts w:hAnsi="Times New Roman" w:ascii="Times New Roman"/>
        <w:lang w:val="hr-HR"/>
      </w:rPr>
      <w:t>3721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A81891">
      <w:rPr>
        <w:rFonts w:hAnsi="Times New Roman" w:ascii="Times New Roman"/>
        <w:lang w:val="hr-HR"/>
      </w:rPr>
      <w:t>3721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A2D53"/>
    <w:rsid w:val="001D54B6"/>
    <w:rsid w:val="002521D2"/>
    <w:rsid w:val="002A4425"/>
    <w:rsid w:val="00395188"/>
    <w:rsid w:val="003B3312"/>
    <w:rsid w:val="003C3055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73230"/>
    <w:rsid w:val="00882DCF"/>
    <w:rsid w:val="00895D36"/>
    <w:rsid w:val="00932D82"/>
    <w:rsid w:val="0096711C"/>
    <w:rsid w:val="00996626"/>
    <w:rsid w:val="00997BA9"/>
    <w:rsid w:val="00A56D3C"/>
    <w:rsid w:val="00A81891"/>
    <w:rsid w:val="00A95334"/>
    <w:rsid w:val="00AB7883"/>
    <w:rsid w:val="00AF40B4"/>
    <w:rsid w:val="00B03169"/>
    <w:rsid w:val="00B43C9F"/>
    <w:rsid w:val="00B50CF6"/>
    <w:rsid w:val="00BC247B"/>
    <w:rsid w:val="00C435DD"/>
    <w:rsid w:val="00CF2939"/>
    <w:rsid w:val="00D44D4F"/>
    <w:rsid w:val="00D77C43"/>
    <w:rsid w:val="00D9376C"/>
    <w:rsid w:val="00D955F3"/>
    <w:rsid w:val="00DB29D2"/>
    <w:rsid w:val="00DB4528"/>
    <w:rsid w:val="00DF6AEF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7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7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7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7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7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7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7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7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3721</izvorni_sadrzaj>
    <derivirana_varijabla naziv="DomainObject.Predmet.Broj_1">3721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St-3721/2015</izvorni_sadrzaj>
    <derivirana_varijabla naziv="DomainObject.Predmet.OznakaBroj_1">St-3721/2015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AGRODRVO d.o.o. zastupanog po punomoćniku NIKOLA RAĐENOVIĆ; TOMISLAV ČEPELJA</izvorni_sadrzaj>
    <derivirana_varijabla naziv="DomainObject.Predmet.ProtustrankaFormated_1">  AGRODRVO d.o.o. zastupanog po punomoćniku NIKOLA RAĐENOVIĆ; TOMISLAV ČEPELJA</derivirana_varijabla>
  </DomainObject.Predmet.ProtustrankaFormated>
  <DomainObject.Predmet.ProtustrankaFormatedOIB>
    <izvorni_sadrzaj>  AGRODRVO d.o.o., OIB 42599802910 zastupanog po punomoćniku NIKOLA RAĐENOVIĆ; TOMISLAV ČEPELJA</izvorni_sadrzaj>
    <derivirana_varijabla naziv="DomainObject.Predmet.ProtustrankaFormatedOIB_1">  AGRODRVO d.o.o., OIB 42599802910 zastupanog po punomoćniku NIKOLA RAĐENOVIĆ; TOMISLAV ČEPELJA</derivirana_varijabla>
  </DomainObject.Predmet.ProtustrankaFormatedOIB>
  <DomainObject.Predmet.ProtustrankaFormatedWithAdress>
    <izvorni_sadrzaj> AGRODRVO d.o.o., Junkovićev Put 2, 10000 Zagreb zastupanog po punomoćniku NIKOLA RAĐENOVIĆ; TOMISLAV ČEPELJA</izvorni_sadrzaj>
    <derivirana_varijabla naziv="DomainObject.Predmet.ProtustrankaFormatedWithAdress_1"> AGRODRVO d.o.o., Junkovićev Put 2, 10000 Zagreb zastupanog po punomoćniku NIKOLA RAĐENOVIĆ; TOMISLAV ČEPELJA</derivirana_varijabla>
  </DomainObject.Predmet.ProtustrankaFormatedWithAdress>
  <DomainObject.Predmet.ProtustrankaFormatedWithAdressOIB>
    <izvorni_sadrzaj> AGRODRVO d.o.o., OIB 42599802910, Junkovićev Put 2, 10000 Zagreb zastupanog po punomoćniku NIKOLA RAĐENOVIĆ; TOMISLAV ČEPELJA</izvorni_sadrzaj>
    <derivirana_varijabla naziv="DomainObject.Predmet.ProtustrankaFormatedWithAdressOIB_1"> AGRODRVO d.o.o., OIB 42599802910, Junkovićev Put 2, 10000 Zagreb zastupanog po punomoćniku NIKOLA RAĐENOVIĆ; TOMISLAV ČEPELJA</derivirana_varijabla>
  </DomainObject.Predmet.ProtustrankaFormatedWithAdressOIB>
  <DomainObject.Predmet.ProtustrankaWithAdress>
    <izvorni_sadrzaj>AGRODRVO d.o.o. Junkovićev Put 2, 10000 Zagreb</izvorni_sadrzaj>
    <derivirana_varijabla naziv="DomainObject.Predmet.ProtustrankaWithAdress_1">AGRODRVO d.o.o. Junkovićev Put 2, 10000 Zagreb</derivirana_varijabla>
  </DomainObject.Predmet.ProtustrankaWithAdress>
  <DomainObject.Predmet.ProtustrankaWithAdressOIB>
    <izvorni_sadrzaj>AGRODRVO d.o.o., OIB 42599802910, Junkovićev Put 2, 10000 Zagreb</izvorni_sadrzaj>
    <derivirana_varijabla naziv="DomainObject.Predmet.ProtustrankaWithAdressOIB_1">AGRODRVO d.o.o., OIB 42599802910, Junkovićev Put 2, 10000 Zagreb</derivirana_varijabla>
  </DomainObject.Predmet.ProtustrankaWithAdressOIB>
  <DomainObject.Predmet.ProtustrankaNazivFormated>
    <izvorni_sadrzaj>AGRODRVO d.o.o.</izvorni_sadrzaj>
    <derivirana_varijabla naziv="DomainObject.Predmet.ProtustrankaNazivFormated_1">AGRODRVO d.o.o.</derivirana_varijabla>
  </DomainObject.Predmet.ProtustrankaNazivFormated>
  <DomainObject.Predmet.ProtustrankaNazivFormatedOIB>
    <izvorni_sadrzaj>AGRODRVO d.o.o., OIB 42599802910</izvorni_sadrzaj>
    <derivirana_varijabla naziv="DomainObject.Predmet.ProtustrankaNazivFormatedOIB_1">AGRODRVO d.o.o., OIB 42599802910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AGRODRVO d.o.o. zastupanog po punomoćniku NIKOLA RAĐENOVIĆ; TOMISLAV ČEPELJA</item>
    </izvorni_sadrzaj>
    <derivirana_varijabla naziv="DomainObject.Predmet.ProtuStrankaListFormated_1">
      <item>AGRODRVO d.o.o. zastupanog po punomoćniku NIKOLA RAĐENOVIĆ; TOMISLAV ČEPELJA</item>
    </derivirana_varijabla>
  </DomainObject.Predmet.ProtuStrankaListFormated>
  <DomainObject.Predmet.ProtuStrankaListFormatedOIB>
    <izvorni_sadrzaj>
      <item>AGRODRVO d.o.o., OIB 42599802910 zastupanog po punomoćniku NIKOLA RAĐENOVIĆ; TOMISLAV ČEPELJA</item>
    </izvorni_sadrzaj>
    <derivirana_varijabla naziv="DomainObject.Predmet.ProtuStrankaListFormatedOIB_1">
      <item>AGRODRVO d.o.o., OIB 42599802910 zastupanog po punomoćniku NIKOLA RAĐENOVIĆ; TOMISLAV ČEPELJA</item>
    </derivirana_varijabla>
  </DomainObject.Predmet.ProtuStrankaListFormatedOIB>
  <DomainObject.Predmet.ProtuStrankaListFormatedWithAdress>
    <izvorni_sadrzaj>
      <item>AGRODRVO d.o.o., Junkovićev Put 2, 10000 Zagreb zastupanog po punomoćniku NIKOLA RAĐENOVIĆ; TOMISLAV ČEPELJA</item>
    </izvorni_sadrzaj>
    <derivirana_varijabla naziv="DomainObject.Predmet.ProtuStrankaListFormatedWithAdress_1">
      <item>AGRODRVO d.o.o., Junkovićev Put 2, 10000 Zagreb zastupanog po punomoćniku NIKOLA RAĐENOVIĆ; TOMISLAV ČEPELJA</item>
    </derivirana_varijabla>
  </DomainObject.Predmet.ProtuStrankaListFormatedWithAdress>
  <DomainObject.Predmet.ProtuStrankaListFormatedWithAdressOIB>
    <izvorni_sadrzaj>
      <item>AGRODRVO d.o.o., OIB 42599802910, Junkovićev Put 2, 10000 Zagreb zastupanog po punomoćniku NIKOLA RAĐENOVIĆ; TOMISLAV ČEPELJA</item>
    </izvorni_sadrzaj>
    <derivirana_varijabla naziv="DomainObject.Predmet.ProtuStrankaListFormatedWithAdressOIB_1">
      <item>AGRODRVO d.o.o., OIB 42599802910, Junkovićev Put 2, 10000 Zagreb zastupanog po punomoćniku NIKOLA RAĐENOVIĆ; TOMISLAV ČEPELJA</item>
    </derivirana_varijabla>
  </DomainObject.Predmet.ProtuStrankaListFormatedWithAdressOIB>
  <DomainObject.Predmet.ProtuStrankaListNazivFormated>
    <izvorni_sadrzaj>
      <item>AGRODRVO d.o.o.</item>
    </izvorni_sadrzaj>
    <derivirana_varijabla naziv="DomainObject.Predmet.ProtuStrankaListNazivFormated_1">
      <item>AGRODRVO d.o.o.</item>
    </derivirana_varijabla>
  </DomainObject.Predmet.ProtuStrankaListNazivFormated>
  <DomainObject.Predmet.ProtuStrankaListNazivFormatedOIB>
    <izvorni_sadrzaj>
      <item>AGRODRVO d.o.o., OIB 42599802910</item>
    </izvorni_sadrzaj>
    <derivirana_varijabla naziv="DomainObject.Predmet.ProtuStrankaListNazivFormatedOIB_1">
      <item>AGRODRVO d.o.o., OIB 42599802910</item>
    </derivirana_varijabla>
  </DomainObject.Predmet.ProtuStrankaListNazivFormatedOIB>
  <DomainObject.Predmet.OstaliListFormated>
    <izvorni_sadrzaj>
      <item>HRVATSKI ZAVOD ZA MIROVINSKO OSIGURANJE</item>
      <item>NIKOLA RAĐENOVIĆ punomoćnik sudionika u postupku AGRODRVO d.o.o.</item>
      <item>TOMISLAV ČEPELJA punomoćnik sudionika u postupku AGRODRVO d.o.o.</item>
    </izvorni_sadrzaj>
    <derivirana_varijabla naziv="DomainObject.Predmet.OstaliListFormated_1">
      <item>HRVATSKI ZAVOD ZA MIROVINSKO OSIGURANJE</item>
      <item>NIKOLA RAĐENOVIĆ punomoćnik sudionika u postupku AGRODRVO d.o.o.</item>
      <item>TOMISLAV ČEPELJA punomoćnik sudionika u postupku AGRODRVO d.o.o.</item>
    </derivirana_varijabla>
  </DomainObject.Predmet.OstaliListFormated>
  <DomainObject.Predmet.OstaliListFormatedOIB>
    <izvorni_sadrzaj>
      <item>HRVATSKI ZAVOD ZA MIROVINSKO OSIGURANJE, OIB 84397956623</item>
      <item>NIKOLA RAĐENOVIĆ, OIB 80846593586 punomoćnik sudionika u postupku AGRODRVO d.o.o.</item>
      <item>TOMISLAV ČEPELJA, OIB 71537839472 punomoćnik sudionika u postupku AGRODRVO d.o.o.</item>
    </izvorni_sadrzaj>
    <derivirana_varijabla naziv="DomainObject.Predmet.OstaliListFormatedOIB_1">
      <item>HRVATSKI ZAVOD ZA MIROVINSKO OSIGURANJE, OIB 84397956623</item>
      <item>NIKOLA RAĐENOVIĆ, OIB 80846593586 punomoćnik sudionika u postupku AGRODRVO d.o.o.</item>
      <item>TOMISLAV ČEPELJA, OIB 71537839472 punomoćnik sudionika u postupku AGRODRVO d.o.o.</item>
    </derivirana_varijabla>
  </DomainObject.Predmet.OstaliListFormatedOIB>
  <DomainObject.Predmet.OstaliListFormatedWithAdress>
    <izvorni_sadrzaj>
      <item>HRVATSKI ZAVOD ZA MIROVINSKO OSIGURANJE, Trpimirova 4, 10000 Zagreb</item>
      <item>NIKOLA RAĐENOVIĆ, 1. PLEMIĆKO 4, 10000 Zagreb punomoćnik sudionika u postupku AGRODRVO d.o.o.</item>
      <item>TOMISLAV ČEPELJA, JUNKOVIĆEV PUT 2, 10000 Zagreb punomoćnik sudionika u postupku AGRODRVO d.o.o.</item>
    </izvorni_sadrzaj>
    <derivirana_varijabla naziv="DomainObject.Predmet.OstaliListFormatedWithAdress_1">
      <item>HRVATSKI ZAVOD ZA MIROVINSKO OSIGURANJE, Trpimirova 4, 10000 Zagreb</item>
      <item>NIKOLA RAĐENOVIĆ, 1. PLEMIĆKO 4, 10000 Zagreb punomoćnik sudionika u postupku AGRODRVO d.o.o.</item>
      <item>TOMISLAV ČEPELJA, JUNKOVIĆEV PUT 2, 10000 Zagreb punomoćnik sudionika u postupku AGRODRVO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NIKOLA RAĐENOVIĆ, OIB 80846593586, 1. PLEMIĆKO 4, 10000 Zagreb punomoćnik sudionika u postupku AGRODRVO d.o.o.</item>
      <item>TOMISLAV ČEPELJA, OIB 71537839472, JUNKOVIĆEV PUT 2, 10000 Zagreb punomoćnik sudionika u postupku AGRODRVO d.o.o.</item>
    </izvorni_sadrzaj>
    <derivirana_varijabla naziv="DomainObject.Predmet.OstaliListFormatedWithAdressOIB_1">
      <item>HRVATSKI ZAVOD ZA MIROVINSKO OSIGURANJE, OIB 84397956623, Trpimirova 4, 10000 Zagreb</item>
      <item>NIKOLA RAĐENOVIĆ, OIB 80846593586, 1. PLEMIĆKO 4, 10000 Zagreb punomoćnik sudionika u postupku AGRODRVO d.o.o.</item>
      <item>TOMISLAV ČEPELJA, OIB 71537839472, JUNKOVIĆEV PUT 2, 10000 Zagreb punomoćnik sudionika u postupku AGRODRVO d.o.o.</item>
    </derivirana_varijabla>
  </DomainObject.Predmet.OstaliListFormatedWithAdressOIB>
  <DomainObject.Predmet.OstaliListNazivFormated>
    <izvorni_sadrzaj>
      <item>HRVATSKI ZAVOD ZA MIROVINSKO OSIGURANJE</item>
      <item>NIKOLA RAĐENOVIĆ</item>
      <item>TOMISLAV ČEPELJA</item>
    </izvorni_sadrzaj>
    <derivirana_varijabla naziv="DomainObject.Predmet.OstaliListNazivFormated_1">
      <item>HRVATSKI ZAVOD ZA MIROVINSKO OSIGURANJE</item>
      <item>NIKOLA RAĐENOVIĆ</item>
      <item>TOMISLAV ČEPELJA</item>
    </derivirana_varijabla>
  </DomainObject.Predmet.OstaliListNazivFormated>
  <DomainObject.Predmet.OstaliListNazivFormatedOIB>
    <izvorni_sadrzaj>
      <item>HRVATSKI ZAVOD ZA MIROVINSKO OSIGURANJE, OIB 84397956623</item>
      <item>NIKOLA RAĐENOVIĆ, OIB 80846593586</item>
      <item>TOMISLAV ČEPELJA, OIB 71537839472</item>
    </izvorni_sadrzaj>
    <derivirana_varijabla naziv="DomainObject.Predmet.OstaliListNazivFormatedOIB_1">
      <item>HRVATSKI ZAVOD ZA MIROVINSKO OSIGURANJE, OIB 84397956623</item>
      <item>NIKOLA RAĐENOVIĆ, OIB 80846593586</item>
      <item>TOMISLAV ČEPELJA, OIB 71537839472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AGRODRVO d.o.o.</izvorni_sadrzaj>
    <derivirana_varijabla naziv="DomainObject.Predmet.ProtustrankaIDrugi_1">AGRODRVO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AGRODRVO d.o.o., OIB 42599802910, Junkovićev Put 2, 10000 Zagreb</izvorni_sadrzaj>
    <derivirana_varijabla naziv="DomainObject.Predmet.ProtustrankaIDrugiAdressOIB_1">AGRODRVO d.o.o., OIB 42599802910, Junkovićev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AGRODRVO d.o.o.</item>
      <item>HRVATSKI ZAVOD ZA MIROVINSKO OSIGURANJE</item>
      <item>NIKOLA RAĐENOVIĆ</item>
      <item>TOMISLAV ČEPELJA</item>
    </izvorni_sadrzaj>
    <derivirana_varijabla naziv="DomainObject.Predmet.SudioniciListNaziv_1">
      <item>FINA Regionalni centar Zagreb</item>
      <item>AGRODRVO d.o.o.</item>
      <item>HRVATSKI ZAVOD ZA MIROVINSKO OSIGURANJE</item>
      <item>NIKOLA RAĐENOVIĆ</item>
      <item>TOMISLAV ČEPELJA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AGRODRVO d.o.o., OIB 42599802910, Junkovićev Put 2,10000 Zagreb</item>
      <item>HRVATSKI ZAVOD ZA MIROVINSKO OSIGURANJE, OIB 84397956623, Trpimirova 4,10000 Zagreb</item>
      <item>NIKOLA RAĐENOVIĆ, OIB 80846593586, 1. PLEMIĆKO 4,10000 Zagreb</item>
      <item>TOMISLAV ČEPELJA, OIB 71537839472, JUNKOVIĆEV PUT 2,10000 Zagreb</item>
    </izvorni_sadrzaj>
    <derivirana_varijabla naziv="DomainObject.Predmet.SudioniciListAdressOIB_1">
      <item>FINA Regionalni centar Zagreb, OIB 85821130368, Trg svibanjskih žrtava 1995. 1,10000 Zagreb</item>
      <item>AGRODRVO d.o.o., OIB 42599802910, Junkovićev Put 2,10000 Zagreb</item>
      <item>HRVATSKI ZAVOD ZA MIROVINSKO OSIGURANJE, OIB 84397956623, Trpimirova 4,10000 Zagreb</item>
      <item>NIKOLA RAĐENOVIĆ, OIB 80846593586, 1. PLEMIĆKO 4,10000 Zagreb</item>
      <item>TOMISLAV ČEPELJA, OIB 71537839472, JUNKOVIĆEV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42599802910</item>
      <item>, OIB 84397956623</item>
      <item>, OIB 80846593586</item>
      <item>, OIB 71537839472</item>
    </izvorni_sadrzaj>
    <derivirana_varijabla naziv="DomainObject.Predmet.SudioniciListNazivOIB_1">
      <item>, OIB 85821130368</item>
      <item>, OIB 42599802910</item>
      <item>, OIB 84397956623</item>
      <item>, OIB 80846593586</item>
      <item>, OIB 71537839472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2371</properties:Characters>
  <properties:Lines>86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2016-03-30T11:49:00Z</dcterms:created>
  <dc:creator>Sudsko vijeæe</dc:creator>
  <cp:lastModifiedBy>Višnja Svečak</cp:lastModifiedBy>
  <cp:lastPrinted>2016-03-30T11:56:00Z</cp:lastPrinted>
  <dcterms:modified xmlns:xsi="http://www.w3.org/2001/XMLSchema-instance" xsi:type="dcterms:W3CDTF">2016-03-30T11:56:00Z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