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1741" w14:paraId="e6f174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A23E9">
        <w:rPr>
          <w:b/>
          <w:lang w:val="hr-HR"/>
        </w:rPr>
        <w:t>8</w:t>
      </w:r>
      <w:r w:rsidR="00880677">
        <w:rPr>
          <w:b/>
          <w:lang w:val="hr-HR"/>
        </w:rPr>
        <w:t>25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80677">
        <w:rPr>
          <w:lang w:val="hr-HR"/>
        </w:rPr>
        <w:t>MAESTRAL – SPLIT d.o.o. Split, Slavićeva 39, OIB: 50388321046, MBS: 060052697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80677">
        <w:rPr>
          <w:lang w:val="hr-HR"/>
        </w:rPr>
        <w:t>MAESTRAL – SPLIT d.o.o. Split, Slavićeva 39, OIB: 50388321046, MBS: 060052697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3F53AB">
        <w:rPr>
          <w:lang w:val="hr-HR"/>
        </w:rPr>
        <w:t>10,00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07146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80677">
        <w:rPr>
          <w:lang w:val="hr-HR"/>
        </w:rPr>
        <w:t>MAESTRAL – SPLIT d.o.o. Split, Slavićeva 39, OIB: 50388321046, MBS: 060052697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880677">
        <w:rPr>
          <w:lang w:val="hr-HR"/>
        </w:rPr>
        <w:t>MAESTRAL – SPLIT d.o.o. Split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80677">
        <w:rPr>
          <w:lang w:val="hr-HR"/>
        </w:rPr>
        <w:t>2156</w:t>
      </w:r>
      <w:r>
        <w:rPr>
          <w:lang w:val="hr-HR"/>
        </w:rPr>
        <w:t xml:space="preserve"> dan, u ukupnom iznosu od </w:t>
      </w:r>
      <w:r w:rsidR="00880677">
        <w:rPr>
          <w:lang w:val="hr-HR"/>
        </w:rPr>
        <w:t>561.472,11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C780C" w:rsidRPr="006C780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A23E9">
      <w:t>8</w:t>
    </w:r>
    <w:r w:rsidR="00880677">
      <w:t>25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3F53AB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C780C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80677"/>
    <w:rsid w:val="008D3F54"/>
    <w:rsid w:val="00907146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8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780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78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78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8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780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78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78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St-825/2015</izvorni_sadrzaj>
    <derivirana_varijabla naziv="DomainObject.Predmet.OznakaBroj_1">St-825/2015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MAESTRAL - SPLIT društvo s ograničenom odgovornošću za export-import, trgovinu i usluge</izvorni_sadrzaj>
    <derivirana_varijabla naziv="DomainObject.Predmet.ProtustrankaFormated_1">  MAESTRAL - SPLIT društvo s ograničenom odgovornošću za export-import, trgovinu i usluge</derivirana_varijabla>
  </DomainObject.Predmet.ProtustrankaFormated>
  <DomainObject.Predmet.ProtustrankaFormatedOIB>
    <izvorni_sadrzaj>  MAESTRAL - SPLIT društvo s ograničenom odgovornošću za export-import, trgovinu i usluge, OIB 50388321046</izvorni_sadrzaj>
    <derivirana_varijabla naziv="DomainObject.Predmet.ProtustrankaFormatedOIB_1">  MAESTRAL - SPLIT društvo s ograničenom odgovornošću za export-import, trgovinu i usluge, OIB 50388321046</derivirana_varijabla>
  </DomainObject.Predmet.ProtustrankaFormatedOIB>
  <DomainObject.Predmet.ProtustrankaFormatedWithAdress>
    <izvorni_sadrzaj> MAESTRAL - SPLIT društvo s ograničenom odgovornošću za export-import, trgovinu i usluge, Slavićeva 39, 21000 Split</izvorni_sadrzaj>
    <derivirana_varijabla naziv="DomainObject.Predmet.ProtustrankaFormatedWithAdress_1"> MAESTRAL - SPLIT društvo s ograničenom odgovornošću za export-import, trgovinu i usluge, Slavićeva 39, 21000 Split</derivirana_varijabla>
  </DomainObject.Predmet.ProtustrankaFormatedWithAdress>
  <DomainObject.Predmet.ProtustrankaFormatedWithAdressOIB>
    <izvorni_sadrzaj> MAESTRAL - SPLIT društvo s ograničenom odgovornošću za export-import, trgovinu i usluge, OIB 50388321046, Slavićeva 39, 21000 Split</izvorni_sadrzaj>
    <derivirana_varijabla naziv="DomainObject.Predmet.ProtustrankaFormatedWithAdressOIB_1"> MAESTRAL - SPLIT društvo s ograničenom odgovornošću za export-import, trgovinu i usluge, OIB 50388321046, Slavićeva 39, 21000 Split</derivirana_varijabla>
  </DomainObject.Predmet.ProtustrankaFormatedWithAdressOIB>
  <DomainObject.Predmet.ProtustrankaWithAdress>
    <izvorni_sadrzaj>MAESTRAL - SPLIT društvo s ograničenom odgovornošću za export-import, trgovinu i usluge Slavićeva 39, 21000 Split</izvorni_sadrzaj>
    <derivirana_varijabla naziv="DomainObject.Predmet.ProtustrankaWithAdress_1">MAESTRAL - SPLIT društvo s ograničenom odgovornošću za export-import, trgovinu i usluge Slavićeva 39, 21000 Split</derivirana_varijabla>
  </DomainObject.Predmet.ProtustrankaWithAdress>
  <DomainObject.Predmet.ProtustrankaWithAdressOIB>
    <izvorni_sadrzaj>MAESTRAL - SPLIT društvo s ograničenom odgovornošću za export-import, trgovinu i usluge, OIB 50388321046, Slavićeva 39, 21000 Split</izvorni_sadrzaj>
    <derivirana_varijabla naziv="DomainObject.Predmet.ProtustrankaWithAdressOIB_1">MAESTRAL - SPLIT društvo s ograničenom odgovornošću za export-import, trgovinu i usluge, OIB 50388321046, Slavićeva 39, 21000 Split</derivirana_varijabla>
  </DomainObject.Predmet.ProtustrankaWithAdressOIB>
  <DomainObject.Predmet.ProtustrankaNazivFormated>
    <izvorni_sadrzaj>MAESTRAL - SPLIT društvo s ograničenom odgovornošću za export-import, trgovinu i usluge</izvorni_sadrzaj>
    <derivirana_varijabla naziv="DomainObject.Predmet.ProtustrankaNazivFormated_1">MAESTRAL - SPLIT društvo s ograničenom odgovornošću za export-import, trgovinu i usluge</derivirana_varijabla>
  </DomainObject.Predmet.ProtustrankaNazivFormated>
  <DomainObject.Predmet.ProtustrankaNazivFormatedOIB>
    <izvorni_sadrzaj>MAESTRAL - SPLIT društvo s ograničenom odgovornošću za export-import, trgovinu i usluge, OIB 50388321046</izvorni_sadrzaj>
    <derivirana_varijabla naziv="DomainObject.Predmet.ProtustrankaNazivFormatedOIB_1">MAESTRAL - SPLIT društvo s ograničenom odgovornošću za export-import, trgovinu i usluge, OIB 50388321046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561472.11</izvorni_sadrzaj>
    <derivirana_varijabla naziv="DomainObject.Predmet.TrenutnaVrijednost_1">561472.11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MAESTRAL - SPLIT društvo s ograničenom odgovornošću za export-import, trgovinu i usluge</item>
    </izvorni_sadrzaj>
    <derivirana_varijabla naziv="DomainObject.Predmet.ProtuStrankaListFormated_1">
      <item>MAESTRAL - SPLIT društvo s ograničenom odgovornošću za export-import, trgovinu i usluge</item>
    </derivirana_varijabla>
  </DomainObject.Predmet.ProtuStrankaListFormated>
  <DomainObject.Predmet.ProtuStrankaListFormatedOIB>
    <izvorni_sadrzaj>
      <item>MAESTRAL - SPLIT društvo s ograničenom odgovornošću za export-import, trgovinu i usluge, OIB 50388321046</item>
    </izvorni_sadrzaj>
    <derivirana_varijabla naziv="DomainObject.Predmet.ProtuStrankaListFormatedOIB_1">
      <item>MAESTRAL - SPLIT društvo s ograničenom odgovornošću za export-import, trgovinu i usluge, OIB 50388321046</item>
    </derivirana_varijabla>
  </DomainObject.Predmet.ProtuStrankaListFormatedOIB>
  <DomainObject.Predmet.ProtuStrankaListFormatedWithAdress>
    <izvorni_sadrzaj>
      <item>MAESTRAL - SPLIT društvo s ograničenom odgovornošću za export-import, trgovinu i usluge, Slavićeva 39, 21000 Split</item>
    </izvorni_sadrzaj>
    <derivirana_varijabla naziv="DomainObject.Predmet.ProtuStrankaListFormatedWithAdress_1">
      <item>MAESTRAL - SPLIT društvo s ograničenom odgovornošću za export-import, trgovinu i usluge, Slavićeva 39, 21000 Split</item>
    </derivirana_varijabla>
  </DomainObject.Predmet.ProtuStrankaListFormatedWithAdress>
  <DomainObject.Predmet.ProtuStrankaListFormatedWithAdressOIB>
    <izvorni_sadrzaj>
      <item>MAESTRAL - SPLIT društvo s ograničenom odgovornošću za export-import, trgovinu i usluge, OIB 50388321046, Slavićeva 39, 21000 Split</item>
    </izvorni_sadrzaj>
    <derivirana_varijabla naziv="DomainObject.Predmet.ProtuStrankaListFormatedWithAdressOIB_1">
      <item>MAESTRAL - SPLIT društvo s ograničenom odgovornošću za export-import, trgovinu i usluge, OIB 50388321046, Slavićeva 39, 21000 Split</item>
    </derivirana_varijabla>
  </DomainObject.Predmet.ProtuStrankaListFormatedWithAdressOIB>
  <DomainObject.Predmet.ProtuStrankaListNazivFormated>
    <izvorni_sadrzaj>
      <item>MAESTRAL - SPLIT društvo s ograničenom odgovornošću za export-import, trgovinu i usluge</item>
    </izvorni_sadrzaj>
    <derivirana_varijabla naziv="DomainObject.Predmet.ProtuStrankaListNazivFormated_1">
      <item>MAESTRAL - SPLIT društvo s ograničenom odgovornošću za export-import, trgovinu i usluge</item>
    </derivirana_varijabla>
  </DomainObject.Predmet.ProtuStrankaListNazivFormated>
  <DomainObject.Predmet.ProtuStrankaListNazivFormatedOIB>
    <izvorni_sadrzaj>
      <item>MAESTRAL - SPLIT društvo s ograničenom odgovornošću za export-import, trgovinu i usluge, OIB 50388321046</item>
    </izvorni_sadrzaj>
    <derivirana_varijabla naziv="DomainObject.Predmet.ProtuStrankaListNazivFormatedOIB_1">
      <item>MAESTRAL - SPLIT društvo s ograničenom odgovornošću za export-import, trgovinu i usluge, OIB 50388321046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MAESTRAL - SPLIT društvo s ograničenom odgovornošću za export-import, trgovinu i usluge</izvorni_sadrzaj>
    <derivirana_varijabla naziv="DomainObject.Predmet.ProtustrankaIDrugi_1">MAESTRAL - SPLIT društvo s ograničenom odgovornošću za export-import,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MAESTRAL - SPLIT društvo s ograničenom odgovornošću za export-import, trgovinu i usluge, OIB 50388321046, Slavićeva 39, 21000 Split</izvorni_sadrzaj>
    <derivirana_varijabla naziv="DomainObject.Predmet.ProtustrankaIDrugiAdressOIB_1">MAESTRAL - SPLIT društvo s ograničenom odgovornošću za export-import, trgovinu i usluge, OIB 50388321046, Slavićeva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MAESTRAL - SPLIT društvo s ograničenom odgovornošću za export-import, trgovinu i usluge</item>
      <item>FINANCIJSKA AGENCIJA, RC SPLIT</item>
    </izvorni_sadrzaj>
    <derivirana_varijabla naziv="DomainObject.Predmet.SudioniciListNaziv_1">
      <item>MAESTRAL - SPLIT društvo s ograničenom odgovornošću za export-import, trgovinu i usluge</item>
      <item>FINANCIJSKA AGENCIJA, RC SPLIT</item>
    </derivirana_varijabla>
  </DomainObject.Predmet.SudioniciListNaziv>
  <DomainObject.Predmet.SudioniciListAdressOIB>
    <izvorni_sadrzaj>
      <item>MAESTRAL - SPLIT društvo s ograničenom odgovornošću za export-import, trgovinu i usluge, OIB 50388321046, Slavićeva 39,21000 Split</item>
      <item>FINANCIJSKA AGENCIJA, RC SPLIT, OIB 85821130368, Mažuranićevo šetalište 24 b,21000 Split</item>
    </izvorni_sadrzaj>
    <derivirana_varijabla naziv="DomainObject.Predmet.SudioniciListAdressOIB_1">
      <item>MAESTRAL - SPLIT društvo s ograničenom odgovornošću za export-import, trgovinu i usluge, OIB 50388321046, Slavićeva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50388321046</item>
      <item>, OIB 85821130368</item>
    </izvorni_sadrzaj>
    <derivirana_varijabla naziv="DomainObject.Predmet.SudioniciListNazivOIB_1">
      <item>, OIB 50388321046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D09B0-113A-4FF6-B9AB-C2D0E2AA4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4024</properties:Characters>
  <properties:Lines>108</properties:Lines>
  <properties:Paragraphs>35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2015-12-30T08:30:00Z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