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8cab" w14:paraId="5ea8cab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8116C2">
        <w:t>879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8116C2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8116C2">
        <w:t>PRIZMA d.o.o., OIB: 81184130094 sa sjedištem u Potočka 32, 48260 Križevci</w:t>
      </w:r>
      <w:r w:rsidR="001D4C37">
        <w:t>,</w:t>
      </w:r>
      <w:r>
        <w:t xml:space="preserve"> </w:t>
      </w:r>
      <w:r w:rsidRPr="005207B1">
        <w:t xml:space="preserve">dana </w:t>
      </w:r>
      <w:r w:rsidR="005C5C62">
        <w:t>21</w:t>
      </w:r>
      <w:r w:rsidR="005207B1" w:rsidRPr="005207B1">
        <w:t xml:space="preserve">. </w:t>
      </w:r>
      <w:r w:rsidR="005C5C62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116C2">
        <w:t>PRIZMA d.o.o., OIB: 81184130094 sa sjedištem u Potočka 32, 48260 Križevci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116C2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prosinca</w:t>
      </w:r>
      <w:r w:rsidR="005C5C62">
        <w:rPr>
          <w:b/>
          <w:u w:val="single"/>
        </w:rPr>
        <w:t xml:space="preserve"> 2016. u 08</w:t>
      </w:r>
      <w:r w:rsidR="001947E6">
        <w:rPr>
          <w:b/>
          <w:u w:val="single"/>
        </w:rPr>
        <w:t>,5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8116C2">
        <w:t>Zoran Zorko, OIB: 36549850762, Križevci, Potočka ulica 32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116C2">
        <w:t>16</w:t>
      </w:r>
      <w:r w:rsidR="005C5C62">
        <w:t>.</w:t>
      </w:r>
      <w:r w:rsidR="008116C2">
        <w:t>6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5C5C62">
        <w:t>1</w:t>
      </w:r>
      <w:r w:rsidR="001D4C37">
        <w:t>.</w:t>
      </w:r>
      <w:r w:rsidR="005C5C62">
        <w:t>9</w:t>
      </w:r>
      <w:r w:rsidR="001947E6">
        <w:t>.2015.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8116C2">
        <w:t>85.673,91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C5C62">
        <w:t>21</w:t>
      </w:r>
      <w:r w:rsidR="00066C4E" w:rsidRPr="005207B1">
        <w:t xml:space="preserve">. </w:t>
      </w:r>
      <w:r w:rsidR="005C5C62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5C5C62">
        <w:t>,v.r.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8116C2" w:rsidP="008116C2" w:rsidR="008116C2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8116C2" w:rsidP="008116C2" w:rsidR="008116C2">
      <w:pPr>
        <w:spacing w:lineRule="auto" w:line="240" w:after="0"/>
        <w:jc w:val="both"/>
      </w:pPr>
      <w:r>
        <w:t>- direktor dužnika Zoran Zorko, OIB: 36549850762, Križevci, Potočka ulica 32</w:t>
      </w:r>
    </w:p>
    <w:p w:rsidRDefault="008116C2" w:rsidP="008116C2" w:rsidR="008116C2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CCB" w:rsidP="00CD4711" w:rsidR="001D1CCB">
      <w:pPr>
        <w:spacing w:lineRule="auto" w:line="240" w:after="0"/>
      </w:pPr>
      <w:r>
        <w:separator/>
      </w:r>
    </w:p>
  </w:endnote>
  <w:endnote w:id="0" w:type="continuationSeparator">
    <w:p w:rsidRDefault="001D1CCB" w:rsidP="00CD4711" w:rsidR="001D1C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CCB" w:rsidP="00CD4711" w:rsidR="001D1CCB">
      <w:pPr>
        <w:spacing w:lineRule="auto" w:line="240" w:after="0"/>
      </w:pPr>
      <w:r>
        <w:separator/>
      </w:r>
    </w:p>
  </w:footnote>
  <w:footnote w:id="0" w:type="continuationSeparator">
    <w:p w:rsidRDefault="001D1CCB" w:rsidP="00CD4711" w:rsidR="001D1C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000">
          <w:rPr>
            <w:noProof/>
          </w:rPr>
          <w:t>2</w:t>
        </w:r>
        <w:r>
          <w:fldChar w:fldCharType="end"/>
        </w:r>
      </w:p>
    </w:sdtContent>
  </w:sdt>
  <w:p w:rsidRDefault="008116C2" w:rsidP="008116C2" w:rsidR="008116C2" w:rsidRPr="005207B1">
    <w:pPr>
      <w:pStyle w:val="Zaglavlje"/>
      <w:jc w:val="right"/>
    </w:pPr>
    <w:r>
      <w:t>Poslovni broj: 2 St-879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1CCB"/>
    <w:rsid w:val="001D4C37"/>
    <w:rsid w:val="002F4DC4"/>
    <w:rsid w:val="003275CE"/>
    <w:rsid w:val="00346DD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116C2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24000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društvo s ograničenom odgovornošću za projektiranje i inženjering</izvorni_sadrzaj>
    <derivirana_varijabla naziv="DomainObject.Predmet.ProtustrankaFormated_1">  PRIZMA društvo s ograničenom odgovornošću za projektiranje i inženjering</derivirana_varijabla>
  </DomainObject.Predmet.ProtustrankaFormated>
  <DomainObject.Predmet.ProtustrankaFormatedOIB>
    <izvorni_sadrzaj>  PRIZMA društvo s ograničenom odgovornošću za projektiranje i inženjering, OIB 81184130094</izvorni_sadrzaj>
    <derivirana_varijabla naziv="DomainObject.Predmet.ProtustrankaFormatedOIB_1">  PRIZMA društvo s ograničenom odgovornošću za projektiranje i inženjering, OIB 81184130094</derivirana_varijabla>
  </DomainObject.Predmet.ProtustrankaFormatedOIB>
  <DomainObject.Predmet.ProtustrankaFormatedWithAdress>
    <izvorni_sadrzaj> PRIZMA društvo s ograničenom odgovornošću za projektiranje i inženjering, Potočka 32, 48260 Križevci</izvorni_sadrzaj>
    <derivirana_varijabla naziv="DomainObject.Predmet.ProtustrankaFormatedWithAdress_1"> PRIZMA društvo s ograničenom odgovornošću za projektiranje i inženjering, Potočka 32, 48260 Križevci</derivirana_varijabla>
  </DomainObject.Predmet.ProtustrankaFormatedWithAdress>
  <DomainObject.Predmet.ProtustrankaFormatedWithAdressOIB>
    <izvorni_sadrzaj> PRIZMA društvo s ograničenom odgovornošću za projektiranje i inženjering, OIB 81184130094, Potočka 32, 48260 Križevci</izvorni_sadrzaj>
    <derivirana_varijabla naziv="DomainObject.Predmet.ProtustrankaFormatedWithAdressOIB_1"> PRIZMA društvo s ograničenom odgovornošću za projektiranje i inženjering, OIB 81184130094, Potočka 32, 48260 Križevci</derivirana_varijabla>
  </DomainObject.Predmet.ProtustrankaFormatedWithAdressOIB>
  <DomainObject.Predmet.ProtustrankaWithAdress>
    <izvorni_sadrzaj>PRIZMA društvo s ograničenom odgovornošću za projektiranje i inženjering Potočka 32, 48260 Križevci</izvorni_sadrzaj>
    <derivirana_varijabla naziv="DomainObject.Predmet.ProtustrankaWithAdress_1">PRIZMA društvo s ograničenom odgovornošću za projektiranje i inženjering Potočka 32, 48260 Križevci</derivirana_varijabla>
  </DomainObject.Predmet.ProtustrankaWithAdress>
  <DomainObject.Predmet.ProtustrankaWithAdressOIB>
    <izvorni_sadrzaj>PRIZMA društvo s ograničenom odgovornošću za projektiranje i inženjering, OIB 81184130094, Potočka 32, 48260 Križevci</izvorni_sadrzaj>
    <derivirana_varijabla naziv="DomainObject.Predmet.ProtustrankaWithAdressOIB_1">PRIZMA društvo s ograničenom odgovornošću za projektiranje i inženjering, OIB 81184130094, Potočka 32, 48260 Križevci</derivirana_varijabla>
  </DomainObject.Predmet.ProtustrankaWithAdressOIB>
  <DomainObject.Predmet.ProtustrankaNazivFormated>
    <izvorni_sadrzaj>PRIZMA društvo s ograničenom odgovornošću za projektiranje i inženjering</izvorni_sadrzaj>
    <derivirana_varijabla naziv="DomainObject.Predmet.ProtustrankaNazivFormated_1">PRIZMA društvo s ograničenom odgovornošću za projektiranje i inženjering</derivirana_varijabla>
  </DomainObject.Predmet.ProtustrankaNazivFormated>
  <DomainObject.Predmet.ProtustrankaNazivFormatedOIB>
    <izvorni_sadrzaj>PRIZMA društvo s ograničenom odgovornošću za projektiranje i inženjering, OIB 81184130094</izvorni_sadrzaj>
    <derivirana_varijabla naziv="DomainObject.Predmet.ProtustrankaNazivFormatedOIB_1">PRIZMA društvo s ograničenom odgovornošću za projektiranje i inženjering, OIB 81184130094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85673.91</izvorni_sadrzaj>
    <derivirana_varijabla naziv="DomainObject.Predmet.TrenutnaVrijednost_1">85673.91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PRIZMA društvo s ograničenom odgovornošću za projektiranje i inženjering</item>
    </izvorni_sadrzaj>
    <derivirana_varijabla naziv="DomainObject.Predmet.ProtuStrankaListFormated_1">
      <item>PRIZMA društvo s ograničenom odgovornošću za projektiranje i inženjering</item>
    </derivirana_varijabla>
  </DomainObject.Predmet.ProtuStrankaListFormated>
  <DomainObject.Predmet.ProtuStrankaListFormatedOIB>
    <izvorni_sadrzaj>
      <item>PRIZMA društvo s ograničenom odgovornošću za projektiranje i inženjering, OIB 81184130094</item>
    </izvorni_sadrzaj>
    <derivirana_varijabla naziv="DomainObject.Predmet.ProtuStrankaListFormatedOIB_1">
      <item>PRIZMA društvo s ograničenom odgovornošću za projektiranje i inženjering, OIB 81184130094</item>
    </derivirana_varijabla>
  </DomainObject.Predmet.ProtuStrankaListFormatedOIB>
  <DomainObject.Predmet.ProtuStrankaListFormatedWithAdress>
    <izvorni_sadrzaj>
      <item>PRIZMA društvo s ograničenom odgovornošću za projektiranje i inženjering, Potočka 32, 48260 Križevci</item>
    </izvorni_sadrzaj>
    <derivirana_varijabla naziv="DomainObject.Predmet.ProtuStrankaListFormatedWithAdress_1">
      <item>PRIZMA društvo s ograničenom odgovornošću za projektiranje i inženjering, Potočka 32, 48260 Križevci</item>
    </derivirana_varijabla>
  </DomainObject.Predmet.ProtuStrankaListFormatedWithAdress>
  <DomainObject.Predmet.ProtuStrankaListFormatedWithAdressOIB>
    <izvorni_sadrzaj>
      <item>PRIZMA društvo s ograničenom odgovornošću za projektiranje i inženjering, OIB 81184130094, Potočka 32, 48260 Križevci</item>
    </izvorni_sadrzaj>
    <derivirana_varijabla naziv="DomainObject.Predmet.ProtuStrankaListFormatedWithAdressOIB_1">
      <item>PRIZMA društvo s ograničenom odgovornošću za projektiranje i inženjering, OIB 81184130094, Potočka 32, 48260 Križevci</item>
    </derivirana_varijabla>
  </DomainObject.Predmet.ProtuStrankaListFormatedWithAdressOIB>
  <DomainObject.Predmet.ProtuStrankaListNazivFormated>
    <izvorni_sadrzaj>
      <item>PRIZMA društvo s ograničenom odgovornošću za projektiranje i inženjering</item>
    </izvorni_sadrzaj>
    <derivirana_varijabla naziv="DomainObject.Predmet.ProtuStrankaListNazivFormated_1">
      <item>PRIZMA društvo s ograničenom odgovornošću za projektiranje i inženjering</item>
    </derivirana_varijabla>
  </DomainObject.Predmet.ProtuStrankaListNazivFormated>
  <DomainObject.Predmet.ProtuStrankaListNazivFormatedOIB>
    <izvorni_sadrzaj>
      <item>PRIZMA društvo s ograničenom odgovornošću za projektiranje i inženjering, OIB 81184130094</item>
    </izvorni_sadrzaj>
    <derivirana_varijabla naziv="DomainObject.Predmet.ProtuStrankaListNazivFormatedOIB_1">
      <item>PRIZMA društvo s ograničenom odgovornošću za projektiranje i inženjering, OIB 81184130094</item>
    </derivirana_varijabla>
  </DomainObject.Predmet.ProtuStrankaListNazivFormatedOIB>
  <DomainObject.Predmet.OstaliListFormated>
    <izvorni_sadrzaj>
      <item>sudski registar</item>
      <item>Zoran Zorko</item>
    </izvorni_sadrzaj>
    <derivirana_varijabla naziv="DomainObject.Predmet.OstaliListFormated_1">
      <item>sudski registar</item>
      <item>Zoran Zorko</item>
    </derivirana_varijabla>
  </DomainObject.Predmet.OstaliListFormated>
  <DomainObject.Predmet.OstaliListFormatedOIB>
    <izvorni_sadrzaj>
      <item>sudski registar</item>
      <item>Zoran Zorko, OIB 36549850762</item>
    </izvorni_sadrzaj>
    <derivirana_varijabla naziv="DomainObject.Predmet.OstaliListFormatedOIB_1">
      <item>sudski registar</item>
      <item>Zoran Zorko, OIB 36549850762</item>
    </derivirana_varijabla>
  </DomainObject.Predmet.OstaliListFormatedOIB>
  <DomainObject.Predmet.OstaliListFormatedWithAdress>
    <izvorni_sadrzaj>
      <item>sudski registar</item>
      <item>Zoran Zorko, Potočka Ulica 32, 48260 Križevci</item>
    </izvorni_sadrzaj>
    <derivirana_varijabla naziv="DomainObject.Predmet.OstaliListFormatedWithAdress_1">
      <item>sudski registar</item>
      <item>Zoran Zorko, Potočka Ulica 32, 48260 Križevci</item>
    </derivirana_varijabla>
  </DomainObject.Predmet.OstaliListFormatedWithAdress>
  <DomainObject.Predmet.OstaliListFormatedWithAdressOIB>
    <izvorni_sadrzaj>
      <item>sudski registar</item>
      <item>Zoran Zorko, OIB 36549850762, Potočka Ulica 32, 48260 Križevci</item>
    </izvorni_sadrzaj>
    <derivirana_varijabla naziv="DomainObject.Predmet.OstaliListFormatedWithAdressOIB_1">
      <item>sudski registar</item>
      <item>Zoran Zorko, OIB 36549850762, Potočka Ulica 32, 48260 Križevci</item>
    </derivirana_varijabla>
  </DomainObject.Predmet.OstaliListFormatedWithAdressOIB>
  <DomainObject.Predmet.OstaliListNazivFormated>
    <izvorni_sadrzaj>
      <item>sudski registar</item>
      <item>Zoran Zorko</item>
    </izvorni_sadrzaj>
    <derivirana_varijabla naziv="DomainObject.Predmet.OstaliListNazivFormated_1">
      <item>sudski registar</item>
      <item>Zoran Zorko</item>
    </derivirana_varijabla>
  </DomainObject.Predmet.OstaliListNazivFormated>
  <DomainObject.Predmet.OstaliListNazivFormatedOIB>
    <izvorni_sadrzaj>
      <item>sudski registar</item>
      <item>Zoran Zorko, OIB 36549850762</item>
    </izvorni_sadrzaj>
    <derivirana_varijabla naziv="DomainObject.Predmet.OstaliListNazivFormatedOIB_1">
      <item>sudski registar</item>
      <item>Zoran Zorko, OIB 36549850762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PRIZMA društvo s ograničenom odgovornošću za projektiranje i inženjering</izvorni_sadrzaj>
    <derivirana_varijabla naziv="DomainObject.Predmet.ProtustrankaIDrugi_1">PRIZMA društvo s ograničenom odgovornošću za projektiranje i inženjering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PRIZMA društvo s ograničenom odgovornošću za projektiranje i inženjering, OIB 81184130094, Potočka 32, 48260 Križevci</izvorni_sadrzaj>
    <derivirana_varijabla naziv="DomainObject.Predmet.ProtustrankaIDrugiAdressOIB_1">PRIZMA društvo s ograničenom odgovornošću za projektiranje i inženjering, OIB 81184130094, Potočka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PRIZMA društvo s ograničenom odgovornošću za projektiranje i inženjering</item>
      <item>sudski registar</item>
      <item>Zoran Zorko</item>
    </izvorni_sadrzaj>
    <derivirana_varijabla naziv="DomainObject.Predmet.SudioniciListNaziv_1">
      <item>Financijska agencija</item>
      <item>PRIZMA društvo s ograničenom odgovornošću za projektiranje i inženjering</item>
      <item>sudski registar</item>
      <item>Zoran Zorko</item>
    </derivirana_varijabla>
  </DomainObject.Predmet.SudioniciListNaziv>
  <DomainObject.Predmet.SudioniciListAdressOIB>
    <izvorni_sadrzaj>
      <item>Financijska agencija, OIB 85821130368</item>
      <item>PRIZMA društvo s ograničenom odgovornošću za projektiranje i inženjering, OIB 81184130094, Potočka 32,48260 Križevci</item>
      <item>sudski registar</item>
      <item>Zoran Zorko, OIB 36549850762, Potočka Ulica 32,48260 Križevci</item>
    </izvorni_sadrzaj>
    <derivirana_varijabla naziv="DomainObject.Predmet.SudioniciListAdressOIB_1">
      <item>Financijska agencija, OIB 85821130368</item>
      <item>PRIZMA društvo s ograničenom odgovornošću za projektiranje i inženjering, OIB 81184130094, Potočka 32,48260 Križevci</item>
      <item>sudski registar</item>
      <item>Zoran Zorko, OIB 36549850762, Potočka Ulica 32,48260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81184130094</item>
      <item>, OIB null</item>
      <item>, OIB 36549850762</item>
    </izvorni_sadrzaj>
    <derivirana_varijabla naziv="DomainObject.Predmet.SudioniciListNazivOIB_1">
      <item>, OIB 85821130368</item>
      <item>, OIB 81184130094</item>
      <item>, OIB null</item>
      <item>, OIB 36549850762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35983-8AF1-4EDF-8D7E-B628640C1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2434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2016-09-21T10:36:00Z</dcterms:created>
  <dc:creator>Maja Valušnig</dc:creator>
  <cp:lastModifiedBy>Marko Makaj</cp:lastModifiedBy>
  <cp:lastPrinted>2016-09-21T10:21:00Z</cp:lastPrinted>
  <dcterms:modified xmlns:xsi="http://www.w3.org/2001/XMLSchema-instance" xsi:type="dcterms:W3CDTF">2016-09-21T10:40:00Z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