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fda4" w14:paraId="7fffda4" w:rsidRDefault="00E76E22" w:rsidP="00E76E22" w:rsidR="00E76E22">
      <w:pPr>
        <w:jc w:val="right"/>
        <w15:collapsed w:val="false"/>
      </w:pPr>
      <w:r>
        <w:t>Broj: St-</w:t>
      </w:r>
      <w:r w:rsidR="00775D35">
        <w:t>581/16-6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775D35">
        <w:rPr>
          <w:b/>
        </w:rPr>
        <w:t xml:space="preserve">STAR LINE j.d.o.o., </w:t>
      </w:r>
      <w:proofErr w:type="spellStart"/>
      <w:r w:rsidR="00775D35">
        <w:rPr>
          <w:b/>
        </w:rPr>
        <w:t>Novaki</w:t>
      </w:r>
      <w:proofErr w:type="spellEnd"/>
      <w:r w:rsidR="00775D35">
        <w:rPr>
          <w:b/>
        </w:rPr>
        <w:t xml:space="preserve"> Bizovački, Imotska 15, OIB: 22519276813, MBS: 030135850</w:t>
      </w:r>
      <w:r w:rsidR="006139EC">
        <w:t xml:space="preserve">, </w:t>
      </w:r>
      <w:r w:rsidR="003B4C28">
        <w:t xml:space="preserve">dana </w:t>
      </w:r>
      <w:r w:rsidR="00775D35">
        <w:t>4. listopada</w:t>
      </w:r>
      <w:r w:rsidR="00EC52D1">
        <w:t xml:space="preserve"> 2016. g.,</w:t>
      </w:r>
      <w:r w:rsidR="003B4C28">
        <w:t xml:space="preserve"> </w:t>
      </w:r>
      <w:r>
        <w:t xml:space="preserve"> </w:t>
      </w:r>
    </w:p>
    <w:p w:rsidRDefault="00EC52D1" w:rsidP="00EC52D1" w:rsidR="00857D02">
      <w:pPr>
        <w:pStyle w:val="Tijeloteksta"/>
        <w:tabs>
          <w:tab w:pos="3315" w:val="left"/>
        </w:tabs>
      </w:pPr>
      <w:r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775D35">
        <w:rPr>
          <w:b/>
        </w:rPr>
        <w:t xml:space="preserve">STAR LINE j.d.o.o., </w:t>
      </w:r>
      <w:proofErr w:type="spellStart"/>
      <w:r w:rsidR="00775D35">
        <w:rPr>
          <w:b/>
        </w:rPr>
        <w:t>Novaki</w:t>
      </w:r>
      <w:proofErr w:type="spellEnd"/>
      <w:r w:rsidR="00775D35">
        <w:rPr>
          <w:b/>
        </w:rPr>
        <w:t xml:space="preserve"> Bizovački, Imotska 15, OIB: 22519276813, MBS: 030135850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775D35">
        <w:t>581</w:t>
      </w:r>
      <w:r w:rsidR="007B7C12">
        <w:t>-16</w:t>
      </w:r>
      <w:r w:rsidR="009B61F0">
        <w:t xml:space="preserve"> kod Hrv</w:t>
      </w:r>
      <w:r w:rsidR="00963406">
        <w:t xml:space="preserve">atske poštanske banke iznos od </w:t>
      </w:r>
      <w:r w:rsidR="00775D35">
        <w:t>2</w:t>
      </w:r>
      <w:r w:rsidR="00960C63">
        <w:t>0</w:t>
      </w:r>
      <w:r w:rsidR="009B61F0">
        <w:t>.000,00 kn,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B7C12">
        <w:t>1</w:t>
      </w:r>
      <w:r w:rsidR="00775D35">
        <w:t>4</w:t>
      </w:r>
      <w:r w:rsidR="007B7C12">
        <w:t>. ožujka 2016. g.</w:t>
      </w:r>
      <w:r w:rsidRPr="00DD2365">
        <w:t xml:space="preserve"> prijedlog za otvaranje  stečajnog postupka nad dužnikom </w:t>
      </w:r>
      <w:r w:rsidR="00775D35">
        <w:rPr>
          <w:b/>
        </w:rPr>
        <w:t xml:space="preserve">STAR LINE j.d.o.o., </w:t>
      </w:r>
      <w:proofErr w:type="spellStart"/>
      <w:r w:rsidR="00775D35">
        <w:rPr>
          <w:b/>
        </w:rPr>
        <w:t>Novaki</w:t>
      </w:r>
      <w:proofErr w:type="spellEnd"/>
      <w:r w:rsidR="00775D35">
        <w:rPr>
          <w:b/>
        </w:rPr>
        <w:t xml:space="preserve"> Bizovački, Imotska 15, OIB: 22519276813, MBS: 030135850</w:t>
      </w:r>
      <w:r w:rsidRPr="00DD2365">
        <w:t xml:space="preserve">.  </w:t>
      </w:r>
      <w:r w:rsidR="00FA7686">
        <w:tab/>
      </w:r>
    </w:p>
    <w:p w:rsidRDefault="00A27295" w:rsidP="00A27295" w:rsidR="00A2729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775D35" w:rsidR="00775D35">
      <w:pPr>
        <w:jc w:val="right"/>
      </w:pPr>
      <w:r>
        <w:lastRenderedPageBreak/>
        <w:t>Broj: St-581/16-6</w:t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1448A0" w:rsidP="008559D4" w:rsidR="009B61F0">
      <w:pPr>
        <w:ind w:firstLine="720"/>
        <w:jc w:val="both"/>
      </w:pPr>
      <w:r>
        <w:t>Zaključkom Trgovačkog suda u Osijeku broj St-</w:t>
      </w:r>
      <w:r w:rsidR="00775D35">
        <w:t>581/16 od 16. rujna</w:t>
      </w:r>
      <w:r w:rsidR="00512D34">
        <w:t xml:space="preserve"> 2016. g.</w:t>
      </w:r>
      <w:r>
        <w:t xml:space="preserve"> pozvan je zakonsk</w:t>
      </w:r>
      <w:r w:rsidR="00064F47">
        <w:t>i</w:t>
      </w:r>
      <w:r>
        <w:t xml:space="preserve"> zastupni</w:t>
      </w:r>
      <w:r w:rsidR="00064F47">
        <w:t>k</w:t>
      </w:r>
      <w:r>
        <w:t xml:space="preserve"> dužnika da u roku od </w:t>
      </w:r>
      <w:r w:rsidR="00064F47">
        <w:t>8</w:t>
      </w:r>
      <w:r>
        <w:t xml:space="preserve"> dana od dana primitka zaključka preda sudu izvješće o financijsko-gospodarskom stanju dužnika u dva primjerka te joj je ujedno i naloženo da podnese </w:t>
      </w:r>
      <w:proofErr w:type="spellStart"/>
      <w:r>
        <w:t>prokazni</w:t>
      </w:r>
      <w:proofErr w:type="spellEnd"/>
      <w:r>
        <w:t xml:space="preserve"> popis imovine ovjerovljen kod javnog bilježnika.</w:t>
      </w:r>
    </w:p>
    <w:p w:rsidRDefault="007B7C12" w:rsidP="00A27295" w:rsidR="007B7C12">
      <w:pPr>
        <w:ind w:firstLine="720"/>
        <w:jc w:val="both"/>
      </w:pPr>
    </w:p>
    <w:p w:rsidRDefault="00C2340C" w:rsidP="00580AE3" w:rsidR="007B7C12">
      <w:pPr>
        <w:ind w:firstLine="720"/>
        <w:jc w:val="both"/>
      </w:pPr>
      <w:r>
        <w:t>Dana</w:t>
      </w:r>
      <w:r w:rsidR="007C03FA">
        <w:t xml:space="preserve"> </w:t>
      </w:r>
      <w:r w:rsidR="00775D35">
        <w:t>28. rujna</w:t>
      </w:r>
      <w:r w:rsidR="00512D34">
        <w:t xml:space="preserve"> 2016. g.</w:t>
      </w:r>
      <w:r w:rsidR="008559D4">
        <w:t xml:space="preserve"> </w:t>
      </w:r>
      <w:r>
        <w:t xml:space="preserve">dužnik je dostavio </w:t>
      </w:r>
      <w:proofErr w:type="spellStart"/>
      <w:r w:rsidR="00775D35">
        <w:t>prokazni</w:t>
      </w:r>
      <w:proofErr w:type="spellEnd"/>
      <w:r w:rsidR="00775D35">
        <w:t xml:space="preserve"> popis imovine</w:t>
      </w:r>
      <w:r>
        <w:t xml:space="preserve"> dužnika </w:t>
      </w:r>
      <w:r w:rsidR="00775D35">
        <w:t>od 26. rujna 2016. g.</w:t>
      </w:r>
      <w:r w:rsidR="00580AE3">
        <w:t xml:space="preserve"> iz koj</w:t>
      </w:r>
      <w:r w:rsidR="00775D35">
        <w:t>eg</w:t>
      </w:r>
      <w:r w:rsidR="00580AE3">
        <w:t xml:space="preserve"> je </w:t>
      </w:r>
      <w:r w:rsidR="007B7C12">
        <w:t>razvidno da dužnik nema imovine.</w:t>
      </w:r>
    </w:p>
    <w:p w:rsidRDefault="007B7C12" w:rsidP="00580AE3" w:rsidR="007B7C12">
      <w:pPr>
        <w:ind w:firstLine="720"/>
        <w:jc w:val="both"/>
      </w:pPr>
    </w:p>
    <w:p w:rsidRDefault="007B7C12" w:rsidP="00580AE3" w:rsidR="00512D34">
      <w:pPr>
        <w:ind w:firstLine="720"/>
        <w:jc w:val="both"/>
      </w:pPr>
      <w:r>
        <w:t xml:space="preserve">Iz prijedloga FINE od </w:t>
      </w:r>
      <w:r w:rsidR="005313A8">
        <w:t>14.3.</w:t>
      </w:r>
      <w:r>
        <w:t xml:space="preserve">2016. g. utvrđeno je da dužnik na dan </w:t>
      </w:r>
      <w:r w:rsidR="00775D35">
        <w:t xml:space="preserve">1. rujna </w:t>
      </w:r>
      <w:r>
        <w:t>201</w:t>
      </w:r>
      <w:r w:rsidR="00775D35">
        <w:t>5</w:t>
      </w:r>
      <w:r>
        <w:t xml:space="preserve">. g. u Očevidniku redoslijeda za plaćanje ima evidentirane neizvršene osnove za plaćanje u neprekinutom razdoblju od </w:t>
      </w:r>
      <w:r w:rsidR="00775D35">
        <w:t>289</w:t>
      </w:r>
      <w:r>
        <w:t xml:space="preserve"> dana u ukupnom iznosu od </w:t>
      </w:r>
      <w:r w:rsidR="00775D35">
        <w:t>37.585,35</w:t>
      </w:r>
      <w:r>
        <w:t xml:space="preserve"> kn.</w:t>
      </w:r>
    </w:p>
    <w:p w:rsidRDefault="007B7C12" w:rsidP="00580AE3" w:rsidR="007B7C12">
      <w:pPr>
        <w:ind w:firstLine="720"/>
        <w:jc w:val="both"/>
      </w:pP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je dostavio dužnik 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7B7C12">
        <w:t>1</w:t>
      </w:r>
      <w:r w:rsidR="00775D35">
        <w:t>4</w:t>
      </w:r>
      <w:r w:rsidR="007B7C12">
        <w:t>. ožujka 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775D35">
        <w:t>289</w:t>
      </w:r>
      <w:r w:rsidR="00512D34">
        <w:t xml:space="preserve"> dana</w:t>
      </w:r>
      <w:r w:rsidR="005D6E10">
        <w:t xml:space="preserve"> evidentirane neizvršene osnove za plaćanje</w:t>
      </w:r>
      <w:r w:rsidR="00580AE3">
        <w:t xml:space="preserve">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775D35">
        <w:t>4. listopada</w:t>
      </w:r>
      <w:r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064F47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7B7C12">
        <w:t xml:space="preserve">uz </w:t>
      </w:r>
      <w:proofErr w:type="spellStart"/>
      <w:r w:rsidR="007B7C12">
        <w:t>prokazni</w:t>
      </w:r>
      <w:proofErr w:type="spellEnd"/>
      <w:r w:rsidR="007B7C12">
        <w:t xml:space="preserve"> popis imovine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75D35">
        <w:t>4.11.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5313A8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078" w:rsidR="00301078">
      <w:r>
        <w:separator/>
      </w:r>
    </w:p>
  </w:endnote>
  <w:endnote w:id="0" w:type="continuationSeparator">
    <w:p w:rsidRDefault="00301078" w:rsidR="00301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078" w:rsidR="00301078">
      <w:r>
        <w:separator/>
      </w:r>
    </w:p>
  </w:footnote>
  <w:footnote w:id="0" w:type="continuationSeparator">
    <w:p w:rsidRDefault="00301078" w:rsidR="003010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313A8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4F47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301078"/>
    <w:rsid w:val="00313F98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C5F13"/>
    <w:rsid w:val="003E08E5"/>
    <w:rsid w:val="003E147C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E5065"/>
    <w:rsid w:val="00500BBD"/>
    <w:rsid w:val="00512D34"/>
    <w:rsid w:val="005313A8"/>
    <w:rsid w:val="0055624C"/>
    <w:rsid w:val="00580AE3"/>
    <w:rsid w:val="005B403D"/>
    <w:rsid w:val="005D6E10"/>
    <w:rsid w:val="00607E75"/>
    <w:rsid w:val="006139EC"/>
    <w:rsid w:val="006235FB"/>
    <w:rsid w:val="006826C2"/>
    <w:rsid w:val="006837ED"/>
    <w:rsid w:val="006A2408"/>
    <w:rsid w:val="006A56C2"/>
    <w:rsid w:val="006E44FD"/>
    <w:rsid w:val="007242CD"/>
    <w:rsid w:val="00725641"/>
    <w:rsid w:val="007400A8"/>
    <w:rsid w:val="0074711B"/>
    <w:rsid w:val="00770E51"/>
    <w:rsid w:val="00775D35"/>
    <w:rsid w:val="00785200"/>
    <w:rsid w:val="00786F1E"/>
    <w:rsid w:val="007A7E59"/>
    <w:rsid w:val="007B7C12"/>
    <w:rsid w:val="007C03FA"/>
    <w:rsid w:val="007C1241"/>
    <w:rsid w:val="007C3FEE"/>
    <w:rsid w:val="0080666F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14337"/>
    <w:rsid w:val="0093450C"/>
    <w:rsid w:val="00935547"/>
    <w:rsid w:val="00953C0B"/>
    <w:rsid w:val="00960C63"/>
    <w:rsid w:val="00961D63"/>
    <w:rsid w:val="00963406"/>
    <w:rsid w:val="009807E2"/>
    <w:rsid w:val="00994095"/>
    <w:rsid w:val="009B61F0"/>
    <w:rsid w:val="009C13EB"/>
    <w:rsid w:val="009F596C"/>
    <w:rsid w:val="00A025E8"/>
    <w:rsid w:val="00A07AC6"/>
    <w:rsid w:val="00A14779"/>
    <w:rsid w:val="00A27295"/>
    <w:rsid w:val="00A402F9"/>
    <w:rsid w:val="00A45AC5"/>
    <w:rsid w:val="00A91ED3"/>
    <w:rsid w:val="00AB56F9"/>
    <w:rsid w:val="00AD24AA"/>
    <w:rsid w:val="00B11D59"/>
    <w:rsid w:val="00B41F79"/>
    <w:rsid w:val="00BC33DE"/>
    <w:rsid w:val="00BF7940"/>
    <w:rsid w:val="00C15361"/>
    <w:rsid w:val="00C2340C"/>
    <w:rsid w:val="00C26291"/>
    <w:rsid w:val="00C3548B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59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5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9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59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5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9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St-581/2016-6</izvorni_sadrzaj>
    <derivirana_varijabla naziv="DomainObject.Oznaka_1">St-581/2016-6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 LINE j.d.o.o. za prijevoz i trgovinu</izvorni_sadrzaj>
    <derivirana_varijabla naziv="DomainObject.Predmet.ProtustrankaFormated_1">  STAR LINE j.d.o.o. za prijevoz i trgovinu</derivirana_varijabla>
  </DomainObject.Predmet.ProtustrankaFormated>
  <DomainObject.Predmet.ProtustrankaFormatedOIB>
    <izvorni_sadrzaj>  STAR LINE j.d.o.o. za prijevoz i trgovinu, OIB 22519276813</izvorni_sadrzaj>
    <derivirana_varijabla naziv="DomainObject.Predmet.ProtustrankaFormatedOIB_1">  STAR LINE j.d.o.o. za prijevoz i trgovinu, OIB 22519276813</derivirana_varijabla>
  </DomainObject.Predmet.ProtustrankaFormatedOIB>
  <DomainObject.Predmet.ProtustrankaFormatedWithAdress>
    <izvorni_sadrzaj> STAR LINE j.d.o.o. za prijevoz i trgovinu, Imotska 15 , 31222 Novaki Bizovački</izvorni_sadrzaj>
    <derivirana_varijabla naziv="DomainObject.Predmet.ProtustrankaFormatedWithAdress_1"> STAR LINE j.d.o.o. za prijevoz i trgovinu, Imotska 15 , 31222 Novaki Bizovački</derivirana_varijabla>
  </DomainObject.Predmet.ProtustrankaFormatedWithAdress>
  <DomainObject.Predmet.ProtustrankaFormatedWithAdressOIB>
    <izvorni_sadrzaj> STAR LINE j.d.o.o. za prijevoz i trgovinu, OIB 22519276813, Imotska 15 , 31222 Novaki Bizovački</izvorni_sadrzaj>
    <derivirana_varijabla naziv="DomainObject.Predmet.ProtustrankaFormatedWithAdressOIB_1"> STAR LINE j.d.o.o. za prijevoz i trgovinu, OIB 22519276813, Imotska 15 , 31222 Novaki Bizovački</derivirana_varijabla>
  </DomainObject.Predmet.ProtustrankaFormatedWithAdressOIB>
  <DomainObject.Predmet.ProtustrankaWithAdress>
    <izvorni_sadrzaj>STAR LINE j.d.o.o. za prijevoz i trgovinu Imotska 15 , 31222 Novaki Bizovački</izvorni_sadrzaj>
    <derivirana_varijabla naziv="DomainObject.Predmet.ProtustrankaWithAdress_1">STAR LINE j.d.o.o. za prijevoz i trgovinu Imotska 15 , 31222 Novaki Bizovački</derivirana_varijabla>
  </DomainObject.Predmet.ProtustrankaWithAdress>
  <DomainObject.Predmet.ProtustrankaWithAdressOIB>
    <izvorni_sadrzaj>STAR LINE j.d.o.o. za prijevoz i trgovinu, OIB 22519276813, Imotska 15 , 31222 Novaki Bizovački</izvorni_sadrzaj>
    <derivirana_varijabla naziv="DomainObject.Predmet.ProtustrankaWithAdressOIB_1">STAR LINE j.d.o.o. za prijevoz i trgovinu, OIB 22519276813, Imotska 15 , 31222 Novaki Bizovački</derivirana_varijabla>
  </DomainObject.Predmet.ProtustrankaWithAdressOIB>
  <DomainObject.Predmet.ProtustrankaNazivFormated>
    <izvorni_sadrzaj>STAR LINE j.d.o.o. za prijevoz i trgovinu</izvorni_sadrzaj>
    <derivirana_varijabla naziv="DomainObject.Predmet.ProtustrankaNazivFormated_1">STAR LINE j.d.o.o. za prijevoz i trgovinu</derivirana_varijabla>
  </DomainObject.Predmet.ProtustrankaNazivFormated>
  <DomainObject.Predmet.ProtustrankaNazivFormatedOIB>
    <izvorni_sadrzaj>STAR LINE j.d.o.o. za prijevoz i trgovinu, OIB 22519276813</izvorni_sadrzaj>
    <derivirana_varijabla naziv="DomainObject.Predmet.ProtustrankaNazivFormatedOIB_1">STAR LINE j.d.o.o. za prijevoz i trgovinu, OIB 22519276813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STAR LINE j.d.o.o. za prijevoz i trgovinu</item>
    </izvorni_sadrzaj>
    <derivirana_varijabla naziv="DomainObject.Predmet.ProtuStrankaListFormated_1">
      <item>STAR LINE j.d.o.o. za prijevoz i trgovinu</item>
    </derivirana_varijabla>
  </DomainObject.Predmet.ProtuStrankaListFormated>
  <DomainObject.Predmet.ProtuStrankaListFormatedOIB>
    <izvorni_sadrzaj>
      <item>STAR LINE j.d.o.o. za prijevoz i trgovinu, OIB 22519276813</item>
    </izvorni_sadrzaj>
    <derivirana_varijabla naziv="DomainObject.Predmet.ProtuStrankaListFormatedOIB_1">
      <item>STAR LINE j.d.o.o. za prijevoz i trgovinu, OIB 22519276813</item>
    </derivirana_varijabla>
  </DomainObject.Predmet.ProtuStrankaListFormatedOIB>
  <DomainObject.Predmet.ProtuStrankaListFormatedWithAdress>
    <izvorni_sadrzaj>
      <item>STAR LINE j.d.o.o. za prijevoz i trgovinu, Imotska 15 , 31222 Novaki Bizovački</item>
    </izvorni_sadrzaj>
    <derivirana_varijabla naziv="DomainObject.Predmet.ProtuStrankaListFormatedWithAdress_1">
      <item>STAR LINE j.d.o.o. za prijevoz i trgovinu, Imotska 15 , 31222 Novaki Bizovački</item>
    </derivirana_varijabla>
  </DomainObject.Predmet.ProtuStrankaListFormatedWithAdress>
  <DomainObject.Predmet.ProtuStrankaListFormatedWithAdressOIB>
    <izvorni_sadrzaj>
      <item>STAR LINE j.d.o.o. za prijevoz i trgovinu, OIB 22519276813, Imotska 15 , 31222 Novaki Bizovački</item>
    </izvorni_sadrzaj>
    <derivirana_varijabla naziv="DomainObject.Predmet.ProtuStrankaListFormatedWithAdressOIB_1">
      <item>STAR LINE j.d.o.o. za prijevoz i trgovinu, OIB 22519276813, Imotska 15 , 31222 Novaki Bizovački</item>
    </derivirana_varijabla>
  </DomainObject.Predmet.ProtuStrankaListFormatedWithAdressOIB>
  <DomainObject.Predmet.ProtuStrankaListNazivFormated>
    <izvorni_sadrzaj>
      <item>STAR LINE j.d.o.o. za prijevoz i trgovinu</item>
    </izvorni_sadrzaj>
    <derivirana_varijabla naziv="DomainObject.Predmet.ProtuStrankaListNazivFormated_1">
      <item>STAR LINE j.d.o.o. za prijevoz i trgovinu</item>
    </derivirana_varijabla>
  </DomainObject.Predmet.ProtuStrankaListNazivFormated>
  <DomainObject.Predmet.ProtuStrankaListNazivFormatedOIB>
    <izvorni_sadrzaj>
      <item>STAR LINE j.d.o.o. za prijevoz i trgovinu, OIB 22519276813</item>
    </izvorni_sadrzaj>
    <derivirana_varijabla naziv="DomainObject.Predmet.ProtuStrankaListNazivFormatedOIB_1">
      <item>STAR LINE j.d.o.o. za prijevoz i trgovinu, OIB 22519276813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St-581/2016-6</izvorni_sadrzaj>
    <derivirana_varijabla naziv="DomainObject.PoslovniBrojDokumenta_1">St-581/2016-6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STAR LINE j.d.o.o. za prijevoz i trgovinu</izvorni_sadrzaj>
    <derivirana_varijabla naziv="DomainObject.Predmet.ProtustrankaIDrugi_1">STAR LINE j.d.o.o. za prijevoz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STAR LINE j.d.o.o. za prijevoz i trgovinu, OIB 22519276813, Imotska 15 , 31222 Novaki Bizovački</izvorni_sadrzaj>
    <derivirana_varijabla naziv="DomainObject.Predmet.ProtustrankaIDrugiAdressOIB_1">STAR LINE j.d.o.o. za prijevoz i trgovinu, OIB 22519276813, Imotska 15 , 31222 Novaki Bizovački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STAR LINE j.d.o.o. za prijevoz i trgovinu</item>
    </izvorni_sadrzaj>
    <derivirana_varijabla naziv="DomainObject.Predmet.SudioniciListNaziv_1">
      <item>FINA RC OSIJEK</item>
      <item>STAR LINE j.d.o.o. za prijevoz i trgovinu</item>
    </derivirana_varijabla>
  </DomainObject.Predmet.SudioniciListNaziv>
  <DomainObject.Predmet.SudioniciListAdressOIB>
    <izvorni_sadrzaj>
      <item>FINA RC OSIJEK, OIB 85821130368, l. JEGERA 3,31000 Osijek</item>
      <item>STAR LINE j.d.o.o. za prijevoz i trgovinu, OIB 22519276813, Imotska 15 ,31222 Novaki Bizovački</item>
    </izvorni_sadrzaj>
    <derivirana_varijabla naziv="DomainObject.Predmet.SudioniciListAdressOIB_1">
      <item>FINA RC OSIJEK, OIB 85821130368, l. JEGERA 3,31000 Osijek</item>
      <item>STAR LINE j.d.o.o. za prijevoz i trgovinu, OIB 22519276813, Imotska 15 ,31222 Novaki Bizovački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22519276813</item>
    </izvorni_sadrzaj>
    <derivirana_varijabla naziv="DomainObject.Predmet.SudioniciListNazivOIB_1">
      <item>, OIB 85821130368</item>
      <item>, OIB 22519276813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576739-5542-4CC0-A82A-574020028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511</properties:Words>
  <properties:Characters>2572</properties:Characters>
  <properties:Lines>109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2016-10-04T12:18:00Z</dcterms:created>
  <dc:creator>hermanj</dc:creator>
  <cp:lastModifiedBy>Danijela Sekulić</cp:lastModifiedBy>
  <cp:lastPrinted>2016-10-04T12:18:00Z</cp:lastPrinted>
  <dcterms:modified xmlns:xsi="http://www.w3.org/2001/XMLSchema-instance" xsi:type="dcterms:W3CDTF">2016-10-04T12:31:00Z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St-581/2016-6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