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bd54" w14:paraId="ae7bd54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501A8B">
        <w:t>2120/16</w:t>
      </w:r>
      <w:r w:rsidR="0037616B">
        <w:t>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501A8B" w:rsidRPr="00EF23B3">
        <w:t>JEMS j.d.o.o., Vukovar, Matice Hrvatske 21, OIB: 38924656143, MBS: 030164418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5868BA">
        <w:t xml:space="preserve">17. siječnja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01A8B" w:rsidRPr="00EF23B3">
        <w:t>JEMS j.d.o.o., Vukovar, Matice Hrvatske 21, OIB: 38924656143, MBS: 030164418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01A8B">
        <w:rPr>
          <w:b/>
        </w:rPr>
        <w:t>23</w:t>
      </w:r>
      <w:r w:rsidR="0037616B">
        <w:rPr>
          <w:b/>
        </w:rPr>
        <w:t>. veljače 2017. u 10</w:t>
      </w:r>
      <w:r w:rsidR="0037616B">
        <w:t>:</w:t>
      </w:r>
      <w:r w:rsidR="00501A8B">
        <w:rPr>
          <w:b/>
        </w:rPr>
        <w:t>30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5868BA">
        <w:t>Ivana Krstić, Osijek, Županijska 2, OIB: 47574637103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501A8B">
        <w:t>10. kolovoza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501A8B" w:rsidRPr="00EF23B3">
        <w:t>JEMS j.d.o.o., Vukovar, Matice Hrvatske 21, OIB: 38924656143, MBS: 030164418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501A8B">
        <w:t>2120</w:t>
      </w:r>
      <w:r w:rsidR="0037616B">
        <w:t>/15-6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501A8B">
        <w:t>28.07</w:t>
      </w:r>
      <w:r w:rsidR="005868BA">
        <w:t>.2016.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501A8B">
        <w:t>38.550,84</w:t>
      </w:r>
      <w:r>
        <w:t xml:space="preserve"> kn u koji iznos je uračunata kamata i naknada FINE za provedbu ovrhe na novčanim sredstvima te da dužnik ima </w:t>
      </w:r>
      <w:r w:rsidR="00501A8B">
        <w:t>3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868BA">
        <w:t xml:space="preserve">Ivana Krstić, Osijek, Županijska 2, OIB: 47574637103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5868BA">
        <w:t>17. siječnja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7616B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501A8B">
        <w:t>23</w:t>
      </w:r>
      <w:r>
        <w:t>/2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9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469DA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A8B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St-2120/2016</izvorni_sadrzaj>
    <derivirana_varijabla naziv="DomainObject.Predmet.OznakaBroj_1">St-2120/2016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JEMS jednostavno društvo s ograničenom odgovornošću za trgovinu i usluge</izvorni_sadrzaj>
    <derivirana_varijabla naziv="DomainObject.Predmet.ProtustrankaFormated_1">  JEMS jednostavno društvo s ograničenom odgovornošću za trgovinu i usluge</derivirana_varijabla>
  </DomainObject.Predmet.ProtustrankaFormated>
  <DomainObject.Predmet.ProtustrankaFormatedOIB>
    <izvorni_sadrzaj>  JEMS jednostavno društvo s ograničenom odgovornošću za trgovinu i usluge, OIB 38924656143</izvorni_sadrzaj>
    <derivirana_varijabla naziv="DomainObject.Predmet.ProtustrankaFormatedOIB_1">  JEMS jednostavno društvo s ograničenom odgovornošću za trgovinu i usluge, OIB 38924656143</derivirana_varijabla>
  </DomainObject.Predmet.ProtustrankaFormatedOIB>
  <DomainObject.Predmet.ProtustrankaFormatedWithAdress>
    <izvorni_sadrzaj> JEMS jednostavno društvo s ograničenom odgovornošću za trgovinu i usluge, Matice Hrvatske 21, 32000 Vukovar</izvorni_sadrzaj>
    <derivirana_varijabla naziv="DomainObject.Predmet.ProtustrankaFormatedWithAdress_1"> JEMS jednostavno društvo s ograničenom odgovornošću za trgovinu i usluge, Matice Hrvatske 21, 32000 Vukovar</derivirana_varijabla>
  </DomainObject.Predmet.ProtustrankaFormatedWithAdress>
  <DomainObject.Predmet.ProtustrankaFormatedWithAdressOIB>
    <izvorni_sadrzaj> JEMS jednostavno društvo s ograničenom odgovornošću za trgovinu i usluge, OIB 38924656143, Matice Hrvatske 21, 32000 Vukovar</izvorni_sadrzaj>
    <derivirana_varijabla naziv="DomainObject.Predmet.ProtustrankaFormatedWithAdressOIB_1"> JEMS jednostavno društvo s ograničenom odgovornošću za trgovinu i usluge, OIB 38924656143, Matice Hrvatske 21, 32000 Vukovar</derivirana_varijabla>
  </DomainObject.Predmet.ProtustrankaFormatedWithAdressOIB>
  <DomainObject.Predmet.ProtustrankaWithAdress>
    <izvorni_sadrzaj>JEMS jednostavno društvo s ograničenom odgovornošću za trgovinu i usluge Matice Hrvatske 21, 32000 Vukovar</izvorni_sadrzaj>
    <derivirana_varijabla naziv="DomainObject.Predmet.ProtustrankaWithAdress_1">JEMS jednostavno društvo s ograničenom odgovornošću za trgovinu i usluge Matice Hrvatske 21, 32000 Vukovar</derivirana_varijabla>
  </DomainObject.Predmet.ProtustrankaWithAdress>
  <DomainObject.Predmet.ProtustrankaWithAdressOIB>
    <izvorni_sadrzaj>JEMS jednostavno društvo s ograničenom odgovornošću za trgovinu i usluge, OIB 38924656143, Matice Hrvatske 21, 32000 Vukovar</izvorni_sadrzaj>
    <derivirana_varijabla naziv="DomainObject.Predmet.ProtustrankaWithAdressOIB_1">JEMS jednostavno društvo s ograničenom odgovornošću za trgovinu i usluge, OIB 38924656143, Matice Hrvatske 21, 32000 Vukovar</derivirana_varijabla>
  </DomainObject.Predmet.ProtustrankaWithAdressOIB>
  <DomainObject.Predmet.ProtustrankaNazivFormated>
    <izvorni_sadrzaj>JEMS jednostavno društvo s ograničenom odgovornošću za trgovinu i usluge</izvorni_sadrzaj>
    <derivirana_varijabla naziv="DomainObject.Predmet.ProtustrankaNazivFormated_1">JEMS jednostavno društvo s ograničenom odgovornošću za trgovinu i usluge</derivirana_varijabla>
  </DomainObject.Predmet.ProtustrankaNazivFormated>
  <DomainObject.Predmet.ProtustrankaNazivFormatedOIB>
    <izvorni_sadrzaj>JEMS jednostavno društvo s ograničenom odgovornošću za trgovinu i usluge, OIB 38924656143</izvorni_sadrzaj>
    <derivirana_varijabla naziv="DomainObject.Predmet.ProtustrankaNazivFormatedOIB_1">JEMS jednostavno društvo s ograničenom odgovornošću za trgovinu i usluge, OIB 38924656143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JEMS jednostavno društvo s ograničenom odgovornošću za trgovinu i usluge</item>
    </izvorni_sadrzaj>
    <derivirana_varijabla naziv="DomainObject.Predmet.ProtuStrankaListFormated_1">
      <item>JEMS jednostavno društvo s ograničenom odgovornošću za trgovinu i usluge</item>
    </derivirana_varijabla>
  </DomainObject.Predmet.ProtuStrankaListFormated>
  <DomainObject.Predmet.ProtuStrankaListFormatedOIB>
    <izvorni_sadrzaj>
      <item>JEMS jednostavno društvo s ograničenom odgovornošću za trgovinu i usluge, OIB 38924656143</item>
    </izvorni_sadrzaj>
    <derivirana_varijabla naziv="DomainObject.Predmet.ProtuStrankaListFormatedOIB_1">
      <item>JEMS jednostavno društvo s ograničenom odgovornošću za trgovinu i usluge, OIB 38924656143</item>
    </derivirana_varijabla>
  </DomainObject.Predmet.ProtuStrankaListFormatedOIB>
  <DomainObject.Predmet.ProtuStrankaListFormatedWithAdress>
    <izvorni_sadrzaj>
      <item>JEMS jednostavno društvo s ograničenom odgovornošću za trgovinu i usluge, Matice Hrvatske 21, 32000 Vukovar</item>
    </izvorni_sadrzaj>
    <derivirana_varijabla naziv="DomainObject.Predmet.ProtuStrankaListFormatedWithAdress_1">
      <item>JEMS jednostavno društvo s ograničenom odgovornošću za trgovinu i usluge, Matice Hrvatske 21, 32000 Vukovar</item>
    </derivirana_varijabla>
  </DomainObject.Predmet.ProtuStrankaListFormatedWithAdress>
  <DomainObject.Predmet.ProtuStrankaListFormatedWithAdressOIB>
    <izvorni_sadrzaj>
      <item>JEMS jednostavno društvo s ograničenom odgovornošću za trgovinu i usluge, OIB 38924656143, Matice Hrvatske 21, 32000 Vukovar</item>
    </izvorni_sadrzaj>
    <derivirana_varijabla naziv="DomainObject.Predmet.ProtuStrankaListFormatedWithAdressOIB_1">
      <item>JEMS jednostavno društvo s ograničenom odgovornošću za trgovinu i usluge, OIB 38924656143, Matice Hrvatske 21, 32000 Vukovar</item>
    </derivirana_varijabla>
  </DomainObject.Predmet.ProtuStrankaListFormatedWithAdressOIB>
  <DomainObject.Predmet.ProtuStrankaListNazivFormated>
    <izvorni_sadrzaj>
      <item>JEMS jednostavno društvo s ograničenom odgovornošću za trgovinu i usluge</item>
    </izvorni_sadrzaj>
    <derivirana_varijabla naziv="DomainObject.Predmet.ProtuStrankaListNazivFormated_1">
      <item>JEMS jednostavno društvo s ograničenom odgovornošću za trgovinu i usluge</item>
    </derivirana_varijabla>
  </DomainObject.Predmet.ProtuStrankaListNazivFormated>
  <DomainObject.Predmet.ProtuStrankaListNazivFormatedOIB>
    <izvorni_sadrzaj>
      <item>JEMS jednostavno društvo s ograničenom odgovornošću za trgovinu i usluge, OIB 38924656143</item>
    </izvorni_sadrzaj>
    <derivirana_varijabla naziv="DomainObject.Predmet.ProtuStrankaListNazivFormatedOIB_1">
      <item>JEMS jednostavno društvo s ograničenom odgovornošću za trgovinu i usluge, OIB 38924656143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JEMS jednostavno društvo s ograničenom odgovornošću za trgovinu i usluge</izvorni_sadrzaj>
    <derivirana_varijabla naziv="DomainObject.Predmet.ProtustrankaIDrugi_1">JEMS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JEMS jednostavno društvo s ograničenom odgovornošću za trgovinu i usluge, OIB 38924656143, Matice Hrvatske 21, 32000 Vukovar</izvorni_sadrzaj>
    <derivirana_varijabla naziv="DomainObject.Predmet.ProtustrankaIDrugiAdressOIB_1">JEMS jednostavno društvo s ograničenom odgovornošću za trgovinu i usluge, OIB 38924656143, Matice Hrvatske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JEMS jednostavno društvo s ograničenom odgovornošću za trgovinu i usluge</item>
    </izvorni_sadrzaj>
    <derivirana_varijabla naziv="DomainObject.Predmet.SudioniciListNaziv_1">
      <item>FINA RC OSIJEK</item>
      <item>JEMS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JEMS jednostavno društvo s ograničenom odgovornošću za trgovinu i usluge, OIB 38924656143, Matice Hrvatske 21,32000 Vukovar</item>
    </izvorni_sadrzaj>
    <derivirana_varijabla naziv="DomainObject.Predmet.SudioniciListAdressOIB_1">
      <item>FINA RC OSIJEK, OIB 85821130368</item>
      <item>JEMS jednostavno društvo s ograničenom odgovornošću za trgovinu i usluge, OIB 38924656143, Matice Hrvatske 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38924656143</item>
    </izvorni_sadrzaj>
    <derivirana_varijabla naziv="DomainObject.Predmet.SudioniciListNazivOIB_1">
      <item>, OIB 85821130368</item>
      <item>, OIB 38924656143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0DFEF-9E02-4EF1-BC64-A1A5C64CF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2467</properties:Characters>
  <properties:Lines>96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2017-01-17T10:38:00Z</dcterms:created>
  <dc:creator>hermanj</dc:creator>
  <cp:lastModifiedBy>Žana Bem</cp:lastModifiedBy>
  <cp:lastPrinted>2016-09-28T10:13:00Z</cp:lastPrinted>
  <dcterms:modified xmlns:xsi="http://www.w3.org/2001/XMLSchema-instance" xsi:type="dcterms:W3CDTF">2017-01-17T10:40:00Z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