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4483" w14:paraId="c6d4483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2D0C75">
        <w:t>2039</w:t>
      </w:r>
      <w:r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DF2A68">
        <w:t>FINA RC Osijek</w:t>
      </w:r>
      <w:r>
        <w:t xml:space="preserve"> za otvaranje stečajnog postupka nad dužnikom: </w:t>
      </w:r>
      <w:r w:rsidR="002D0C75">
        <w:rPr>
          <w:b/>
        </w:rPr>
        <w:t>AUTO F-J j.d.o.o. Vukovar, K. Zrinske 18, OIB: 72363088576, MBS: 030198072</w:t>
      </w:r>
      <w:r w:rsidR="00446861">
        <w:rPr>
          <w:b/>
        </w:rPr>
        <w:t xml:space="preserve">, </w:t>
      </w:r>
      <w:r>
        <w:t xml:space="preserve">dana </w:t>
      </w:r>
      <w:r w:rsidR="00DF2A68">
        <w:t>6.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EF2B67" w:rsidR="00847CB4">
      <w:pPr>
        <w:numPr>
          <w:ilvl w:val="0"/>
          <w:numId w:val="10"/>
        </w:numPr>
        <w:ind w:firstLine="709" w:left="0"/>
        <w:jc w:val="both"/>
      </w:pPr>
      <w:r>
        <w:t xml:space="preserve">Poziva se zakonski zastupnik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>, Vukovar, K. Zrinske 18, OIB: 53661841997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EF2B67">
        <w:rPr>
          <w:b/>
        </w:rPr>
        <w:t>20</w:t>
      </w:r>
      <w:r w:rsidR="002D0C75">
        <w:rPr>
          <w:b/>
        </w:rPr>
        <w:t>39</w:t>
      </w:r>
      <w:r>
        <w:rPr>
          <w:b/>
        </w:rPr>
        <w:t>-18</w:t>
      </w:r>
      <w:r>
        <w:t xml:space="preserve"> koji se vodi kod Hrvatske poštanske banke d.d. za stečajnog dužnika </w:t>
      </w:r>
      <w:r w:rsidR="002D0C75">
        <w:rPr>
          <w:b/>
        </w:rPr>
        <w:t>AUTO F-J j.d.o.o. Vukovar, K. Zrinske 18, OIB: 72363088576, MBS: 030198072</w:t>
      </w:r>
      <w:r w:rsidR="002D0C75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 xml:space="preserve">, Vukovar, K. Zrinske 18, OIB: 53661841997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>, Vukovar, K. Zrinske 18, OIB: 53661841997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 xml:space="preserve">, Vukovar, K. Zrinske 18, OIB: 53661841997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D0C75" w:rsidP="002D0C75" w:rsidR="002D0C75">
      <w:pPr>
        <w:jc w:val="right"/>
      </w:pPr>
      <w:r>
        <w:lastRenderedPageBreak/>
        <w:t>Poslovni broj: 6 St-2039/18-3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>, Vukovar, K. Zrinske 18, OIB: 53661841997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DF2A68">
        <w:t>6.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2D0C75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D0C75">
        <w:t xml:space="preserve">Fadil </w:t>
      </w:r>
      <w:proofErr w:type="spellStart"/>
      <w:r w:rsidR="002D0C75">
        <w:t>I</w:t>
      </w:r>
      <w:r w:rsidR="002D0C75" w:rsidRPr="002D0C75">
        <w:rPr>
          <w:sz w:val="22"/>
        </w:rPr>
        <w:t>brahim</w:t>
      </w:r>
      <w:r w:rsidR="002D0C75">
        <w:rPr>
          <w:sz w:val="22"/>
        </w:rPr>
        <w:t>i</w:t>
      </w:r>
      <w:proofErr w:type="spellEnd"/>
      <w:r w:rsidR="002D0C75">
        <w:t>, Vukovar, K. Zrinske 18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DF2A68">
        <w:t>6.1.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3CF" w:rsidR="002033CF">
      <w:r>
        <w:separator/>
      </w:r>
    </w:p>
  </w:endnote>
  <w:endnote w:id="0" w:type="continuationSeparator">
    <w:p w:rsidRDefault="002033CF" w:rsidR="00203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3CF" w:rsidR="002033CF">
      <w:r>
        <w:separator/>
      </w:r>
    </w:p>
  </w:footnote>
  <w:footnote w:id="0" w:type="continuationSeparator">
    <w:p w:rsidRDefault="002033CF" w:rsidR="00203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53D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C53D6"/>
    <w:rsid w:val="001D1282"/>
    <w:rsid w:val="001D29AD"/>
    <w:rsid w:val="001E3445"/>
    <w:rsid w:val="001E75FC"/>
    <w:rsid w:val="002033CF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24B03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53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5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53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5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St-2039/2018</izvorni_sadrzaj>
    <derivirana_varijabla naziv="DomainObject.Predmet.OznakaBroj_1">St-2039/2018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F-J jednostavno društvo s ograničenom odgovornošću za trgovinu i usluge</izvorni_sadrzaj>
    <derivirana_varijabla naziv="DomainObject.Predmet.ProtustrankaFormated_1">  AUTO F-J jednostavno društvo s ograničenom odgovornošću za trgovinu i usluge</derivirana_varijabla>
  </DomainObject.Predmet.ProtustrankaFormated>
  <DomainObject.Predmet.ProtustrankaFormatedOIB>
    <izvorni_sadrzaj>  AUTO F-J jednostavno društvo s ograničenom odgovornošću za trgovinu i usluge, OIB 72363088576</izvorni_sadrzaj>
    <derivirana_varijabla naziv="DomainObject.Predmet.ProtustrankaFormatedOIB_1">  AUTO F-J jednostavno društvo s ograničenom odgovornošću za trgovinu i usluge, OIB 72363088576</derivirana_varijabla>
  </DomainObject.Predmet.ProtustrankaFormatedOIB>
  <DomainObject.Predmet.ProtustrankaFormatedWithAdress>
    <izvorni_sadrzaj> AUTO F-J jednostavno društvo s ograničenom odgovornošću za trgovinu i usluge, Katarine Zrinske 18 , 32000 Vukovar</izvorni_sadrzaj>
    <derivirana_varijabla naziv="DomainObject.Predmet.ProtustrankaFormatedWithAdress_1"> AUTO F-J jednostavno društvo s ograničenom odgovornošću za trgovinu i usluge, Katarine Zrinske 18 , 32000 Vukovar</derivirana_varijabla>
  </DomainObject.Predmet.ProtustrankaFormatedWithAdress>
  <DomainObject.Predmet.ProtustrankaFormatedWithAdressOIB>
    <izvorni_sadrzaj> AUTO F-J jednostavno društvo s ograničenom odgovornošću za trgovinu i usluge, OIB 72363088576, Katarine Zrinske 18 , 32000 Vukovar</izvorni_sadrzaj>
    <derivirana_varijabla naziv="DomainObject.Predmet.ProtustrankaFormatedWithAdressOIB_1"> AUTO F-J jednostavno društvo s ograničenom odgovornošću za trgovinu i usluge, OIB 72363088576, Katarine Zrinske 18 , 32000 Vukovar</derivirana_varijabla>
  </DomainObject.Predmet.ProtustrankaFormatedWithAdressOIB>
  <DomainObject.Predmet.ProtustrankaWithAdress>
    <izvorni_sadrzaj>AUTO F-J jednostavno društvo s ograničenom odgovornošću za trgovinu i usluge Katarine Zrinske 18 , 32000 Vukovar</izvorni_sadrzaj>
    <derivirana_varijabla naziv="DomainObject.Predmet.ProtustrankaWithAdress_1">AUTO F-J jednostavno društvo s ograničenom odgovornošću za trgovinu i usluge Katarine Zrinske 18 , 32000 Vukovar</derivirana_varijabla>
  </DomainObject.Predmet.ProtustrankaWithAdress>
  <DomainObject.Predmet.ProtustrankaWithAdressOIB>
    <izvorni_sadrzaj>AUTO F-J jednostavno društvo s ograničenom odgovornošću za trgovinu i usluge, OIB 72363088576, Katarine Zrinske 18 , 32000 Vukovar</izvorni_sadrzaj>
    <derivirana_varijabla naziv="DomainObject.Predmet.ProtustrankaWithAdressOIB_1">AUTO F-J jednostavno društvo s ograničenom odgovornošću za trgovinu i usluge, OIB 72363088576, Katarine Zrinske 18 , 32000 Vukovar</derivirana_varijabla>
  </DomainObject.Predmet.ProtustrankaWithAdressOIB>
  <DomainObject.Predmet.ProtustrankaNazivFormated>
    <izvorni_sadrzaj>AUTO F-J jednostavno društvo s ograničenom odgovornošću za trgovinu i usluge</izvorni_sadrzaj>
    <derivirana_varijabla naziv="DomainObject.Predmet.ProtustrankaNazivFormated_1">AUTO F-J jednostavno društvo s ograničenom odgovornošću za trgovinu i usluge</derivirana_varijabla>
  </DomainObject.Predmet.ProtustrankaNazivFormated>
  <DomainObject.Predmet.ProtustrankaNazivFormatedOIB>
    <izvorni_sadrzaj>AUTO F-J jednostavno društvo s ograničenom odgovornošću za trgovinu i usluge, OIB 72363088576</izvorni_sadrzaj>
    <derivirana_varijabla naziv="DomainObject.Predmet.ProtustrankaNazivFormatedOIB_1">AUTO F-J jednostavno društvo s ograničenom odgovornošću za trgovinu i usluge, OIB 72363088576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F-J jednostavno društvo s ograničenom odgovornošću za trgovinu i usluge</item>
    </izvorni_sadrzaj>
    <derivirana_varijabla naziv="DomainObject.Predmet.ProtuStrankaListFormated_1">
      <item>AUTO F-J jednostavno društvo s ograničenom odgovornošću za trgovinu i usluge</item>
    </derivirana_varijabla>
  </DomainObject.Predmet.ProtuStrankaListFormated>
  <DomainObject.Predmet.ProtuStrankaListFormatedOIB>
    <izvorni_sadrzaj>
      <item>AUTO F-J jednostavno društvo s ograničenom odgovornošću za trgovinu i usluge, OIB 72363088576</item>
    </izvorni_sadrzaj>
    <derivirana_varijabla naziv="DomainObject.Predmet.ProtuStrankaListFormatedOIB_1">
      <item>AUTO F-J jednostavno društvo s ograničenom odgovornošću za trgovinu i usluge, OIB 72363088576</item>
    </derivirana_varijabla>
  </DomainObject.Predmet.ProtuStrankaListFormatedOIB>
  <DomainObject.Predmet.ProtuStrankaListFormatedWithAdress>
    <izvorni_sadrzaj>
      <item>AUTO F-J jednostavno društvo s ograničenom odgovornošću za trgovinu i usluge, Katarine Zrinske 18 , 32000 Vukovar</item>
    </izvorni_sadrzaj>
    <derivirana_varijabla naziv="DomainObject.Predmet.ProtuStrankaListFormatedWithAdress_1">
      <item>AUTO F-J jednostavno društvo s ograničenom odgovornošću za trgovinu i usluge, Katarine Zrinske 18 , 32000 Vukovar</item>
    </derivirana_varijabla>
  </DomainObject.Predmet.ProtuStrankaListFormatedWithAdress>
  <DomainObject.Predmet.ProtuStrankaListFormatedWithAdressOIB>
    <izvorni_sadrzaj>
      <item>AUTO F-J jednostavno društvo s ograničenom odgovornošću za trgovinu i usluge, OIB 72363088576, Katarine Zrinske 18 , 32000 Vukovar</item>
    </izvorni_sadrzaj>
    <derivirana_varijabla naziv="DomainObject.Predmet.ProtuStrankaListFormatedWithAdressOIB_1">
      <item>AUTO F-J jednostavno društvo s ograničenom odgovornošću za trgovinu i usluge, OIB 72363088576, Katarine Zrinske 18 , 32000 Vukovar</item>
    </derivirana_varijabla>
  </DomainObject.Predmet.ProtuStrankaListFormatedWithAdressOIB>
  <DomainObject.Predmet.ProtuStrankaListNazivFormated>
    <izvorni_sadrzaj>
      <item>AUTO F-J jednostavno društvo s ograničenom odgovornošću za trgovinu i usluge</item>
    </izvorni_sadrzaj>
    <derivirana_varijabla naziv="DomainObject.Predmet.ProtuStrankaListNazivFormated_1">
      <item>AUTO F-J jednostavno društvo s ograničenom odgovornošću za trgovinu i usluge</item>
    </derivirana_varijabla>
  </DomainObject.Predmet.ProtuStrankaListNazivFormated>
  <DomainObject.Predmet.ProtuStrankaListNazivFormatedOIB>
    <izvorni_sadrzaj>
      <item>AUTO F-J jednostavno društvo s ograničenom odgovornošću za trgovinu i usluge, OIB 72363088576</item>
    </izvorni_sadrzaj>
    <derivirana_varijabla naziv="DomainObject.Predmet.ProtuStrankaListNazivFormatedOIB_1">
      <item>AUTO F-J jednostavno društvo s ograničenom odgovornošću za trgovinu i usluge, OIB 72363088576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F-J jednostavno društvo s ograničenom odgovornošću za trgovinu i usluge</izvorni_sadrzaj>
    <derivirana_varijabla naziv="DomainObject.Predmet.ProtustrankaIDrugi_1">AUTO F-J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F-J jednostavno društvo s ograničenom odgovornošću za trgovinu i usluge, OIB 72363088576, Katarine Zrinske 18 , 32000 Vukovar</izvorni_sadrzaj>
    <derivirana_varijabla naziv="DomainObject.Predmet.ProtustrankaIDrugiAdressOIB_1">AUTO F-J jednostavno društvo s ograničenom odgovornošću za trgovinu i usluge, OIB 72363088576, Katarine Zrinske 18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F-J jednostavno društvo s ograničenom odgovornošću za trgovinu i usluge</item>
    </izvorni_sadrzaj>
    <derivirana_varijabla naziv="DomainObject.Predmet.SudioniciListNaziv_1">
      <item>FINA RC OSIJEK</item>
      <item>AUTO F-J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AUTO F-J jednostavno društvo s ograničenom odgovornošću za trgovinu i usluge, OIB 72363088576, Katarine Zrinske 18 ,32000 Vukovar</item>
    </izvorni_sadrzaj>
    <derivirana_varijabla naziv="DomainObject.Predmet.SudioniciListAdressOIB_1">
      <item>FINA RC OSIJEK, OIB 85821130368</item>
      <item>AUTO F-J jednostavno društvo s ograničenom odgovornošću za trgovinu i usluge, OIB 72363088576, Katarine Zrinske 18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72363088576</item>
    </izvorni_sadrzaj>
    <derivirana_varijabla naziv="DomainObject.Predmet.SudioniciListNazivOIB_1">
      <item>, OIB 85821130368</item>
      <item>, OIB 72363088576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6AA56-A044-42CD-99CB-3625491C0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2420</properties:Characters>
  <properties:Lines>125</properties:Lines>
  <properties:Paragraphs>26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2018-12-06T11:31:00Z</cp:lastPrinted>
  <dcterms:modified xmlns:xsi="http://www.w3.org/2001/XMLSchema-instance" xsi:type="dcterms:W3CDTF">2018-12-06T11:32:00Z</dcterms:modified>
  <cp:revision>63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