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a01d" w14:paraId="90fa01d" w:rsidRDefault="00573366" w:rsidP="00573366" w:rsidR="00573366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573366" w:rsidP="00573366" w:rsidR="00573366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573366" w:rsidP="00573366" w:rsidR="0057336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</w:t>
      </w:r>
      <w:r>
        <w:rPr>
          <w:color w:val="222222"/>
        </w:rPr>
        <w:tab/>
        <w:t xml:space="preserve">    </w:t>
      </w:r>
      <w:r>
        <w:rPr>
          <w:b/>
          <w:color w:val="222222"/>
        </w:rPr>
        <w:t>Broj: 3/St-1248/2018-12</w:t>
      </w:r>
    </w:p>
    <w:p w:rsidRDefault="00573366" w:rsidP="00573366" w:rsidR="0057336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573366" w:rsidP="00573366" w:rsidR="00573366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573366" w:rsidP="00573366" w:rsidR="00573366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573366" w:rsidP="00573366" w:rsidR="0057336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573366" w:rsidP="00573366" w:rsidR="00573366">
      <w:pPr>
        <w:ind w:firstLine="708"/>
        <w:jc w:val="both"/>
        <w:rPr>
          <w:color w:val="222222"/>
        </w:rPr>
      </w:pPr>
    </w:p>
    <w:p w:rsidRDefault="00573366" w:rsidP="00573366" w:rsidR="0057336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>RELIĆ NETWORKS j.d.o.o. za usluge, Bicko Selo, Stjepana Radića 142, OIB: 54184935460</w:t>
      </w:r>
      <w:r>
        <w:rPr>
          <w:b/>
        </w:rPr>
        <w:t>,</w:t>
      </w:r>
      <w:r>
        <w:rPr>
          <w:color w:val="222222"/>
        </w:rPr>
        <w:t xml:space="preserve"> 23. studenog 2018.</w:t>
      </w:r>
    </w:p>
    <w:p w:rsidRDefault="00573366" w:rsidP="00573366" w:rsidR="00573366">
      <w:pPr>
        <w:ind w:firstLine="708"/>
        <w:jc w:val="both"/>
        <w:rPr>
          <w:color w:val="222222"/>
        </w:rPr>
      </w:pPr>
    </w:p>
    <w:p w:rsidRDefault="00573366" w:rsidP="00573366" w:rsidR="00573366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573366" w:rsidP="00573366" w:rsidR="00573366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13. prosinca 2018. u 9,00 sati, soba 73, III kat, Stalna služba u Slavonskom Brodu, Trg pobjede 13, Slavonski Brod.</w:t>
      </w:r>
    </w:p>
    <w:p w:rsidRDefault="00573366" w:rsidP="00573366" w:rsidR="0057336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Na ročište se poziva predlagatelj i osoba ovlaštena za zastupanje Marija Relić, Bicko Selo 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573366" w:rsidP="00573366" w:rsidR="00573366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St-1248/2018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573366" w:rsidP="00573366" w:rsidR="00573366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573366" w:rsidP="00573366" w:rsidR="0057336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573366" w:rsidP="00573366" w:rsidR="00573366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23. studenog 2018.    </w:t>
      </w:r>
    </w:p>
    <w:p w:rsidRDefault="00573366" w:rsidP="00573366" w:rsidR="00573366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573366" w:rsidP="00573366" w:rsidR="00573366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573366" w:rsidP="00573366" w:rsidR="00573366">
      <w:pPr>
        <w:spacing w:beforeAutospacing="true" w:before="100"/>
        <w:rPr>
          <w:color w:val="222222"/>
        </w:rPr>
      </w:pPr>
    </w:p>
    <w:p w:rsidRDefault="00573366" w:rsidP="00573366" w:rsidR="0057336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573366" w:rsidP="00573366" w:rsidR="00573366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573366" w:rsidP="00573366" w:rsidR="00573366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putem pošte</w:t>
      </w:r>
    </w:p>
    <w:p w:rsidRDefault="00573366" w:rsidP="00573366" w:rsidR="00573366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573366" w:rsidP="00573366" w:rsidR="00573366">
      <w:pPr>
        <w:spacing w:beforeAutospacing="true" w:before="100"/>
        <w:rPr>
          <w:color w:val="222222"/>
        </w:rPr>
      </w:pPr>
    </w:p>
    <w:p w:rsidRDefault="00573366" w:rsidP="00573366" w:rsidR="00573366">
      <w:pPr>
        <w:spacing w:beforeAutospacing="true" w:before="100"/>
        <w:rPr>
          <w:color w:val="222222"/>
        </w:rPr>
      </w:pPr>
    </w:p>
    <w:p w:rsidRDefault="00573366" w:rsidP="00573366" w:rsidR="00573366">
      <w:pPr>
        <w:spacing w:beforeAutospacing="true" w:before="100"/>
        <w:rPr>
          <w:color w:val="222222"/>
        </w:rPr>
      </w:pPr>
    </w:p>
    <w:p w:rsidRDefault="00573366" w:rsidP="00573366" w:rsidR="00573366">
      <w:pPr>
        <w:spacing w:beforeAutospacing="true" w:before="100"/>
        <w:rPr>
          <w:color w:val="222222"/>
        </w:rPr>
      </w:pPr>
    </w:p>
    <w:p w:rsidRDefault="00573366" w:rsidP="00573366" w:rsidR="00573366">
      <w:pPr>
        <w:spacing w:beforeAutospacing="true" w:before="100"/>
        <w:rPr>
          <w:color w:val="222222"/>
        </w:rPr>
      </w:pPr>
    </w:p>
    <w:p w:rsidRDefault="00573366" w:rsidP="00573366" w:rsidR="00573366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366"/>
    <w:rsid w:val="00121C4C"/>
    <w:rsid w:val="00573366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3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3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3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C4C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C4C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C4C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C4C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3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3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3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C4C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C4C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C4C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C4C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721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35851.11</izvorni_sadrzaj>
    <derivirana_varijabla naziv="DomainObject.Predmet.InicijalnaVrijednost_1">35851.11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St-1248/2018</izvorni_sadrzaj>
    <derivirana_varijabla naziv="DomainObject.Predmet.OznakaBroj_1">St-1248/2018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RELIĆ NETWORKS j.d.o.o. za usluge</izvorni_sadrzaj>
    <derivirana_varijabla naziv="DomainObject.Predmet.ProtustrankaFormated_1">  RELIĆ NETWORKS j.d.o.o. za usluge</derivirana_varijabla>
  </DomainObject.Predmet.ProtustrankaFormated>
  <DomainObject.Predmet.ProtustrankaFormatedOIB>
    <izvorni_sadrzaj>  RELIĆ NETWORKS j.d.o.o. za usluge, OIB 54184935460</izvorni_sadrzaj>
    <derivirana_varijabla naziv="DomainObject.Predmet.ProtustrankaFormatedOIB_1">  RELIĆ NETWORKS j.d.o.o. za usluge, OIB 54184935460</derivirana_varijabla>
  </DomainObject.Predmet.ProtustrankaFormatedOIB>
  <DomainObject.Predmet.ProtustrankaFormatedWithAdress>
    <izvorni_sadrzaj> RELIĆ NETWORKS j.d.o.o. za usluge, Stjepana Radića 142, 35212 Bicko Selo</izvorni_sadrzaj>
    <derivirana_varijabla naziv="DomainObject.Predmet.ProtustrankaFormatedWithAdress_1"> RELIĆ NETWORKS j.d.o.o. za usluge, Stjepana Radića 142, 35212 Bicko Selo</derivirana_varijabla>
  </DomainObject.Predmet.ProtustrankaFormatedWithAdress>
  <DomainObject.Predmet.ProtustrankaFormatedWithAdressOIB>
    <izvorni_sadrzaj> RELIĆ NETWORKS j.d.o.o. za usluge, OIB 54184935460, Stjepana Radića 142, 35212 Bicko Selo</izvorni_sadrzaj>
    <derivirana_varijabla naziv="DomainObject.Predmet.ProtustrankaFormatedWithAdressOIB_1"> RELIĆ NETWORKS j.d.o.o. za usluge, OIB 54184935460, Stjepana Radića 142, 35212 Bicko Selo</derivirana_varijabla>
  </DomainObject.Predmet.ProtustrankaFormatedWithAdressOIB>
  <DomainObject.Predmet.ProtustrankaWithAdress>
    <izvorni_sadrzaj>RELIĆ NETWORKS j.d.o.o. za usluge Stjepana Radića 142, 35212 Bicko Selo</izvorni_sadrzaj>
    <derivirana_varijabla naziv="DomainObject.Predmet.ProtustrankaWithAdress_1">RELIĆ NETWORKS j.d.o.o. za usluge Stjepana Radića 142, 35212 Bicko Selo</derivirana_varijabla>
  </DomainObject.Predmet.ProtustrankaWithAdress>
  <DomainObject.Predmet.ProtustrankaWithAdressOIB>
    <izvorni_sadrzaj>RELIĆ NETWORKS j.d.o.o. za usluge, OIB 54184935460, Stjepana Radića 142, 35212 Bicko Selo</izvorni_sadrzaj>
    <derivirana_varijabla naziv="DomainObject.Predmet.ProtustrankaWithAdressOIB_1">RELIĆ NETWORKS j.d.o.o. za usluge, OIB 54184935460, Stjepana Radića 142, 35212 Bicko Selo</derivirana_varijabla>
  </DomainObject.Predmet.ProtustrankaWithAdressOIB>
  <DomainObject.Predmet.ProtustrankaNazivFormated>
    <izvorni_sadrzaj>RELIĆ NETWORKS j.d.o.o. za usluge</izvorni_sadrzaj>
    <derivirana_varijabla naziv="DomainObject.Predmet.ProtustrankaNazivFormated_1">RELIĆ NETWORKS j.d.o.o. za usluge</derivirana_varijabla>
  </DomainObject.Predmet.ProtustrankaNazivFormated>
  <DomainObject.Predmet.ProtustrankaNazivFormatedOIB>
    <izvorni_sadrzaj>RELIĆ NETWORKS j.d.o.o. za usluge, OIB 54184935460</izvorni_sadrzaj>
    <derivirana_varijabla naziv="DomainObject.Predmet.ProtustrankaNazivFormatedOIB_1">RELIĆ NETWORKS j.d.o.o. za usluge, OIB 54184935460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RELIĆ NETWORKS j.d.o.o. za usluge</item>
    </izvorni_sadrzaj>
    <derivirana_varijabla naziv="DomainObject.Predmet.ProtuStrankaListFormated_1">
      <item>RELIĆ NETWORKS j.d.o.o. za usluge</item>
    </derivirana_varijabla>
  </DomainObject.Predmet.ProtuStrankaListFormated>
  <DomainObject.Predmet.ProtuStrankaListFormatedOIB>
    <izvorni_sadrzaj>
      <item>RELIĆ NETWORKS j.d.o.o. za usluge, OIB 54184935460</item>
    </izvorni_sadrzaj>
    <derivirana_varijabla naziv="DomainObject.Predmet.ProtuStrankaListFormatedOIB_1">
      <item>RELIĆ NETWORKS j.d.o.o. za usluge, OIB 54184935460</item>
    </derivirana_varijabla>
  </DomainObject.Predmet.ProtuStrankaListFormatedOIB>
  <DomainObject.Predmet.ProtuStrankaListFormatedWithAdress>
    <izvorni_sadrzaj>
      <item>RELIĆ NETWORKS j.d.o.o. za usluge, Stjepana Radića 142, 35212 Bicko Selo</item>
    </izvorni_sadrzaj>
    <derivirana_varijabla naziv="DomainObject.Predmet.ProtuStrankaListFormatedWithAdress_1">
      <item>RELIĆ NETWORKS j.d.o.o. za usluge, Stjepana Radića 142, 35212 Bicko Selo</item>
    </derivirana_varijabla>
  </DomainObject.Predmet.ProtuStrankaListFormatedWithAdress>
  <DomainObject.Predmet.ProtuStrankaListFormatedWithAdressOIB>
    <izvorni_sadrzaj>
      <item>RELIĆ NETWORKS j.d.o.o. za usluge, OIB 54184935460, Stjepana Radića 142, 35212 Bicko Selo</item>
    </izvorni_sadrzaj>
    <derivirana_varijabla naziv="DomainObject.Predmet.ProtuStrankaListFormatedWithAdressOIB_1">
      <item>RELIĆ NETWORKS j.d.o.o. za usluge, OIB 54184935460, Stjepana Radića 142, 35212 Bicko Selo</item>
    </derivirana_varijabla>
  </DomainObject.Predmet.ProtuStrankaListFormatedWithAdressOIB>
  <DomainObject.Predmet.ProtuStrankaListNazivFormated>
    <izvorni_sadrzaj>
      <item>RELIĆ NETWORKS j.d.o.o. za usluge</item>
    </izvorni_sadrzaj>
    <derivirana_varijabla naziv="DomainObject.Predmet.ProtuStrankaListNazivFormated_1">
      <item>RELIĆ NETWORKS j.d.o.o. za usluge</item>
    </derivirana_varijabla>
  </DomainObject.Predmet.ProtuStrankaListNazivFormated>
  <DomainObject.Predmet.ProtuStrankaListNazivFormatedOIB>
    <izvorni_sadrzaj>
      <item>RELIĆ NETWORKS j.d.o.o. za usluge, OIB 54184935460</item>
    </izvorni_sadrzaj>
    <derivirana_varijabla naziv="DomainObject.Predmet.ProtuStrankaListNazivFormatedOIB_1">
      <item>RELIĆ NETWORKS j.d.o.o. za usluge, OIB 54184935460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RELIĆ NETWORKS j.d.o.o. za usluge</izvorni_sadrzaj>
    <derivirana_varijabla naziv="DomainObject.Predmet.ProtustrankaIDrugi_1">RELIĆ NETWORKS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RELIĆ NETWORKS j.d.o.o. za usluge, OIB 54184935460, Stjepana Radića 142, 35212 Bicko Selo</izvorni_sadrzaj>
    <derivirana_varijabla naziv="DomainObject.Predmet.ProtustrankaIDrugiAdressOIB_1">RELIĆ NETWORKS j.d.o.o. za usluge, OIB 54184935460, Stjepana Radića 142, 35212 Bicko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RELIĆ NETWORKS j.d.o.o. za usluge</item>
    </izvorni_sadrzaj>
    <derivirana_varijabla naziv="DomainObject.Predmet.SudioniciListNaziv_1">
      <item>Financijska agencija</item>
      <item>RELIĆ NETWORKS j.d.o.o. za usluge</item>
    </derivirana_varijabla>
  </DomainObject.Predmet.SudioniciListNaziv>
  <DomainObject.Predmet.SudioniciListAdressOIB>
    <izvorni_sadrzaj>
      <item>Financijska agencija, OIB 85821130368, Ulica grada Vukovara 70,10000 Zagreb</item>
      <item>RELIĆ NETWORKS j.d.o.o. za usluge, OIB 54184935460, Stjepana Radića 142,35212 Bicko Selo</item>
    </izvorni_sadrzaj>
    <derivirana_varijabla naziv="DomainObject.Predmet.SudioniciListAdressOIB_1">
      <item>Financijska agencija, OIB 85821130368, Ulica grada Vukovara 70,10000 Zagreb</item>
      <item>RELIĆ NETWORKS j.d.o.o. za usluge, OIB 54184935460, Stjepana Radića 142,35212 Bicko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54184935460</item>
    </izvorni_sadrzaj>
    <derivirana_varijabla naziv="DomainObject.Predmet.SudioniciListNazivOIB_1">
      <item>, OIB 85821130368</item>
      <item>, OIB 54184935460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St-1248/2018-5</izvorni_sadrzaj>
    <derivirana_varijabla naziv="DomainObject.PredzadnjaOdlukaIzPredmeta.Oznaka_1">St-1248/2018-5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286</properties:Words>
  <properties:Characters>1537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2018-11-23T10:48:00Z</dcterms:created>
  <dc:creator>wsadmin</dc:creator>
  <cp:lastModifiedBy>wsadmin</cp:lastModifiedBy>
  <cp:lastPrinted>2018-11-23T10:49:00Z</cp:lastPrinted>
  <dcterms:modified xmlns:xsi="http://www.w3.org/2001/XMLSchema-instance" xsi:type="dcterms:W3CDTF">2018-11-23T10:56:00Z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