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85a1" w14:paraId="1b285a1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9501B5">
        <w:t>8</w:t>
      </w:r>
      <w:r>
        <w:t>/201</w:t>
      </w:r>
      <w:r w:rsidR="00322258">
        <w:t>5</w:t>
      </w:r>
      <w:r>
        <w:t>-</w:t>
      </w:r>
      <w:r w:rsidR="00322258">
        <w:t>3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</w:t>
      </w:r>
      <w:proofErr w:type="spellStart"/>
      <w:r>
        <w:t>predstečajne</w:t>
      </w:r>
      <w:proofErr w:type="spellEnd"/>
      <w:r>
        <w:t xml:space="preserve"> nagodbe nad dužnikom </w:t>
      </w:r>
      <w:r w:rsidR="004D49F7" w:rsidRPr="002063EF">
        <w:t xml:space="preserve">CAVALLINO d.o.o. </w:t>
      </w:r>
      <w:r w:rsidR="004D49F7">
        <w:t xml:space="preserve">Slatina, Lukavac 53, OIB </w:t>
      </w:r>
      <w:r w:rsidR="004D49F7" w:rsidRPr="002063EF">
        <w:t>20600631722</w:t>
      </w:r>
      <w:r w:rsidR="004D49F7">
        <w:t xml:space="preserve">, MBS </w:t>
      </w:r>
      <w:r w:rsidR="004D49F7" w:rsidRPr="00B010E3">
        <w:t>030073745</w:t>
      </w:r>
      <w:r>
        <w:t xml:space="preserve">, objavljuje da je </w:t>
      </w:r>
      <w:r w:rsidR="00B251A0">
        <w:t xml:space="preserve">rješenjem ovoga suda broj </w:t>
      </w:r>
      <w:proofErr w:type="spellStart"/>
      <w:r w:rsidR="00B251A0">
        <w:t>Stpn</w:t>
      </w:r>
      <w:proofErr w:type="spellEnd"/>
      <w:r w:rsidR="00B251A0">
        <w:t>-</w:t>
      </w:r>
      <w:r w:rsidR="004D49F7">
        <w:t>8</w:t>
      </w:r>
      <w:r>
        <w:t>/201</w:t>
      </w:r>
      <w:r w:rsidR="00B251A0">
        <w:t>5</w:t>
      </w:r>
      <w:r>
        <w:t>-</w:t>
      </w:r>
      <w:r w:rsidR="00B251A0">
        <w:t>2</w:t>
      </w:r>
      <w:r>
        <w:t xml:space="preserve">. od </w:t>
      </w:r>
      <w:r w:rsidR="00C77139">
        <w:t>1</w:t>
      </w:r>
      <w:r w:rsidR="00EC754D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 xml:space="preserve">. godine zakazao ročište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E270AF">
        <w:rPr>
          <w:b/>
        </w:rPr>
        <w:t>6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8442E1">
        <w:rPr>
          <w:b/>
        </w:rPr>
        <w:t>1</w:t>
      </w:r>
      <w:r w:rsidR="004D49F7">
        <w:rPr>
          <w:b/>
        </w:rPr>
        <w:t>1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C17CDC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23F" w:rsidR="00E1023F">
      <w:r>
        <w:separator/>
      </w:r>
    </w:p>
  </w:endnote>
  <w:endnote w:id="0" w:type="continuationSeparator">
    <w:p w:rsidRDefault="00E1023F" w:rsidR="00E1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10F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10F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23F" w:rsidR="00E1023F">
      <w:r>
        <w:separator/>
      </w:r>
    </w:p>
  </w:footnote>
  <w:footnote w:id="0" w:type="continuationSeparator">
    <w:p w:rsidRDefault="00E1023F" w:rsidR="00E10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10F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144EED"/>
    <w:rsid w:val="002A5D7C"/>
    <w:rsid w:val="00322258"/>
    <w:rsid w:val="00450536"/>
    <w:rsid w:val="004D49F7"/>
    <w:rsid w:val="004D5DDC"/>
    <w:rsid w:val="005C367D"/>
    <w:rsid w:val="0064769F"/>
    <w:rsid w:val="00687516"/>
    <w:rsid w:val="008442E1"/>
    <w:rsid w:val="009501B5"/>
    <w:rsid w:val="009F2BD7"/>
    <w:rsid w:val="00AA03A6"/>
    <w:rsid w:val="00AE3B51"/>
    <w:rsid w:val="00B10856"/>
    <w:rsid w:val="00B251A0"/>
    <w:rsid w:val="00BB3568"/>
    <w:rsid w:val="00C17CDC"/>
    <w:rsid w:val="00C77139"/>
    <w:rsid w:val="00DE5576"/>
    <w:rsid w:val="00E1023F"/>
    <w:rsid w:val="00E270AF"/>
    <w:rsid w:val="00E5210F"/>
    <w:rsid w:val="00EC754D"/>
    <w:rsid w:val="00EE1BE0"/>
    <w:rsid w:val="00F26599"/>
    <w:rsid w:val="00F7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2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Stpn-8/2015</izvorni_sadrzaj>
    <derivirana_varijabla naziv="DomainObject.Predmet.OznakaBroj_1">Stpn-8/2015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CAVALLINO d.o.o. za vinogradarstvo i vinarstvo SLATINA</izvorni_sadrzaj>
    <derivirana_varijabla naziv="DomainObject.Predmet.StrankaFormated_1">  CAVALLINO d.o.o. za vinogradarstvo i vinarstvo SLATINA</derivirana_varijabla>
  </DomainObject.Predmet.StrankaFormated>
  <DomainObject.Predmet.StrankaFormatedOIB>
    <izvorni_sadrzaj>  CAVALLINO d.o.o. za vinogradarstvo i vinarstvo SLATINA, OIB 20600631722</izvorni_sadrzaj>
    <derivirana_varijabla naziv="DomainObject.Predmet.StrankaFormatedOIB_1">  CAVALLINO d.o.o. za vinogradarstvo i vinarstvo SLATINA, OIB 20600631722</derivirana_varijabla>
  </DomainObject.Predmet.StrankaFormatedOIB>
  <DomainObject.Predmet.StrankaFormatedWithAdress>
    <izvorni_sadrzaj> CAVALLINO d.o.o. za vinogradarstvo i vinarstvo SLATINA, Lukavac 53, 33520 Slatina</izvorni_sadrzaj>
    <derivirana_varijabla naziv="DomainObject.Predmet.StrankaFormatedWithAdress_1"> CAVALLINO d.o.o. za vinogradarstvo i vinarstvo SLATINA, Lukavac 53, 33520 Slatina</derivirana_varijabla>
  </DomainObject.Predmet.StrankaFormatedWithAdress>
  <DomainObject.Predmet.StrankaFormatedWithAdressOIB>
    <izvorni_sadrzaj> CAVALLINO d.o.o. za vinogradarstvo i vinarstvo SLATINA, OIB 20600631722, Lukavac 53, 33520 Slatina</izvorni_sadrzaj>
    <derivirana_varijabla naziv="DomainObject.Predmet.StrankaFormatedWithAdressOIB_1"> CAVALLINO d.o.o. za vinogradarstvo i vinarstvo SLATINA, OIB 20600631722, Lukavac 53, 33520 Slatina</derivirana_varijabla>
  </DomainObject.Predmet.StrankaFormatedWithAdressOIB>
  <DomainObject.Predmet.StrankaWithAdress>
    <izvorni_sadrzaj>CAVALLINO d.o.o. za vinogradarstvo i vinarstvo SLATINA Lukavac 53,33520 Slatina</izvorni_sadrzaj>
    <derivirana_varijabla naziv="DomainObject.Predmet.StrankaWithAdress_1">CAVALLINO d.o.o. za vinogradarstvo i vinarstvo SLATINA Lukavac 53,33520 Slatina</derivirana_varijabla>
  </DomainObject.Predmet.StrankaWithAdress>
  <DomainObject.Predmet.StrankaWithAdressOIB>
    <izvorni_sadrzaj>CAVALLINO d.o.o. za vinogradarstvo i vinarstvo SLATINA, OIB 20600631722, Lukavac 53,33520 Slatina</izvorni_sadrzaj>
    <derivirana_varijabla naziv="DomainObject.Predmet.StrankaWithAdressOIB_1">CAVALLINO d.o.o. za vinogradarstvo i vinarstvo SLATINA, OIB 20600631722, Lukavac 53,33520 Slatina</derivirana_varijabla>
  </DomainObject.Predmet.StrankaWithAdressOIB>
  <DomainObject.Predmet.StrankaNazivFormated>
    <izvorni_sadrzaj>CAVALLINO d.o.o. za vinogradarstvo i vinarstvo SLATINA</izvorni_sadrzaj>
    <derivirana_varijabla naziv="DomainObject.Predmet.StrankaNazivFormated_1">CAVALLINO d.o.o. za vinogradarstvo i vinarstvo SLATINA</derivirana_varijabla>
  </DomainObject.Predmet.StrankaNazivFormated>
  <DomainObject.Predmet.StrankaNazivFormatedOIB>
    <izvorni_sadrzaj>CAVALLINO d.o.o. za vinogradarstvo i vinarstvo SLATINA, OIB 20600631722</izvorni_sadrzaj>
    <derivirana_varijabla naziv="DomainObject.Predmet.StrankaNazivFormatedOIB_1">CAVALLINO d.o.o. za vinogradarstvo i vinarstvo SLATINA, OIB 20600631722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CAVALLINO d.o.o. za vinogradarstvo i vinarstvo SLATINA</item>
    </izvorni_sadrzaj>
    <derivirana_varijabla naziv="DomainObject.Predmet.StrankaListFormated_1">
      <item>CAVALLINO d.o.o. za vinogradarstvo i vinarstvo SLATINA</item>
    </derivirana_varijabla>
  </DomainObject.Predmet.StrankaListFormated>
  <DomainObject.Predmet.StrankaListFormatedOIB>
    <izvorni_sadrzaj>
      <item>CAVALLINO d.o.o. za vinogradarstvo i vinarstvo SLATINA, OIB 20600631722</item>
    </izvorni_sadrzaj>
    <derivirana_varijabla naziv="DomainObject.Predmet.StrankaListFormatedOIB_1">
      <item>CAVALLINO d.o.o. za vinogradarstvo i vinarstvo SLATINA, OIB 20600631722</item>
    </derivirana_varijabla>
  </DomainObject.Predmet.StrankaListFormatedOIB>
  <DomainObject.Predmet.StrankaListFormatedWithAdress>
    <izvorni_sadrzaj>
      <item>CAVALLINO d.o.o. za vinogradarstvo i vinarstvo SLATINA, Lukavac 53, 33520 Slatina</item>
    </izvorni_sadrzaj>
    <derivirana_varijabla naziv="DomainObject.Predmet.StrankaListFormatedWithAdress_1">
      <item>CAVALLINO d.o.o. za vinogradarstvo i vinarstvo SLATINA, Lukavac 53, 33520 Slatina</item>
    </derivirana_varijabla>
  </DomainObject.Predmet.StrankaListFormatedWithAdress>
  <DomainObject.Predmet.StrankaListFormatedWithAdressOIB>
    <izvorni_sadrzaj>
      <item>CAVALLINO d.o.o. za vinogradarstvo i vinarstvo SLATINA, OIB 20600631722, Lukavac 53, 33520 Slatina</item>
    </izvorni_sadrzaj>
    <derivirana_varijabla naziv="DomainObject.Predmet.StrankaListFormatedWithAdressOIB_1">
      <item>CAVALLINO d.o.o. za vinogradarstvo i vinarstvo SLATINA, OIB 20600631722, Lukavac 53, 33520 Slatina</item>
    </derivirana_varijabla>
  </DomainObject.Predmet.StrankaListFormatedWithAdressOIB>
  <DomainObject.Predmet.StrankaListNazivFormated>
    <izvorni_sadrzaj>
      <item>CAVALLINO d.o.o. za vinogradarstvo i vinarstvo SLATINA</item>
    </izvorni_sadrzaj>
    <derivirana_varijabla naziv="DomainObject.Predmet.StrankaListNazivFormated_1">
      <item>CAVALLINO d.o.o. za vinogradarstvo i vinarstvo SLATINA</item>
    </derivirana_varijabla>
  </DomainObject.Predmet.StrankaListNazivFormated>
  <DomainObject.Predmet.StrankaListNazivFormatedOIB>
    <izvorni_sadrzaj>
      <item>CAVALLINO d.o.o. za vinogradarstvo i vinarstvo SLATINA, OIB 20600631722</item>
    </izvorni_sadrzaj>
    <derivirana_varijabla naziv="DomainObject.Predmet.StrankaListNazivFormatedOIB_1">
      <item>CAVALLINO d.o.o. za vinogradarstvo i vinarstvo SLATINA, OIB 20600631722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CAVALLINO d.o.o. za vinogradarstvo i vinarstvo SLATINA</izvorni_sadrzaj>
    <derivirana_varijabla naziv="DomainObject.Predmet.StrankaIDrugi_1">CAVALLINO d.o.o. za vinogradarstvo i vinarstvo SLATINA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CAVALLINO d.o.o. za vinogradarstvo i vinarstvo SLATINA, OIB 20600631722, Lukavac 53, 33520 Slatina</izvorni_sadrzaj>
    <derivirana_varijabla naziv="DomainObject.Predmet.StrankaIDrugiAdressOIB_1">CAVALLINO d.o.o. za vinogradarstvo i vinarstvo SLATINA, OIB 20600631722, Lukavac 53,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CAVALLINO d.o.o. za vinogradarstvo i vinarstvo SLATINA</item>
    </izvorni_sadrzaj>
    <derivirana_varijabla naziv="DomainObject.Predmet.SudioniciListNaziv_1">
      <item>CAVALLINO d.o.o. za vinogradarstvo i vinarstvo SLATINA</item>
    </derivirana_varijabla>
  </DomainObject.Predmet.SudioniciListNaziv>
  <DomainObject.Predmet.SudioniciListAdressOIB>
    <izvorni_sadrzaj>
      <item>CAVALLINO d.o.o. za vinogradarstvo i vinarstvo SLATINA, OIB 20600631722, Lukavac 53,33520 Slatina</item>
    </izvorni_sadrzaj>
    <derivirana_varijabla naziv="DomainObject.Predmet.SudioniciListAdressOIB_1">
      <item>CAVALLINO d.o.o. za vinogradarstvo i vinarstvo SLATINA, OIB 20600631722, Lukavac 53,33520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20600631722</item>
    </izvorni_sadrzaj>
    <derivirana_varijabla naziv="DomainObject.Predmet.SudioniciListNazivOIB_1">
      <item>, OIB 20600631722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441</properties:Characters>
  <properties:Lines>35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2015-09-17T10:26:00Z</dcterms:created>
  <dc:creator>Romana Tremski</dc:creator>
  <cp:lastModifiedBy>Romana Tremski</cp:lastModifiedBy>
  <cp:lastPrinted>2015-09-17T10:13:00Z</cp:lastPrinted>
  <dcterms:modified xmlns:xsi="http://www.w3.org/2001/XMLSchema-instance" xsi:type="dcterms:W3CDTF">2015-09-17T10:27:00Z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