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0834" w14:paraId="eba0834" w:rsidRDefault="00431BBD" w:rsidP="00431BB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31BBD" w:rsidR="00AE649C" w:rsidRPr="00B76F3C">
      <w:pPr>
        <w:pStyle w:val="NormaleSPIS"/>
        <w:spacing w:after="0"/>
      </w:pPr>
    </w:p>
    <w:p w:rsidRDefault="00431BBD" w:rsidP="00431BBD" w:rsidR="00431BB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31BBD" w:rsidP="00431BBD" w:rsidR="00431BB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31BBD" w:rsidP="00431BBD" w:rsidR="00431BBD" w:rsidRPr="00431BBD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431BBD" w:rsidP="00431BBD" w:rsidR="00431BBD">
      <w:pPr>
        <w:spacing w:after="0"/>
        <w:jc w:val="right"/>
      </w:pPr>
      <w:r>
        <w:t>Poslovni broj: 2 St-676/2018-3</w:t>
      </w:r>
    </w:p>
    <w:p w:rsidRDefault="00431BBD" w:rsidP="00431BBD" w:rsidR="00431BBD">
      <w:pPr>
        <w:spacing w:after="0"/>
        <w:jc w:val="both"/>
      </w:pPr>
    </w:p>
    <w:p w:rsidRDefault="00431BBD" w:rsidP="00431BBD" w:rsidR="00431BBD">
      <w:pPr>
        <w:spacing w:after="0"/>
        <w:jc w:val="both"/>
      </w:pPr>
    </w:p>
    <w:p w:rsidRDefault="00431BBD" w:rsidP="00431BBD" w:rsidR="00431BBD">
      <w:pPr>
        <w:spacing w:after="0"/>
        <w:jc w:val="center"/>
      </w:pPr>
      <w:r>
        <w:t>U  I M E   R E P U B L I K E   H R V A T S K E</w:t>
      </w:r>
    </w:p>
    <w:p w:rsidRDefault="00431BBD" w:rsidP="00431BBD" w:rsidR="00431BBD">
      <w:pPr>
        <w:spacing w:after="0"/>
        <w:jc w:val="center"/>
      </w:pPr>
    </w:p>
    <w:p w:rsidRDefault="00431BBD" w:rsidP="00431BBD" w:rsidR="00431BBD">
      <w:pPr>
        <w:spacing w:after="0"/>
        <w:jc w:val="center"/>
      </w:pPr>
      <w:r>
        <w:t xml:space="preserve"> R J E Š E N J E</w:t>
      </w:r>
    </w:p>
    <w:p w:rsidRDefault="00431BBD" w:rsidP="00431BBD" w:rsidR="00431BBD">
      <w:pPr>
        <w:spacing w:after="0"/>
        <w:jc w:val="both"/>
      </w:pPr>
    </w:p>
    <w:p w:rsidRDefault="00431BBD" w:rsidP="00431BBD" w:rsidR="00431BBD">
      <w:pPr>
        <w:spacing w:after="0"/>
        <w:jc w:val="both"/>
      </w:pPr>
    </w:p>
    <w:p w:rsidRDefault="00431BBD" w:rsidP="00431BBD" w:rsidR="00431BBD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AD ARMA društvo s ograničenom odgovornošću za trgovinu i usluge, Pitomača, Gajeva 5, MBS: 010054144, OIB: 35092396809, 4. rujna 2018.</w:t>
      </w:r>
    </w:p>
    <w:p w:rsidRDefault="00431BBD" w:rsidP="00431BBD" w:rsidR="00431BBD">
      <w:pPr>
        <w:spacing w:after="0"/>
        <w:jc w:val="both"/>
      </w:pPr>
    </w:p>
    <w:p w:rsidRDefault="00431BBD" w:rsidP="00431BBD" w:rsidR="00431BBD">
      <w:pPr>
        <w:spacing w:after="0"/>
        <w:jc w:val="both"/>
      </w:pPr>
    </w:p>
    <w:p w:rsidRDefault="00431BBD" w:rsidP="00431BBD" w:rsidR="00431BBD">
      <w:pPr>
        <w:spacing w:after="0"/>
        <w:jc w:val="center"/>
      </w:pPr>
      <w:r>
        <w:t>r i j e š i o   j e</w:t>
      </w:r>
    </w:p>
    <w:p w:rsidRDefault="00431BBD" w:rsidP="00431BBD" w:rsidR="00431BBD">
      <w:pPr>
        <w:spacing w:after="0"/>
        <w:jc w:val="both"/>
      </w:pPr>
    </w:p>
    <w:p w:rsidRDefault="00431BBD" w:rsidP="00431BBD" w:rsidR="00431BBD">
      <w:pPr>
        <w:spacing w:after="0"/>
        <w:jc w:val="both"/>
        <w:rPr>
          <w:szCs w:val="20"/>
        </w:rPr>
      </w:pPr>
      <w:r>
        <w:tab/>
        <w:t>1. Otvara se skraćeni stečajni postupak nad dužnikom AD ARMA društvo s ograničenom odgovornošću za trgovinu i usluge, Pitomača, Gajeva 5, MBS: 010054144, OIB: 35092396809.</w:t>
      </w:r>
    </w:p>
    <w:p w:rsidRDefault="00431BBD" w:rsidP="00431BBD" w:rsidR="00431BBD">
      <w:pPr>
        <w:spacing w:after="0"/>
        <w:jc w:val="both"/>
      </w:pPr>
    </w:p>
    <w:p w:rsidRDefault="00431BBD" w:rsidP="00431BBD" w:rsidR="00431BBD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431BBD" w:rsidP="00431BBD" w:rsidR="00431BBD">
      <w:pPr>
        <w:spacing w:after="0"/>
        <w:jc w:val="both"/>
      </w:pPr>
    </w:p>
    <w:p w:rsidRDefault="00431BBD" w:rsidP="00431BBD" w:rsidR="00431BBD">
      <w:pPr>
        <w:spacing w:after="0"/>
        <w:jc w:val="both"/>
        <w:rPr>
          <w:szCs w:val="20"/>
        </w:rPr>
      </w:pPr>
      <w:r>
        <w:tab/>
        <w:t>3. Zaključuje se skraćeni stečajni postupak nad dužnikom AD ARMA društvo s ograničenom odgovornošću za trgovinu i usluge, Pitomača, Gajeva 5, MBS: 010054144, OIB: 35092396809.</w:t>
      </w:r>
    </w:p>
    <w:p w:rsidRDefault="00431BBD" w:rsidP="00431BBD" w:rsidR="00431BBD">
      <w:pPr>
        <w:spacing w:after="0"/>
        <w:jc w:val="both"/>
      </w:pPr>
    </w:p>
    <w:p w:rsidRDefault="00431BBD" w:rsidP="00431BBD" w:rsidR="00431BBD">
      <w:pPr>
        <w:spacing w:after="0"/>
        <w:jc w:val="both"/>
      </w:pPr>
      <w:r>
        <w:tab/>
        <w:t>4. Stečajni postupak je otvoren i zaključen s danom 4. rujna 2018. godine u 12,30 sati, kada je ovo rješenje objavljeno na e-oglasnoj ploči ovoga suda.</w:t>
      </w:r>
    </w:p>
    <w:p w:rsidRDefault="00431BBD" w:rsidP="00431BBD" w:rsidR="00431BBD">
      <w:pPr>
        <w:pStyle w:val="Bezproreda"/>
        <w:spacing w:after="0"/>
        <w:jc w:val="both"/>
      </w:pPr>
    </w:p>
    <w:p w:rsidRDefault="00431BBD" w:rsidP="00431BBD" w:rsidR="00431BBD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31BBD" w:rsidP="00431BBD" w:rsidR="00431BBD">
      <w:pPr>
        <w:spacing w:after="0"/>
        <w:jc w:val="both"/>
        <w:rPr>
          <w:rFonts w:cs="Times New Roman"/>
        </w:rPr>
      </w:pPr>
    </w:p>
    <w:p w:rsidRDefault="00431BBD" w:rsidP="00431BBD" w:rsidR="00431BBD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31BBD" w:rsidP="00431BBD" w:rsidR="00431BBD">
      <w:pPr>
        <w:spacing w:after="0"/>
        <w:jc w:val="both"/>
      </w:pPr>
    </w:p>
    <w:p w:rsidRDefault="00431BBD" w:rsidP="00431BBD" w:rsidR="00431BBD">
      <w:pPr>
        <w:spacing w:after="0"/>
        <w:jc w:val="both"/>
      </w:pPr>
    </w:p>
    <w:p w:rsidRDefault="00431BBD" w:rsidP="00431BBD" w:rsidR="00431BBD">
      <w:pPr>
        <w:spacing w:after="0"/>
        <w:jc w:val="center"/>
      </w:pPr>
      <w:r>
        <w:t>Obrazloženje</w:t>
      </w:r>
    </w:p>
    <w:p w:rsidRDefault="00431BBD" w:rsidP="00431BBD" w:rsidR="00431BBD">
      <w:pPr>
        <w:spacing w:after="0"/>
        <w:jc w:val="center"/>
      </w:pPr>
    </w:p>
    <w:p w:rsidRDefault="00431BBD" w:rsidP="00431BBD" w:rsidR="00431BBD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St-676/2018-2, koji je objavljen na mrežnoj stranici e-oglasna ploča Trgovačkog suda u Bjelovaru 4. srpnja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431BBD" w:rsidP="00431BBD" w:rsidR="00431BBD">
      <w:pPr>
        <w:spacing w:after="0"/>
        <w:jc w:val="both"/>
      </w:pPr>
    </w:p>
    <w:p w:rsidRDefault="00431BBD" w:rsidP="00431BBD" w:rsidR="00431BBD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31BBD" w:rsidP="00431BBD" w:rsidR="00431BBD">
      <w:pPr>
        <w:spacing w:after="0"/>
        <w:jc w:val="both"/>
      </w:pPr>
    </w:p>
    <w:p w:rsidRDefault="00431BBD" w:rsidP="00431BBD" w:rsidR="00431BBD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31BBD" w:rsidP="00431BBD" w:rsidR="00431BBD">
      <w:pPr>
        <w:spacing w:after="0"/>
        <w:jc w:val="both"/>
      </w:pPr>
    </w:p>
    <w:p w:rsidRDefault="00431BBD" w:rsidP="00431BBD" w:rsidR="00431BBD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31BBD" w:rsidP="00431BBD" w:rsidR="00431BBD">
      <w:pPr>
        <w:spacing w:after="0"/>
        <w:jc w:val="both"/>
      </w:pPr>
    </w:p>
    <w:p w:rsidRDefault="00431BBD" w:rsidP="00431BBD" w:rsidR="00431BBD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31BBD" w:rsidP="00431BBD" w:rsidR="00431BBD">
      <w:pPr>
        <w:pStyle w:val="Bezproreda"/>
        <w:spacing w:after="0"/>
        <w:jc w:val="both"/>
      </w:pPr>
    </w:p>
    <w:p w:rsidRDefault="00431BBD" w:rsidP="00431BBD" w:rsidR="00431BBD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31BBD" w:rsidP="00431BBD" w:rsidR="00431BBD">
      <w:pPr>
        <w:spacing w:after="0"/>
        <w:ind w:firstLine="851"/>
        <w:jc w:val="both"/>
      </w:pPr>
    </w:p>
    <w:p w:rsidRDefault="00431BBD" w:rsidP="00431BBD" w:rsidR="00431BBD">
      <w:pPr>
        <w:spacing w:after="0"/>
        <w:jc w:val="center"/>
      </w:pPr>
      <w:r>
        <w:t>U Bjelovaru 4. rujna 2018.</w:t>
      </w:r>
    </w:p>
    <w:p w:rsidRDefault="00431BBD" w:rsidP="00431BBD" w:rsidR="00431BBD">
      <w:pPr>
        <w:spacing w:after="0"/>
        <w:jc w:val="both"/>
      </w:pPr>
    </w:p>
    <w:p w:rsidRDefault="00431BBD" w:rsidP="00431BBD" w:rsidR="00431BBD">
      <w:pPr>
        <w:spacing w:after="0"/>
        <w:jc w:val="both"/>
      </w:pPr>
    </w:p>
    <w:p w:rsidRDefault="00431BBD" w:rsidP="00431BBD" w:rsidR="00431BBD">
      <w:pPr>
        <w:spacing w:after="0"/>
        <w:ind w:firstLine="720" w:left="4320"/>
      </w:pPr>
      <w:r>
        <w:t>SUDSKI SAVJETNIK</w:t>
      </w:r>
    </w:p>
    <w:p w:rsidRDefault="00431BBD" w:rsidP="00431BBD" w:rsidR="00431BBD">
      <w:pPr>
        <w:spacing w:after="0"/>
        <w:ind w:firstLine="4111"/>
      </w:pPr>
      <w:r>
        <w:tab/>
        <w:t xml:space="preserve">     MIROSLAV LOVREKOVIĆ, v.r.</w:t>
      </w:r>
    </w:p>
    <w:p w:rsidRDefault="00431BBD" w:rsidP="00431BBD" w:rsidR="00431BB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31BBD" w:rsidP="00431BBD" w:rsidR="00431BB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31BBD" w:rsidP="00431BBD" w:rsidR="00431BB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31BBD" w:rsidP="00431BBD" w:rsidR="00431BBD">
      <w:pPr>
        <w:spacing w:after="0"/>
        <w:jc w:val="both"/>
      </w:pPr>
    </w:p>
    <w:p w:rsidRDefault="00431BBD" w:rsidP="00431BBD" w:rsidR="00431BBD">
      <w:pPr>
        <w:spacing w:after="0"/>
        <w:jc w:val="both"/>
      </w:pPr>
    </w:p>
    <w:p w:rsidRDefault="00431BBD" w:rsidP="00431BBD" w:rsidR="00431BBD">
      <w:pPr>
        <w:spacing w:after="0"/>
        <w:jc w:val="both"/>
      </w:pPr>
    </w:p>
    <w:p w:rsidRDefault="00431BBD" w:rsidP="00431BBD" w:rsidR="00AE649C" w:rsidRPr="00431BBD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31BBD" w:rsidR="00AE649C" w:rsidRPr="00431BBD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48953222"/>
      <w:docPartObj>
        <w:docPartGallery w:val="Page Numbers (Top of Page)"/>
        <w:docPartUnique/>
      </w:docPartObj>
    </w:sdtPr>
    <w:sdtContent>
      <w:p w:rsidRDefault="00431BBD" w:rsidP="00431BBD" w:rsidR="00431BB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5CA">
          <w:t>2</w:t>
        </w:r>
        <w:r>
          <w:fldChar w:fldCharType="end"/>
        </w:r>
      </w:p>
    </w:sdtContent>
  </w:sdt>
  <w:p w:rsidRDefault="00431BBD" w:rsidP="00431BBD" w:rsidR="008333A9">
    <w:pPr>
      <w:spacing w:after="0"/>
      <w:jc w:val="right"/>
    </w:pPr>
    <w:r>
      <w:t>Poslovni broj: 2 St-676/2018-3</w:t>
    </w:r>
  </w:p>
  <w:p w:rsidRDefault="00431BBD" w:rsidP="00431BBD" w:rsidR="00431BBD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1BBD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5CA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695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St-676/2018-3</izvorni_sadrzaj>
    <derivirana_varijabla naziv="DomainObject.Oznaka_1">St-676/2018-3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St-676/2018</izvorni_sadrzaj>
    <derivirana_varijabla naziv="DomainObject.Predmet.OznakaBroj_1">St-676/2018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ARMA društvo s ograničenom odgovornošću za trgovinu i usluge zastupanog po punomoćniku Vedran Čurić</izvorni_sadrzaj>
    <derivirana_varijabla naziv="DomainObject.Predmet.ProtustrankaFormated_1">  AD ARMA društvo s ograničenom odgovornošću za trgovinu i usluge zastupanog po punomoćniku Vedran Čurić</derivirana_varijabla>
  </DomainObject.Predmet.ProtustrankaFormated>
  <DomainObject.Predmet.ProtustrankaFormatedOIB>
    <izvorni_sadrzaj>  AD ARMA društvo s ograničenom odgovornošću za trgovinu i usluge, OIB 35092396809 zastupanog po punomoćniku Vedran Čurić</izvorni_sadrzaj>
    <derivirana_varijabla naziv="DomainObject.Predmet.ProtustrankaFormatedOIB_1">  AD ARMA društvo s ograničenom odgovornošću za trgovinu i usluge, OIB 35092396809 zastupanog po punomoćniku Vedran Čurić</derivirana_varijabla>
  </DomainObject.Predmet.ProtustrankaFormatedOIB>
  <DomainObject.Predmet.ProtustrankaFormatedWithAdress>
    <izvorni_sadrzaj> AD ARMA društvo s ograničenom odgovornošću za trgovinu i usluge, Gajeva 5, 33405 Pitomača zastupanog po punomoćniku Vedran Čurić</izvorni_sadrzaj>
    <derivirana_varijabla naziv="DomainObject.Predmet.ProtustrankaFormatedWithAdress_1"> AD ARMA društvo s ograničenom odgovornošću za trgovinu i usluge, Gajeva 5, 33405 Pitomača zastupanog po punomoćniku Vedran Čurić</derivirana_varijabla>
  </DomainObject.Predmet.ProtustrankaFormatedWithAdress>
  <DomainObject.Predmet.ProtustrankaFormatedWithAdressOIB>
    <izvorni_sadrzaj> AD ARMA društvo s ograničenom odgovornošću za trgovinu i usluge, OIB 35092396809, Gajeva 5, 33405 Pitomača zastupanog po punomoćniku Vedran Čurić</izvorni_sadrzaj>
    <derivirana_varijabla naziv="DomainObject.Predmet.ProtustrankaFormatedWithAdressOIB_1"> AD ARMA društvo s ograničenom odgovornošću za trgovinu i usluge, OIB 35092396809, Gajeva 5, 33405 Pitomača zastupanog po punomoćniku Vedran Čurić</derivirana_varijabla>
  </DomainObject.Predmet.ProtustrankaFormatedWithAdressOIB>
  <DomainObject.Predmet.ProtustrankaWithAdress>
    <izvorni_sadrzaj>AD ARMA društvo s ograničenom odgovornošću za trgovinu i usluge Gajeva 5, 33405 Pitomača</izvorni_sadrzaj>
    <derivirana_varijabla naziv="DomainObject.Predmet.ProtustrankaWithAdress_1">AD ARMA društvo s ograničenom odgovornošću za trgovinu i usluge Gajeva 5, 33405 Pitomača</derivirana_varijabla>
  </DomainObject.Predmet.ProtustrankaWithAdress>
  <DomainObject.Predmet.ProtustrankaWithAdressOIB>
    <izvorni_sadrzaj>AD ARMA društvo s ograničenom odgovornošću za trgovinu i usluge, OIB 35092396809, Gajeva 5, 33405 Pitomača</izvorni_sadrzaj>
    <derivirana_varijabla naziv="DomainObject.Predmet.ProtustrankaWithAdressOIB_1">AD ARMA društvo s ograničenom odgovornošću za trgovinu i usluge, OIB 35092396809, Gajeva 5, 33405 Pitomača</derivirana_varijabla>
  </DomainObject.Predmet.ProtustrankaWithAdressOIB>
  <DomainObject.Predmet.ProtustrankaNazivFormated>
    <izvorni_sadrzaj>AD ARMA društvo s ograničenom odgovornošću za trgovinu i usluge</izvorni_sadrzaj>
    <derivirana_varijabla naziv="DomainObject.Predmet.ProtustrankaNazivFormated_1">AD ARMA društvo s ograničenom odgovornošću za trgovinu i usluge</derivirana_varijabla>
  </DomainObject.Predmet.ProtustrankaNazivFormated>
  <DomainObject.Predmet.ProtustrankaNazivFormatedOIB>
    <izvorni_sadrzaj>AD ARMA društvo s ograničenom odgovornošću za trgovinu i usluge, OIB 35092396809</izvorni_sadrzaj>
    <derivirana_varijabla naziv="DomainObject.Predmet.ProtustrankaNazivFormatedOIB_1">AD ARMA društvo s ograničenom odgovornošću za trgovinu i usluge, OIB 35092396809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AD ARMA društvo s ograničenom odgovornošću za trgovinu i usluge zastupanog po punomoćniku Vedran Čurić</item>
    </izvorni_sadrzaj>
    <derivirana_varijabla naziv="DomainObject.Predmet.ProtuStrankaListFormated_1">
      <item>AD ARMA društvo s ograničenom odgovornošću za trgovinu i usluge zastupanog po punomoćniku Vedran Čurić</item>
    </derivirana_varijabla>
  </DomainObject.Predmet.ProtuStrankaListFormated>
  <DomainObject.Predmet.ProtuStrankaListFormatedOIB>
    <izvorni_sadrzaj>
      <item>AD ARMA društvo s ograničenom odgovornošću za trgovinu i usluge, OIB 35092396809 zastupanog po punomoćniku Vedran Čurić</item>
    </izvorni_sadrzaj>
    <derivirana_varijabla naziv="DomainObject.Predmet.ProtuStrankaListFormatedOIB_1">
      <item>AD ARMA društvo s ograničenom odgovornošću za trgovinu i usluge, OIB 35092396809 zastupanog po punomoćniku Vedran Čurić</item>
    </derivirana_varijabla>
  </DomainObject.Predmet.ProtuStrankaListFormatedOIB>
  <DomainObject.Predmet.ProtuStrankaListFormatedWithAdress>
    <izvorni_sadrzaj>
      <item>AD ARMA društvo s ograničenom odgovornošću za trgovinu i usluge, Gajeva 5, 33405 Pitomača zastupanog po punomoćniku Vedran Čurić</item>
    </izvorni_sadrzaj>
    <derivirana_varijabla naziv="DomainObject.Predmet.ProtuStrankaListFormatedWithAdress_1">
      <item>AD ARMA društvo s ograničenom odgovornošću za trgovinu i usluge, Gajeva 5, 33405 Pitomača zastupanog po punomoćniku Vedran Čurić</item>
    </derivirana_varijabla>
  </DomainObject.Predmet.ProtuStrankaListFormatedWithAdress>
  <DomainObject.Predmet.ProtuStrankaListFormatedWithAdressOIB>
    <izvorni_sadrzaj>
      <item>AD ARMA društvo s ograničenom odgovornošću za trgovinu i usluge, OIB 35092396809, Gajeva 5, 33405 Pitomača zastupanog po punomoćniku Vedran Čurić</item>
    </izvorni_sadrzaj>
    <derivirana_varijabla naziv="DomainObject.Predmet.ProtuStrankaListFormatedWithAdressOIB_1">
      <item>AD ARMA društvo s ograničenom odgovornošću za trgovinu i usluge, OIB 35092396809, Gajeva 5, 33405 Pitomača zastupanog po punomoćniku Vedran Čurić</item>
    </derivirana_varijabla>
  </DomainObject.Predmet.ProtuStrankaListFormatedWithAdressOIB>
  <DomainObject.Predmet.ProtuStrankaListNazivFormated>
    <izvorni_sadrzaj>
      <item>AD ARMA društvo s ograničenom odgovornošću za trgovinu i usluge</item>
    </izvorni_sadrzaj>
    <derivirana_varijabla naziv="DomainObject.Predmet.ProtuStrankaListNazivFormated_1">
      <item>AD ARMA društvo s ograničenom odgovornošću za trgovinu i usluge</item>
    </derivirana_varijabla>
  </DomainObject.Predmet.ProtuStrankaListNazivFormated>
  <DomainObject.Predmet.ProtuStrankaListNazivFormatedOIB>
    <izvorni_sadrzaj>
      <item>AD ARMA društvo s ograničenom odgovornošću za trgovinu i usluge, OIB 35092396809</item>
    </izvorni_sadrzaj>
    <derivirana_varijabla naziv="DomainObject.Predmet.ProtuStrankaListNazivFormatedOIB_1">
      <item>AD ARMA društvo s ograničenom odgovornošću za trgovinu i usluge, OIB 35092396809</item>
    </derivirana_varijabla>
  </DomainObject.Predmet.ProtuStrankaListNazivFormatedOIB>
  <DomainObject.Predmet.OstaliListFormated>
    <izvorni_sadrzaj>
      <item>Vedran Čurić punomoćnik sudionika u postupku AD ARMA društvo s ograničenom odgovornošću za trgovinu i usluge</item>
    </izvorni_sadrzaj>
    <derivirana_varijabla naziv="DomainObject.Predmet.OstaliListFormated_1">
      <item>Vedran Čurić punomoćnik sudionika u postupku AD ARMA društvo s ograničenom odgovornošću za trgovinu i usluge</item>
    </derivirana_varijabla>
  </DomainObject.Predmet.OstaliListFormated>
  <DomainObject.Predmet.OstaliListFormatedOIB>
    <izvorni_sadrzaj>
      <item>Vedran Čurić, OIB 72298115750 punomoćnik sudionika u postupku AD ARMA društvo s ograničenom odgovornošću za trgovinu i usluge</item>
    </izvorni_sadrzaj>
    <derivirana_varijabla naziv="DomainObject.Predmet.OstaliListFormatedOIB_1">
      <item>Vedran Čurić, OIB 72298115750 punomoćnik sudionika u postupku AD ARMA društvo s ograničenom odgovornošću za trgovinu i usluge</item>
    </derivirana_varijabla>
  </DomainObject.Predmet.OstaliListFormatedOIB>
  <DomainObject.Predmet.OstaliListFormatedWithAdress>
    <izvorni_sadrzaj>
      <item>Vedran Čurić, I. Mažuranića 14, 48350 Đurđevac punomoćnik sudionika u postupku AD ARMA društvo s ograničenom odgovornošću za trgovinu i usluge</item>
    </izvorni_sadrzaj>
    <derivirana_varijabla naziv="DomainObject.Predmet.OstaliListFormatedWithAdress_1">
      <item>Vedran Čurić, I. Mažuranića 14, 48350 Đurđevac punomoćnik sudionika u postupku AD ARMA društvo s ograničenom odgovornošću za trgovinu i usluge</item>
    </derivirana_varijabla>
  </DomainObject.Predmet.OstaliListFormatedWithAdress>
  <DomainObject.Predmet.OstaliListFormatedWithAdressOIB>
    <izvorni_sadrzaj>
      <item>Vedran Čurić, OIB 72298115750, I. Mažuranića 14, 48350 Đurđevac punomoćnik sudionika u postupku AD ARMA društvo s ograničenom odgovornošću za trgovinu i usluge</item>
    </izvorni_sadrzaj>
    <derivirana_varijabla naziv="DomainObject.Predmet.OstaliListFormatedWithAdressOIB_1">
      <item>Vedran Čurić, OIB 72298115750, I. Mažuranića 14, 48350 Đurđevac punomoćnik sudionika u postupku AD ARMA društvo s ograničenom odgovornošću za trgovinu i usluge</item>
    </derivirana_varijabla>
  </DomainObject.Predmet.OstaliListFormatedWithAdressOIB>
  <DomainObject.Predmet.OstaliListNazivFormated>
    <izvorni_sadrzaj>
      <item>Vedran Čurić</item>
    </izvorni_sadrzaj>
    <derivirana_varijabla naziv="DomainObject.Predmet.OstaliListNazivFormated_1">
      <item>Vedran Čurić</item>
    </derivirana_varijabla>
  </DomainObject.Predmet.OstaliListNazivFormated>
  <DomainObject.Predmet.OstaliListNazivFormatedOIB>
    <izvorni_sadrzaj>
      <item>Vedran Čurić, OIB 72298115750</item>
    </izvorni_sadrzaj>
    <derivirana_varijabla naziv="DomainObject.Predmet.OstaliListNazivFormatedOIB_1">
      <item>Vedran Čurić, OIB 72298115750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St-676/2018-3</izvorni_sadrzaj>
    <derivirana_varijabla naziv="DomainObject.PoslovniBrojDokumenta_1">St-676/2018-3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AD ARMA društvo s ograničenom odgovornošću za trgovinu i usluge</izvorni_sadrzaj>
    <derivirana_varijabla naziv="DomainObject.Predmet.ProtustrankaIDrugi_1">AD ARMA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AD ARMA društvo s ograničenom odgovornošću za trgovinu i usluge, OIB 35092396809, Gajeva 5, 33405 Pitomača</izvorni_sadrzaj>
    <derivirana_varijabla naziv="DomainObject.Predmet.ProtustrankaIDrugiAdressOIB_1">AD ARMA društvo s ograničenom odgovornošću za trgovinu i usluge, OIB 35092396809, Gajeva 5,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AD ARMA društvo s ograničenom odgovornošću za trgovinu i usluge</item>
      <item>Vedran Čurić</item>
    </izvorni_sadrzaj>
    <derivirana_varijabla naziv="DomainObject.Predmet.SudioniciListNaziv_1">
      <item>FINA, RC ZAGREB, Podružnica BJELOVAR</item>
      <item>AD ARMA društvo s ograničenom odgovornošću za trgovinu i usluge</item>
      <item>Vedran Čurić</item>
    </derivirana_varijabla>
  </DomainObject.Predmet.SudioniciListNaziv>
  <DomainObject.Predmet.SudioniciListAdressOIB>
    <izvorni_sadrzaj>
      <item>FINA, RC ZAGREB, Podružnica BJELOVAR, OIB 85821130368, F. Supila 4,43000 Bjelovar</item>
      <item>AD ARMA društvo s ograničenom odgovornošću za trgovinu i usluge, OIB 35092396809, Gajeva 5,33405 Pitomača</item>
      <item>Vedran Čurić, OIB 72298115750, I. Mažuranića 14,48350 Đurđevac</item>
    </izvorni_sadrzaj>
    <derivirana_varijabla naziv="DomainObject.Predmet.SudioniciListAdressOIB_1">
      <item>FINA, RC ZAGREB, Podružnica BJELOVAR, OIB 85821130368, F. Supila 4,43000 Bjelovar</item>
      <item>AD ARMA društvo s ograničenom odgovornošću za trgovinu i usluge, OIB 35092396809, Gajeva 5,33405 Pitomača</item>
      <item>Vedran Čurić, OIB 72298115750, I. Mažuranića 14,48350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18B68-1C52-40AB-8D2D-83EB5585FF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3543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2018-09-04T10:17:00Z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St-676/2018-3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