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6cc1" w14:paraId="9fe6cc1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10DFD">
        <w:rPr>
          <w:rFonts w:cs="Times New Roman" w:hAnsi="Times New Roman" w:ascii="Times New Roman"/>
          <w:b w:val="false"/>
          <w:sz w:val="24"/>
          <w:szCs w:val="24"/>
        </w:rPr>
        <w:t>5088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</w:t>
      </w:r>
      <w:r w:rsidR="00365704">
        <w:rPr>
          <w:rFonts w:cs="Times New Roman" w:hAnsi="Times New Roman" w:ascii="Times New Roman"/>
          <w:b w:val="false"/>
          <w:sz w:val="24"/>
          <w:szCs w:val="24"/>
        </w:rPr>
        <w:t>20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A10DFD">
        <w:t>BUKOVAC I SURADNICI ODVJETNIČKO DRUŠTVO d.o.o., Zagreb, Međimurska 19/IV, OIB: 92142520079</w:t>
      </w:r>
      <w:r w:rsidR="005A25CC">
        <w:t>,</w:t>
      </w:r>
      <w:r w:rsidR="00424E38">
        <w:t xml:space="preserve"> </w:t>
      </w:r>
      <w:r w:rsidR="003C5353" w:rsidRPr="002365A1">
        <w:t xml:space="preserve"> </w:t>
      </w:r>
      <w:r w:rsidR="00365704">
        <w:t>21. svibnja 2019</w:t>
      </w:r>
      <w:r w:rsidR="00EF05B7">
        <w:t>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A10DFD">
        <w:t>BUKOVAC I SURADNICI ODVJETNIČKO DRUŠTVO d.o.o., Zagreb, Međimurska 19/IV, OIB: 92142520079</w:t>
      </w:r>
      <w:r w:rsidR="005A25CC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365704">
        <w:t>4. rujna 2019</w:t>
      </w:r>
      <w:r w:rsidR="00957736">
        <w:t>.</w:t>
      </w:r>
      <w:r>
        <w:t xml:space="preserve"> u </w:t>
      </w:r>
      <w:r w:rsidR="00594DA0">
        <w:t>10</w:t>
      </w:r>
      <w:r w:rsidR="005A25CC">
        <w:t>,00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EF05B7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,</w:t>
      </w:r>
    </w:p>
    <w:p w:rsidRDefault="005A25CC" w:rsidP="00EF05B7" w:rsidR="005A25CC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365704">
        <w:t>21. svibnja 2019.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(čl 19. st. 7. SZ-a).</w:t>
      </w:r>
      <w:r w:rsidR="00276930">
        <w:t xml:space="preserve">                    </w:t>
      </w:r>
      <w:r w:rsidR="00803B46">
        <w:t>Za točnost otpravka-</w:t>
      </w:r>
    </w:p>
    <w:p w:rsidRDefault="00803B46" w:rsidP="00975AD0" w:rsidR="005B711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975AD0" w:rsidR="00AA5037">
      <w:pPr>
        <w:tabs>
          <w:tab w:pos="7305" w:val="left"/>
        </w:tabs>
      </w:pPr>
      <w:r>
        <w:t>Dna:</w:t>
      </w:r>
    </w:p>
    <w:p w:rsidRDefault="00AA5037" w:rsidP="00AA5037" w:rsidR="00AA5037">
      <w:r>
        <w:t>1.</w:t>
      </w:r>
      <w:r>
        <w:tab/>
        <w:t>osobama kao u točki I. izreke zaključka</w:t>
      </w:r>
    </w:p>
    <w:p w:rsidRDefault="00AA5037" w:rsidP="00AA5037" w:rsidR="00AA5037">
      <w:r>
        <w:t>2.</w:t>
      </w:r>
      <w:r>
        <w:tab/>
        <w:t>e-oglasna ploča suda</w:t>
      </w:r>
    </w:p>
    <w:p w:rsidRDefault="00AA5037" w:rsidP="00AA5037" w:rsidR="00AA5037"/>
    <w:p w:rsidRDefault="00D971AC" w:rsidR="00D971AC" w:rsidRPr="002365A1"/>
    <w:sectPr w:rsidSect="005B7110" w:rsidR="00D971AC" w:rsidRPr="002365A1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53F" w:rsidR="004D253F">
      <w:r>
        <w:separator/>
      </w:r>
    </w:p>
  </w:endnote>
  <w:endnote w:id="0" w:type="continuationSeparator">
    <w:p w:rsidRDefault="004D253F" w:rsidR="004D2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53F" w:rsidR="004D253F">
      <w:r>
        <w:separator/>
      </w:r>
    </w:p>
  </w:footnote>
  <w:footnote w:id="0" w:type="continuationSeparator">
    <w:p w:rsidRDefault="004D253F" w:rsidR="004D2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1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65704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253F"/>
    <w:rsid w:val="004D66B2"/>
    <w:rsid w:val="0051427F"/>
    <w:rsid w:val="00525D5A"/>
    <w:rsid w:val="00542324"/>
    <w:rsid w:val="00552D60"/>
    <w:rsid w:val="00554276"/>
    <w:rsid w:val="00563A60"/>
    <w:rsid w:val="00576FF2"/>
    <w:rsid w:val="00594DA0"/>
    <w:rsid w:val="00595619"/>
    <w:rsid w:val="005A25CC"/>
    <w:rsid w:val="005B4F2D"/>
    <w:rsid w:val="005B7110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0DFD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3138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1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1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1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1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1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1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1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1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5088</izvorni_sadrzaj>
    <derivirana_varijabla naziv="DomainObject.Predmet.Broj_1">5088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St-5088/2016</izvorni_sadrzaj>
    <derivirana_varijabla naziv="DomainObject.Predmet.OznakaBroj_1">St-5088/2016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BUKOVAC I SURADNICI odvjetničko društvo, d.o.o. zastupanog po punomoćniku Davorin Bukovac</izvorni_sadrzaj>
    <derivirana_varijabla naziv="DomainObject.Predmet.ProtustrankaFormated_1">  BUKOVAC I SURADNICI odvjetničko društvo, d.o.o. zastupanog po punomoćniku Davorin Bukovac</derivirana_varijabla>
  </DomainObject.Predmet.ProtustrankaFormated>
  <DomainObject.Predmet.ProtustrankaFormatedOIB>
    <izvorni_sadrzaj>  BUKOVAC I SURADNICI odvjetničko društvo, d.o.o., OIB 92142520079 zastupanog po punomoćniku Davorin Bukovac</izvorni_sadrzaj>
    <derivirana_varijabla naziv="DomainObject.Predmet.ProtustrankaFormatedOIB_1">  BUKOVAC I SURADNICI odvjetničko društvo, d.o.o., OIB 92142520079 zastupanog po punomoćniku Davorin Bukovac</derivirana_varijabla>
  </DomainObject.Predmet.ProtustrankaFormatedOIB>
  <DomainObject.Predmet.ProtustrankaFormatedWithAdress>
    <izvorni_sadrzaj> BUKOVAC I SURADNICI odvjetničko društvo, d.o.o., Međimurska 19/4, 10000 Zagreb zastupanog po punomoćniku Davorin Bukovac</izvorni_sadrzaj>
    <derivirana_varijabla naziv="DomainObject.Predmet.ProtustrankaFormatedWithAdress_1"> BUKOVAC I SURADNICI odvjetničko društvo, d.o.o., Međimurska 19/4, 10000 Zagreb zastupanog po punomoćniku Davorin Bukovac</derivirana_varijabla>
  </DomainObject.Predmet.ProtustrankaFormatedWithAdress>
  <DomainObject.Predmet.ProtustrankaFormatedWithAdressOIB>
    <izvorni_sadrzaj> BUKOVAC I SURADNICI odvjetničko društvo, d.o.o., OIB 92142520079, Međimurska 19/4, 10000 Zagreb zastupanog po punomoćniku Davorin Bukovac</izvorni_sadrzaj>
    <derivirana_varijabla naziv="DomainObject.Predmet.ProtustrankaFormatedWithAdressOIB_1"> BUKOVAC I SURADNICI odvjetničko društvo, d.o.o., OIB 92142520079, Međimurska 19/4, 10000 Zagreb zastupanog po punomoćniku Davorin Bukovac</derivirana_varijabla>
  </DomainObject.Predmet.ProtustrankaFormatedWithAdressOIB>
  <DomainObject.Predmet.ProtustrankaWithAdress>
    <izvorni_sadrzaj>BUKOVAC I SURADNICI odvjetničko društvo, d.o.o. Međimurska 19/4, 10000 Zagreb</izvorni_sadrzaj>
    <derivirana_varijabla naziv="DomainObject.Predmet.ProtustrankaWithAdress_1">BUKOVAC I SURADNICI odvjetničko društvo, d.o.o. Međimurska 19/4, 10000 Zagreb</derivirana_varijabla>
  </DomainObject.Predmet.ProtustrankaWithAdress>
  <DomainObject.Predmet.ProtustrankaWithAdressOIB>
    <izvorni_sadrzaj>BUKOVAC I SURADNICI odvjetničko društvo, d.o.o., OIB 92142520079, Međimurska 19/4, 10000 Zagreb</izvorni_sadrzaj>
    <derivirana_varijabla naziv="DomainObject.Predmet.ProtustrankaWithAdressOIB_1">BUKOVAC I SURADNICI odvjetničko društvo, d.o.o., OIB 92142520079, Međimurska 19/4, 10000 Zagreb</derivirana_varijabla>
  </DomainObject.Predmet.ProtustrankaWithAdressOIB>
  <DomainObject.Predmet.ProtustrankaNazivFormated>
    <izvorni_sadrzaj>BUKOVAC I SURADNICI odvjetničko društvo, d.o.o.</izvorni_sadrzaj>
    <derivirana_varijabla naziv="DomainObject.Predmet.ProtustrankaNazivFormated_1">BUKOVAC I SURADNICI odvjetničko društvo, d.o.o.</derivirana_varijabla>
  </DomainObject.Predmet.ProtustrankaNazivFormated>
  <DomainObject.Predmet.ProtustrankaNazivFormatedOIB>
    <izvorni_sadrzaj>BUKOVAC I SURADNICI odvjetničko društvo, d.o.o., OIB 92142520079</izvorni_sadrzaj>
    <derivirana_varijabla naziv="DomainObject.Predmet.ProtustrankaNazivFormatedOIB_1">BUKOVAC I SURADNICI odvjetničko društvo, d.o.o., OIB 92142520079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BUKOVAC I SURADNICI odvjetničko društvo, d.o.o. zastupanog po punomoćniku Davorin Bukovac</item>
    </izvorni_sadrzaj>
    <derivirana_varijabla naziv="DomainObject.Predmet.ProtuStrankaListFormated_1">
      <item>BUKOVAC I SURADNICI odvjetničko društvo, d.o.o. zastupanog po punomoćniku Davorin Bukovac</item>
    </derivirana_varijabla>
  </DomainObject.Predmet.ProtuStrankaListFormated>
  <DomainObject.Predmet.ProtuStrankaListFormatedOIB>
    <izvorni_sadrzaj>
      <item>BUKOVAC I SURADNICI odvjetničko društvo, d.o.o., OIB 92142520079 zastupanog po punomoćniku Davorin Bukovac</item>
    </izvorni_sadrzaj>
    <derivirana_varijabla naziv="DomainObject.Predmet.ProtuStrankaListFormatedOIB_1">
      <item>BUKOVAC I SURADNICI odvjetničko društvo, d.o.o., OIB 92142520079 zastupanog po punomoćniku Davorin Bukovac</item>
    </derivirana_varijabla>
  </DomainObject.Predmet.ProtuStrankaListFormatedOIB>
  <DomainObject.Predmet.ProtuStrankaListFormatedWithAdress>
    <izvorni_sadrzaj>
      <item>BUKOVAC I SURADNICI odvjetničko društvo, d.o.o., Međimurska 19/4, 10000 Zagreb zastupanog po punomoćniku Davorin Bukovac</item>
    </izvorni_sadrzaj>
    <derivirana_varijabla naziv="DomainObject.Predmet.ProtuStrankaListFormatedWithAdress_1">
      <item>BUKOVAC I SURADNICI odvjetničko društvo, d.o.o., Međimurska 19/4, 10000 Zagreb zastupanog po punomoćniku Davorin Bukovac</item>
    </derivirana_varijabla>
  </DomainObject.Predmet.ProtuStrankaListFormatedWithAdress>
  <DomainObject.Predmet.ProtuStrankaListFormatedWithAdressOIB>
    <izvorni_sadrzaj>
      <item>BUKOVAC I SURADNICI odvjetničko društvo, d.o.o., OIB 92142520079, Međimurska 19/4, 10000 Zagreb zastupanog po punomoćniku Davorin Bukovac</item>
    </izvorni_sadrzaj>
    <derivirana_varijabla naziv="DomainObject.Predmet.ProtuStrankaListFormatedWithAdressOIB_1">
      <item>BUKOVAC I SURADNICI odvjetničko društvo, d.o.o., OIB 92142520079, Međimurska 19/4, 10000 Zagreb zastupanog po punomoćniku Davorin Bukovac</item>
    </derivirana_varijabla>
  </DomainObject.Predmet.ProtuStrankaListFormatedWithAdressOIB>
  <DomainObject.Predmet.ProtuStrankaListNazivFormated>
    <izvorni_sadrzaj>
      <item>BUKOVAC I SURADNICI odvjetničko društvo, d.o.o.</item>
    </izvorni_sadrzaj>
    <derivirana_varijabla naziv="DomainObject.Predmet.ProtuStrankaListNazivFormated_1">
      <item>BUKOVAC I SURADNICI odvjetničko društvo, d.o.o.</item>
    </derivirana_varijabla>
  </DomainObject.Predmet.ProtuStrankaListNazivFormated>
  <DomainObject.Predmet.ProtuStrankaListNazivFormatedOIB>
    <izvorni_sadrzaj>
      <item>BUKOVAC I SURADNICI odvjetničko društvo, d.o.o., OIB 92142520079</item>
    </izvorni_sadrzaj>
    <derivirana_varijabla naziv="DomainObject.Predmet.ProtuStrankaListNazivFormatedOIB_1">
      <item>BUKOVAC I SURADNICI odvjetničko društvo, d.o.o., OIB 92142520079</item>
    </derivirana_varijabla>
  </DomainObject.Predmet.ProtuStrankaListNazivFormatedOIB>
  <DomainObject.Predmet.OstaliListFormated>
    <izvorni_sadrzaj>
      <item>Davorin Bukovac punomoćnik sudionika u postupku BUKOVAC I SURADNICI odvjetničko društvo, d.o.o.</item>
    </izvorni_sadrzaj>
    <derivirana_varijabla naziv="DomainObject.Predmet.OstaliListFormated_1">
      <item>Davorin Bukovac punomoćnik sudionika u postupku BUKOVAC I SURADNICI odvjetničko društvo, d.o.o.</item>
    </derivirana_varijabla>
  </DomainObject.Predmet.OstaliListFormated>
  <DomainObject.Predmet.OstaliListFormatedOIB>
    <izvorni_sadrzaj>
      <item>Davorin Bukovac, OIB 73207077952 punomoćnik sudionika u postupku BUKOVAC I SURADNICI odvjetničko društvo, d.o.o.</item>
    </izvorni_sadrzaj>
    <derivirana_varijabla naziv="DomainObject.Predmet.OstaliListFormatedOIB_1">
      <item>Davorin Bukovac, OIB 73207077952 punomoćnik sudionika u postupku BUKOVAC I SURADNICI odvjetničko društvo, d.o.o.</item>
    </derivirana_varijabla>
  </DomainObject.Predmet.OstaliListFormatedOIB>
  <DomainObject.Predmet.OstaliListFormatedWithAdress>
    <izvorni_sadrzaj>
      <item>Davorin Bukovac, Pokornoga 9, 10000 Zagreb punomoćnik sudionika u postupku BUKOVAC I SURADNICI odvjetničko društvo, d.o.o.</item>
    </izvorni_sadrzaj>
    <derivirana_varijabla naziv="DomainObject.Predmet.OstaliListFormatedWithAdress_1">
      <item>Davorin Bukovac, Pokornoga 9, 10000 Zagreb punomoćnik sudionika u postupku BUKOVAC I SURADNICI odvjetničko društvo, d.o.o.</item>
    </derivirana_varijabla>
  </DomainObject.Predmet.OstaliListFormatedWithAdress>
  <DomainObject.Predmet.OstaliListFormatedWithAdressOIB>
    <izvorni_sadrzaj>
      <item>Davorin Bukovac, OIB 73207077952, Pokornoga 9, 10000 Zagreb punomoćnik sudionika u postupku BUKOVAC I SURADNICI odvjetničko društvo, d.o.o.</item>
    </izvorni_sadrzaj>
    <derivirana_varijabla naziv="DomainObject.Predmet.OstaliListFormatedWithAdressOIB_1">
      <item>Davorin Bukovac, OIB 73207077952, Pokornoga 9, 10000 Zagreb punomoćnik sudionika u postupku BUKOVAC I SURADNICI odvjetničko društvo, d.o.o.</item>
    </derivirana_varijabla>
  </DomainObject.Predmet.OstaliListFormatedWithAdressOIB>
  <DomainObject.Predmet.OstaliListNazivFormated>
    <izvorni_sadrzaj>
      <item>Davorin Bukovac</item>
    </izvorni_sadrzaj>
    <derivirana_varijabla naziv="DomainObject.Predmet.OstaliListNazivFormated_1">
      <item>Davorin Bukovac</item>
    </derivirana_varijabla>
  </DomainObject.Predmet.OstaliListNazivFormated>
  <DomainObject.Predmet.OstaliListNazivFormatedOIB>
    <izvorni_sadrzaj>
      <item>Davorin Bukovac, OIB 73207077952</item>
    </izvorni_sadrzaj>
    <derivirana_varijabla naziv="DomainObject.Predmet.OstaliListNazivFormatedOIB_1">
      <item>Davorin Bukovac, OIB 73207077952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BUKOVAC I SURADNICI odvjetničko društvo, d.o.o.</izvorni_sadrzaj>
    <derivirana_varijabla naziv="DomainObject.Predmet.ProtustrankaIDrugi_1">BUKOVAC I SURADNICI odvjetničko društvo,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BUKOVAC I SURADNICI odvjetničko društvo, d.o.o., OIB 92142520079, Međimurska 19/4, 10000 Zagreb</izvorni_sadrzaj>
    <derivirana_varijabla naziv="DomainObject.Predmet.ProtustrankaIDrugiAdressOIB_1">BUKOVAC I SURADNICI odvjetničko društvo, d.o.o., OIB 92142520079,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BUKOVAC I SURADNICI odvjetničko društvo, d.o.o.</item>
      <item>Davorin Bukovac</item>
    </izvorni_sadrzaj>
    <derivirana_varijabla naziv="DomainObject.Predmet.SudioniciListNaziv_1">
      <item>FINA Regionalni centar Zagreb</item>
      <item>BUKOVAC I SURADNICI odvjetničko društvo, d.o.o.</item>
      <item>Davorin Bukovac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izvorni_sadrzaj>
    <derivirana_varijabla naziv="DomainObject.Predmet.SudioniciListAdressOIB_1"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92142520079</item>
      <item>, OIB 73207077952</item>
    </izvorni_sadrzaj>
    <derivirana_varijabla naziv="DomainObject.Predmet.SudioniciListNazivOIB_1">
      <item>, OIB 85821130368</item>
      <item>, OIB 92142520079</item>
      <item>, OIB 73207077952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St-5088/2016-36</izvorni_sadrzaj>
    <derivirana_varijabla naziv="DomainObject.PredzadnjaOdlukaIzPredmeta.Oznaka_1">St-5088/2016-36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238</properties:Words>
  <properties:Characters>1202</properties:Characters>
  <properties:Lines>46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2018-02-26T12:31:00Z</dcterms:created>
  <dc:creator>Korisnik</dc:creator>
  <cp:lastModifiedBy>Draženka Prpić</cp:lastModifiedBy>
  <cp:lastPrinted>2019-05-21T10:35:00Z</cp:lastPrinted>
  <dcterms:modified xmlns:xsi="http://www.w3.org/2001/XMLSchema-instance" xsi:type="dcterms:W3CDTF">2019-05-21T10:35:00Z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POSTUPKA-St-5088-16.docx)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