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2ce23" w14:paraId="bc2ce23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AB0DA5">
        <w:rPr>
          <w:lang w:val="hr-HR"/>
        </w:rPr>
        <w:t>110</w:t>
      </w:r>
      <w:r w:rsidR="00C00E26">
        <w:rPr>
          <w:lang w:val="hr-HR"/>
        </w:rPr>
        <w:t>/</w:t>
      </w:r>
      <w:r w:rsidRPr="00F20BF1">
        <w:rPr>
          <w:lang w:val="hr-HR"/>
        </w:rPr>
        <w:t>1</w:t>
      </w:r>
      <w:r w:rsidR="00BC0702">
        <w:rPr>
          <w:lang w:val="hr-HR"/>
        </w:rPr>
        <w:t>6</w:t>
      </w:r>
      <w:r w:rsidRPr="00F20BF1">
        <w:rPr>
          <w:lang w:val="hr-HR"/>
        </w:rPr>
        <w:t>-</w:t>
      </w:r>
      <w:r w:rsidR="00AD67CB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</w:t>
      </w:r>
      <w:r w:rsidR="00334DD5">
        <w:t>tečajnog post</w:t>
      </w:r>
      <w:r w:rsidR="004018F3">
        <w:t>u</w:t>
      </w:r>
      <w:r w:rsidR="007C642B">
        <w:t>pka p</w:t>
      </w:r>
      <w:r w:rsidR="00AB0DA5">
        <w:t>rotiv dužnika KOZMO</w:t>
      </w:r>
      <w:r w:rsidR="0089065E">
        <w:t xml:space="preserve"> </w:t>
      </w:r>
      <w:r w:rsidR="00AB0DA5">
        <w:t>j.</w:t>
      </w:r>
      <w:r w:rsidR="004018F3">
        <w:t>d.o.o.</w:t>
      </w:r>
      <w:r w:rsidR="00552216">
        <w:t>,</w:t>
      </w:r>
      <w:r w:rsidR="00D07ECC">
        <w:t xml:space="preserve"> OIB:</w:t>
      </w:r>
      <w:r w:rsidR="00B908CA">
        <w:t xml:space="preserve"> </w:t>
      </w:r>
      <w:r w:rsidR="00870D5A">
        <w:t>32715787780</w:t>
      </w:r>
      <w:r w:rsidR="00D07ECC">
        <w:t xml:space="preserve"> s</w:t>
      </w:r>
      <w:r w:rsidR="00B71B33">
        <w:t>a sjedišt</w:t>
      </w:r>
      <w:r w:rsidR="00AB0DA5">
        <w:t>em u Kralja Tomislava 66, 48260 Križevci</w:t>
      </w:r>
      <w:r w:rsidR="00247894">
        <w:t>,</w:t>
      </w:r>
      <w:r w:rsidR="00C00E26">
        <w:t xml:space="preserve"> dana 05. veljače</w:t>
      </w:r>
      <w:r w:rsidR="00A27B3C">
        <w:t xml:space="preserve"> 2016</w:t>
      </w:r>
      <w:r w:rsidR="00920620">
        <w:t>. godine temeljem čl. 430. Stečajnog zakona ("Narodne novine" 71/15, u da</w:t>
      </w:r>
      <w:r w:rsidR="00C00E26">
        <w:t>ljnjem tekstu SZ) objavljuje sl</w:t>
      </w:r>
      <w:r w:rsidR="00920620">
        <w:t>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 dužnika</w:t>
      </w:r>
      <w:r w:rsidR="00AB0DA5" w:rsidRPr="00AB0DA5">
        <w:t xml:space="preserve"> </w:t>
      </w:r>
      <w:r w:rsidR="00870D5A">
        <w:t>KOZMO j.d.o.o., OIB: 32715787780</w:t>
      </w:r>
      <w:r w:rsidR="00AB0DA5">
        <w:t xml:space="preserve"> sa sjedištem u Kralja Tomislava 66, 48260 Križevci</w:t>
      </w:r>
      <w:r w:rsidR="00552216">
        <w:t>,</w:t>
      </w:r>
      <w:r w:rsidR="002E00D7">
        <w:t xml:space="preserve"> </w:t>
      </w:r>
      <w:r w:rsidR="00B82432">
        <w:t>iznosi</w:t>
      </w:r>
      <w:r w:rsidR="00870D5A">
        <w:t xml:space="preserve"> </w:t>
      </w:r>
      <w:r w:rsidR="00AB0DA5">
        <w:t xml:space="preserve">9.102,05 </w:t>
      </w:r>
      <w:r w:rsidR="0020506B">
        <w:t>kn.</w:t>
      </w:r>
    </w:p>
    <w:p w:rsidRDefault="0020506B" w:rsidP="008C6ED6" w:rsidR="0020506B">
      <w:pPr>
        <w:jc w:val="both"/>
      </w:pPr>
    </w:p>
    <w:p w:rsidRDefault="00950A22" w:rsidP="008C6ED6" w:rsidR="0020506B">
      <w:pPr>
        <w:jc w:val="both"/>
      </w:pPr>
      <w:r>
        <w:tab/>
        <w:t xml:space="preserve">II/ Poziva se direktor </w:t>
      </w:r>
      <w:r w:rsidR="002E00D7">
        <w:t>dužnika</w:t>
      </w:r>
      <w:r w:rsidR="00AB0DA5">
        <w:t xml:space="preserve"> Gabrijela Ocvirek</w:t>
      </w:r>
      <w:r w:rsidR="00D63AC0">
        <w:t>,</w:t>
      </w:r>
      <w:r w:rsidR="00AB0DA5">
        <w:t xml:space="preserve"> iz Drljanovca</w:t>
      </w:r>
      <w:r w:rsidR="0089065E">
        <w:t>,</w:t>
      </w:r>
      <w:r w:rsidR="00AB0DA5">
        <w:t xml:space="preserve"> Drljanovec</w:t>
      </w:r>
      <w:r w:rsidR="00870D5A">
        <w:t xml:space="preserve"> 141, OIB: 16346727918</w:t>
      </w:r>
      <w:r w:rsidR="00BC0702">
        <w:t>,</w:t>
      </w:r>
      <w:r w:rsidR="00FC6F90">
        <w:t xml:space="preserve"> </w:t>
      </w:r>
      <w:r w:rsidR="00E05A30">
        <w:t>da</w:t>
      </w:r>
      <w:r w:rsidR="00247894">
        <w:t xml:space="preserve"> </w:t>
      </w:r>
      <w:r w:rsidR="0020506B"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950A22" w:rsidP="008C6ED6" w:rsidR="0020506B">
      <w:pPr>
        <w:jc w:val="both"/>
      </w:pPr>
      <w:r>
        <w:tab/>
        <w:t xml:space="preserve">III/ Upozorava se direktor </w:t>
      </w:r>
      <w:r w:rsidR="0020506B"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AB0DA5">
        <w:rPr>
          <w:lang w:val="hr-HR"/>
        </w:rPr>
        <w:t>Dana 22</w:t>
      </w:r>
      <w:r w:rsidR="004018F3">
        <w:rPr>
          <w:lang w:val="hr-HR"/>
        </w:rPr>
        <w:t>.</w:t>
      </w:r>
      <w:r w:rsidR="00BC0702">
        <w:rPr>
          <w:lang w:val="hr-HR"/>
        </w:rPr>
        <w:t xml:space="preserve"> siječnja 2016</w:t>
      </w:r>
      <w:r>
        <w:rPr>
          <w:lang w:val="hr-HR"/>
        </w:rPr>
        <w:t>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Podružnica Varaždin</w:t>
      </w:r>
      <w:r w:rsidR="003A55C9">
        <w:rPr>
          <w:lang w:val="hr-HR"/>
        </w:rPr>
        <w:t xml:space="preserve"> podnio je prijedlog </w:t>
      </w:r>
      <w:r>
        <w:rPr>
          <w:lang w:val="hr-HR"/>
        </w:rPr>
        <w:t>za otvaranje stečajnog postupka nad dužnikom</w:t>
      </w:r>
      <w:r w:rsidR="00AB0DA5" w:rsidRPr="00AB0DA5">
        <w:t xml:space="preserve"> </w:t>
      </w:r>
      <w:r w:rsidR="00870D5A">
        <w:t>KOZMO j.d.o.o., OIB: 32715787780</w:t>
      </w:r>
      <w:r w:rsidR="00AB0DA5">
        <w:t xml:space="preserve"> sa sjedištem u Kralja Tomislava 66, 48260 Križevci</w:t>
      </w:r>
      <w:r w:rsidR="0089065E">
        <w:t xml:space="preserve">, </w:t>
      </w:r>
      <w:r>
        <w:t>navodeći da du</w:t>
      </w:r>
      <w:r w:rsidR="00B82432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AB0DA5">
        <w:t xml:space="preserve"> 9.102,05</w:t>
      </w:r>
      <w:r w:rsidR="004018F3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C00E26">
        <w:rPr>
          <w:lang w:val="hr-HR"/>
        </w:rPr>
        <w:t>05</w:t>
      </w:r>
      <w:r w:rsidR="002E00D7">
        <w:rPr>
          <w:lang w:val="hr-HR"/>
        </w:rPr>
        <w:t>.</w:t>
      </w:r>
      <w:r w:rsidR="00C00E26">
        <w:rPr>
          <w:lang w:val="hr-HR"/>
        </w:rPr>
        <w:t xml:space="preserve"> veljače</w:t>
      </w:r>
      <w:r w:rsidR="00A27B3C">
        <w:rPr>
          <w:lang w:val="hr-HR"/>
        </w:rPr>
        <w:t xml:space="preserve">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92167C" w:rsidR="0092167C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>
      <w:pPr>
        <w:outlineLvl w:val="0"/>
      </w:pPr>
      <w:r>
        <w:t>- e-Oglasna ploča suda</w:t>
      </w:r>
    </w:p>
    <w:sectPr w:rsidSect="00870D5A" w:rsidR="005B010B">
      <w:headerReference w:type="default" r:id="rId10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C6C" w:rsidP="007F64E0" w:rsidR="00FC6C6C">
      <w:r>
        <w:separator/>
      </w:r>
    </w:p>
  </w:endnote>
  <w:endnote w:id="0" w:type="continuationSeparator">
    <w:p w:rsidRDefault="00FC6C6C" w:rsidP="007F64E0" w:rsidR="00FC6C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C6C" w:rsidP="007F64E0" w:rsidR="00FC6C6C">
      <w:r>
        <w:separator/>
      </w:r>
    </w:p>
  </w:footnote>
  <w:footnote w:id="0" w:type="continuationSeparator">
    <w:p w:rsidRDefault="00FC6C6C" w:rsidP="007F64E0" w:rsidR="00FC6C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AB0DA5">
      <w:rPr>
        <w:lang w:val="hr-HR"/>
      </w:rPr>
      <w:t>110</w:t>
    </w:r>
    <w:r w:rsidRPr="00F20BF1">
      <w:rPr>
        <w:lang w:val="hr-HR"/>
      </w:rPr>
      <w:t>/1</w:t>
    </w:r>
    <w:r w:rsidR="00BC0702">
      <w:rPr>
        <w:lang w:val="hr-HR"/>
      </w:rPr>
      <w:t>6</w:t>
    </w:r>
    <w:r w:rsidRPr="00F20BF1">
      <w:rPr>
        <w:lang w:val="hr-HR"/>
      </w:rPr>
      <w:t>-</w:t>
    </w:r>
    <w:r w:rsidR="006B1282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63AC0" w:rsidRPr="00D63AC0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193D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14AB"/>
    <w:rsid w:val="00074188"/>
    <w:rsid w:val="00075B97"/>
    <w:rsid w:val="00080232"/>
    <w:rsid w:val="00085FFE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19FC"/>
    <w:rsid w:val="0013334B"/>
    <w:rsid w:val="00134293"/>
    <w:rsid w:val="00135007"/>
    <w:rsid w:val="00144B03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45E8"/>
    <w:rsid w:val="001D5567"/>
    <w:rsid w:val="001E274D"/>
    <w:rsid w:val="001E31BD"/>
    <w:rsid w:val="001E50A7"/>
    <w:rsid w:val="001E5159"/>
    <w:rsid w:val="001F29A5"/>
    <w:rsid w:val="001F3DEA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3536"/>
    <w:rsid w:val="002B52F0"/>
    <w:rsid w:val="002B6FA1"/>
    <w:rsid w:val="002C0DF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17D6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34DD5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A55C9"/>
    <w:rsid w:val="003B1563"/>
    <w:rsid w:val="003B18C6"/>
    <w:rsid w:val="003B40B6"/>
    <w:rsid w:val="003B4DBA"/>
    <w:rsid w:val="003B5FC9"/>
    <w:rsid w:val="003D181B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18F3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60EE0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4DB7"/>
    <w:rsid w:val="004D5B9C"/>
    <w:rsid w:val="004E1BDB"/>
    <w:rsid w:val="004E376A"/>
    <w:rsid w:val="004E40D1"/>
    <w:rsid w:val="004F3AC6"/>
    <w:rsid w:val="00500AD5"/>
    <w:rsid w:val="005055DE"/>
    <w:rsid w:val="00505C4A"/>
    <w:rsid w:val="00506DBB"/>
    <w:rsid w:val="00513C75"/>
    <w:rsid w:val="00524FBA"/>
    <w:rsid w:val="00525635"/>
    <w:rsid w:val="0053243C"/>
    <w:rsid w:val="005338C2"/>
    <w:rsid w:val="00546ABA"/>
    <w:rsid w:val="00552216"/>
    <w:rsid w:val="00557179"/>
    <w:rsid w:val="005654C5"/>
    <w:rsid w:val="00571A98"/>
    <w:rsid w:val="00576154"/>
    <w:rsid w:val="00577D16"/>
    <w:rsid w:val="00581504"/>
    <w:rsid w:val="0058378D"/>
    <w:rsid w:val="00584D21"/>
    <w:rsid w:val="00590C55"/>
    <w:rsid w:val="00590E9F"/>
    <w:rsid w:val="005945CA"/>
    <w:rsid w:val="005A3AE1"/>
    <w:rsid w:val="005B010B"/>
    <w:rsid w:val="005B2F25"/>
    <w:rsid w:val="005B773A"/>
    <w:rsid w:val="005C0132"/>
    <w:rsid w:val="005C3D07"/>
    <w:rsid w:val="005C45AF"/>
    <w:rsid w:val="005C5AF6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4309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73E15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40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16C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C642B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6F16"/>
    <w:rsid w:val="007F7392"/>
    <w:rsid w:val="00803CC5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3284"/>
    <w:rsid w:val="008349C9"/>
    <w:rsid w:val="00836BB4"/>
    <w:rsid w:val="00836F30"/>
    <w:rsid w:val="008374EE"/>
    <w:rsid w:val="0083759D"/>
    <w:rsid w:val="00837D5B"/>
    <w:rsid w:val="00854F65"/>
    <w:rsid w:val="00864126"/>
    <w:rsid w:val="00864DE5"/>
    <w:rsid w:val="00865A52"/>
    <w:rsid w:val="00870D5A"/>
    <w:rsid w:val="0087591F"/>
    <w:rsid w:val="00880E4A"/>
    <w:rsid w:val="008824FC"/>
    <w:rsid w:val="00882E55"/>
    <w:rsid w:val="0088422A"/>
    <w:rsid w:val="00887C57"/>
    <w:rsid w:val="0089065E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167C"/>
    <w:rsid w:val="009221A1"/>
    <w:rsid w:val="00923900"/>
    <w:rsid w:val="0092521A"/>
    <w:rsid w:val="009257DA"/>
    <w:rsid w:val="00933A7E"/>
    <w:rsid w:val="009375B5"/>
    <w:rsid w:val="00937974"/>
    <w:rsid w:val="00941A06"/>
    <w:rsid w:val="009461A8"/>
    <w:rsid w:val="00947BB6"/>
    <w:rsid w:val="00950A22"/>
    <w:rsid w:val="00951894"/>
    <w:rsid w:val="00955652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27B3C"/>
    <w:rsid w:val="00A334D6"/>
    <w:rsid w:val="00A40641"/>
    <w:rsid w:val="00A412DF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0DA5"/>
    <w:rsid w:val="00AB14D1"/>
    <w:rsid w:val="00AB157E"/>
    <w:rsid w:val="00AB7B93"/>
    <w:rsid w:val="00AC223D"/>
    <w:rsid w:val="00AD0870"/>
    <w:rsid w:val="00AD43A6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98A"/>
    <w:rsid w:val="00B14BE8"/>
    <w:rsid w:val="00B16CA0"/>
    <w:rsid w:val="00B17F04"/>
    <w:rsid w:val="00B24B0E"/>
    <w:rsid w:val="00B25788"/>
    <w:rsid w:val="00B37591"/>
    <w:rsid w:val="00B416DA"/>
    <w:rsid w:val="00B41B30"/>
    <w:rsid w:val="00B41C36"/>
    <w:rsid w:val="00B462F7"/>
    <w:rsid w:val="00B60F6A"/>
    <w:rsid w:val="00B61DDF"/>
    <w:rsid w:val="00B64251"/>
    <w:rsid w:val="00B64E05"/>
    <w:rsid w:val="00B64F44"/>
    <w:rsid w:val="00B66E24"/>
    <w:rsid w:val="00B6713B"/>
    <w:rsid w:val="00B674CD"/>
    <w:rsid w:val="00B71B33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706"/>
    <w:rsid w:val="00BB6A46"/>
    <w:rsid w:val="00BC0702"/>
    <w:rsid w:val="00BC350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BF4AB1"/>
    <w:rsid w:val="00C00E26"/>
    <w:rsid w:val="00C020D8"/>
    <w:rsid w:val="00C0397A"/>
    <w:rsid w:val="00C0676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3AC0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2821"/>
    <w:rsid w:val="00CD4F45"/>
    <w:rsid w:val="00CD6518"/>
    <w:rsid w:val="00CE1C52"/>
    <w:rsid w:val="00CE2C44"/>
    <w:rsid w:val="00CE4A11"/>
    <w:rsid w:val="00CF5E9E"/>
    <w:rsid w:val="00D00FCD"/>
    <w:rsid w:val="00D07ECC"/>
    <w:rsid w:val="00D14927"/>
    <w:rsid w:val="00D16072"/>
    <w:rsid w:val="00D20544"/>
    <w:rsid w:val="00D21018"/>
    <w:rsid w:val="00D2316B"/>
    <w:rsid w:val="00D2435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AC0"/>
    <w:rsid w:val="00D63C3B"/>
    <w:rsid w:val="00D63C57"/>
    <w:rsid w:val="00D64A61"/>
    <w:rsid w:val="00D73C4B"/>
    <w:rsid w:val="00D75734"/>
    <w:rsid w:val="00D83E3D"/>
    <w:rsid w:val="00D858FE"/>
    <w:rsid w:val="00D8641F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5A30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2124"/>
    <w:rsid w:val="00ED375D"/>
    <w:rsid w:val="00ED66D1"/>
    <w:rsid w:val="00EE38A3"/>
    <w:rsid w:val="00EE5B0F"/>
    <w:rsid w:val="00EF3998"/>
    <w:rsid w:val="00EF3B38"/>
    <w:rsid w:val="00F04E61"/>
    <w:rsid w:val="00F053C6"/>
    <w:rsid w:val="00F05568"/>
    <w:rsid w:val="00F1002E"/>
    <w:rsid w:val="00F11670"/>
    <w:rsid w:val="00F138C4"/>
    <w:rsid w:val="00F20BF1"/>
    <w:rsid w:val="00F23525"/>
    <w:rsid w:val="00F27478"/>
    <w:rsid w:val="00F304B7"/>
    <w:rsid w:val="00F309D9"/>
    <w:rsid w:val="00F34EC9"/>
    <w:rsid w:val="00F35046"/>
    <w:rsid w:val="00F37373"/>
    <w:rsid w:val="00F37D1D"/>
    <w:rsid w:val="00F43D61"/>
    <w:rsid w:val="00F5025F"/>
    <w:rsid w:val="00F57996"/>
    <w:rsid w:val="00F57A4A"/>
    <w:rsid w:val="00F61790"/>
    <w:rsid w:val="00F6516D"/>
    <w:rsid w:val="00F67A4F"/>
    <w:rsid w:val="00F70D41"/>
    <w:rsid w:val="00F71BB3"/>
    <w:rsid w:val="00F74EA8"/>
    <w:rsid w:val="00F75537"/>
    <w:rsid w:val="00F76208"/>
    <w:rsid w:val="00F84BFC"/>
    <w:rsid w:val="00F92392"/>
    <w:rsid w:val="00F928AB"/>
    <w:rsid w:val="00F93CB7"/>
    <w:rsid w:val="00FA4BFC"/>
    <w:rsid w:val="00FA4EAA"/>
    <w:rsid w:val="00FB5A0F"/>
    <w:rsid w:val="00FC4375"/>
    <w:rsid w:val="00FC6C6C"/>
    <w:rsid w:val="00FC6F90"/>
    <w:rsid w:val="00FC78BD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63A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3A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3A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A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A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63A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3A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3A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A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A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St-110/2016</izvorni_sadrzaj>
    <derivirana_varijabla naziv="DomainObject.Predmet.OznakaBroj_1">St-110/2016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KOZMO jednostavno društvo s ograničenom odgovornošću za usluge</izvorni_sadrzaj>
    <derivirana_varijabla naziv="DomainObject.Predmet.ProtustrankaFormated_1">  KOZMO jednostavno društvo s ograničenom odgovornošću za usluge</derivirana_varijabla>
  </DomainObject.Predmet.ProtustrankaFormated>
  <DomainObject.Predmet.ProtustrankaFormatedOIB>
    <izvorni_sadrzaj>  KOZMO jednostavno društvo s ograničenom odgovornošću za usluge, OIB 32715787780</izvorni_sadrzaj>
    <derivirana_varijabla naziv="DomainObject.Predmet.ProtustrankaFormatedOIB_1">  KOZMO jednostavno društvo s ograničenom odgovornošću za usluge, OIB 32715787780</derivirana_varijabla>
  </DomainObject.Predmet.ProtustrankaFormatedOIB>
  <DomainObject.Predmet.ProtustrankaFormatedWithAdress>
    <izvorni_sadrzaj> KOZMO jednostavno društvo s ograničenom odgovornošću za usluge, Kralja Tomislava 66, 48260 Križevci</izvorni_sadrzaj>
    <derivirana_varijabla naziv="DomainObject.Predmet.ProtustrankaFormatedWithAdress_1"> KOZMO jednostavno društvo s ograničenom odgovornošću za usluge, Kralja Tomislava 66, 48260 Križevci</derivirana_varijabla>
  </DomainObject.Predmet.ProtustrankaFormatedWithAdress>
  <DomainObject.Predmet.ProtustrankaFormatedWithAdressOIB>
    <izvorni_sadrzaj> KOZMO jednostavno društvo s ograničenom odgovornošću za usluge, OIB 32715787780, Kralja Tomislava 66, 48260 Križevci</izvorni_sadrzaj>
    <derivirana_varijabla naziv="DomainObject.Predmet.ProtustrankaFormatedWithAdressOIB_1"> KOZMO jednostavno društvo s ograničenom odgovornošću za usluge, OIB 32715787780, Kralja Tomislava 66, 48260 Križevci</derivirana_varijabla>
  </DomainObject.Predmet.ProtustrankaFormatedWithAdressOIB>
  <DomainObject.Predmet.ProtustrankaWithAdress>
    <izvorni_sadrzaj>KOZMO jednostavno društvo s ograničenom odgovornošću za usluge Kralja Tomislava 66, 48260 Križevci</izvorni_sadrzaj>
    <derivirana_varijabla naziv="DomainObject.Predmet.ProtustrankaWithAdress_1">KOZMO jednostavno društvo s ograničenom odgovornošću za usluge Kralja Tomislava 66, 48260 Križevci</derivirana_varijabla>
  </DomainObject.Predmet.ProtustrankaWithAdress>
  <DomainObject.Predmet.ProtustrankaWithAdressOIB>
    <izvorni_sadrzaj>KOZMO jednostavno društvo s ograničenom odgovornošću za usluge, OIB 32715787780, Kralja Tomislava 66, 48260 Križevci</izvorni_sadrzaj>
    <derivirana_varijabla naziv="DomainObject.Predmet.ProtustrankaWithAdressOIB_1">KOZMO jednostavno društvo s ograničenom odgovornošću za usluge, OIB 32715787780, Kralja Tomislava 66, 48260 Križevci</derivirana_varijabla>
  </DomainObject.Predmet.ProtustrankaWithAdressOIB>
  <DomainObject.Predmet.ProtustrankaNazivFormated>
    <izvorni_sadrzaj>KOZMO jednostavno društvo s ograničenom odgovornošću za usluge</izvorni_sadrzaj>
    <derivirana_varijabla naziv="DomainObject.Predmet.ProtustrankaNazivFormated_1">KOZMO jednostavno društvo s ograničenom odgovornošću za usluge</derivirana_varijabla>
  </DomainObject.Predmet.ProtustrankaNazivFormated>
  <DomainObject.Predmet.ProtustrankaNazivFormatedOIB>
    <izvorni_sadrzaj>KOZMO jednostavno društvo s ograničenom odgovornošću za usluge, OIB 32715787780</izvorni_sadrzaj>
    <derivirana_varijabla naziv="DomainObject.Predmet.ProtustrankaNazivFormatedOIB_1">KOZMO jednostavno društvo s ograničenom odgovornošću za usluge, OIB 32715787780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9102.05</izvorni_sadrzaj>
    <derivirana_varijabla naziv="DomainObject.Predmet.TrenutnaVrijednost_1">9102.05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KOZMO jednostavno društvo s ograničenom odgovornošću za usluge</item>
    </izvorni_sadrzaj>
    <derivirana_varijabla naziv="DomainObject.Predmet.ProtuStrankaListFormated_1">
      <item>KOZMO jednostavno društvo s ograničenom odgovornošću za usluge</item>
    </derivirana_varijabla>
  </DomainObject.Predmet.ProtuStrankaListFormated>
  <DomainObject.Predmet.ProtuStrankaListFormatedOIB>
    <izvorni_sadrzaj>
      <item>KOZMO jednostavno društvo s ograničenom odgovornošću za usluge, OIB 32715787780</item>
    </izvorni_sadrzaj>
    <derivirana_varijabla naziv="DomainObject.Predmet.ProtuStrankaListFormatedOIB_1">
      <item>KOZMO jednostavno društvo s ograničenom odgovornošću za usluge, OIB 32715787780</item>
    </derivirana_varijabla>
  </DomainObject.Predmet.ProtuStrankaListFormatedOIB>
  <DomainObject.Predmet.ProtuStrankaListFormatedWithAdress>
    <izvorni_sadrzaj>
      <item>KOZMO jednostavno društvo s ograničenom odgovornošću za usluge, Kralja Tomislava 66, 48260 Križevci</item>
    </izvorni_sadrzaj>
    <derivirana_varijabla naziv="DomainObject.Predmet.ProtuStrankaListFormatedWithAdress_1">
      <item>KOZMO jednostavno društvo s ograničenom odgovornošću za usluge, Kralja Tomislava 66, 48260 Križevci</item>
    </derivirana_varijabla>
  </DomainObject.Predmet.ProtuStrankaListFormatedWithAdress>
  <DomainObject.Predmet.ProtuStrankaListFormatedWithAdressOIB>
    <izvorni_sadrzaj>
      <item>KOZMO jednostavno društvo s ograničenom odgovornošću za usluge, OIB 32715787780, Kralja Tomislava 66, 48260 Križevci</item>
    </izvorni_sadrzaj>
    <derivirana_varijabla naziv="DomainObject.Predmet.ProtuStrankaListFormatedWithAdressOIB_1">
      <item>KOZMO jednostavno društvo s ograničenom odgovornošću za usluge, OIB 32715787780, Kralja Tomislava 66, 48260 Križevci</item>
    </derivirana_varijabla>
  </DomainObject.Predmet.ProtuStrankaListFormatedWithAdressOIB>
  <DomainObject.Predmet.ProtuStrankaListNazivFormated>
    <izvorni_sadrzaj>
      <item>KOZMO jednostavno društvo s ograničenom odgovornošću za usluge</item>
    </izvorni_sadrzaj>
    <derivirana_varijabla naziv="DomainObject.Predmet.ProtuStrankaListNazivFormated_1">
      <item>KOZMO jednostavno društvo s ograničenom odgovornošću za usluge</item>
    </derivirana_varijabla>
  </DomainObject.Predmet.ProtuStrankaListNazivFormated>
  <DomainObject.Predmet.ProtuStrankaListNazivFormatedOIB>
    <izvorni_sadrzaj>
      <item>KOZMO jednostavno društvo s ograničenom odgovornošću za usluge, OIB 32715787780</item>
    </izvorni_sadrzaj>
    <derivirana_varijabla naziv="DomainObject.Predmet.ProtuStrankaListNazivFormatedOIB_1">
      <item>KOZMO jednostavno društvo s ograničenom odgovornošću za usluge, OIB 32715787780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KOZMO jednostavno društvo s ograničenom odgovornošću za usluge</izvorni_sadrzaj>
    <derivirana_varijabla naziv="DomainObject.Predmet.ProtustrankaIDrugi_1">KOZMO jednostavno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KOZMO jednostavno društvo s ograničenom odgovornošću za usluge, OIB 32715787780, Kralja Tomislava 66, 48260 Križevci</izvorni_sadrzaj>
    <derivirana_varijabla naziv="DomainObject.Predmet.ProtustrankaIDrugiAdressOIB_1">KOZMO jednostavno društvo s ograničenom odgovornošću za usluge, OIB 32715787780, Kralja Tomislava 66,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KOZMO jednostavno društvo s ograničenom odgovornošću za usluge</item>
      <item>E-oglasna ploča</item>
      <item>Sudski registar</item>
    </izvorni_sadrzaj>
    <derivirana_varijabla naziv="DomainObject.Predmet.SudioniciListNaziv_1">
      <item>Financijska agencija</item>
      <item>KOZMO jednostavno društvo s ograničenom odgovornošću za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KOZMO jednostavno društvo s ograničenom odgovornošću za usluge, OIB 32715787780, Kralja Tomislava 66,48260 Križevci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KOZMO jednostavno društvo s ograničenom odgovornošću za usluge, OIB 32715787780, Kralja Tomislava 66,48260 Križevci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32715787780</item>
      <item>, OIB null</item>
      <item>, OIB null</item>
    </izvorni_sadrzaj>
    <derivirana_varijabla naziv="DomainObject.Predmet.SudioniciListNazivOIB_1">
      <item>, OIB 85821130368</item>
      <item>, OIB 32715787780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2D0B57-C6C2-4AE4-A123-6A717540AF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464</properties:Words>
  <properties:Characters>2493</properties:Characters>
  <properties:Lines>70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2016-02-05T11:39:00Z</dcterms:created>
  <dc:creator>user</dc:creator>
  <cp:lastModifiedBy>Maja Marčec</cp:lastModifiedBy>
  <cp:lastPrinted>2016-02-05T11:40:00Z</cp:lastPrinted>
  <dcterms:modified xmlns:xsi="http://www.w3.org/2001/XMLSchema-instance" xsi:type="dcterms:W3CDTF">2016-02-05T12:05:00Z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