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969c" w14:paraId="f08969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</w:t>
      </w:r>
      <w:r w:rsidR="007B704F">
        <w:rPr>
          <w:rFonts w:hAnsi="Times New Roman" w:ascii="Times New Roman"/>
          <w:b/>
          <w:sz w:val="24"/>
          <w:szCs w:val="24"/>
        </w:rPr>
        <w:t>2</w:t>
      </w:r>
      <w:r w:rsidR="00824CEF">
        <w:rPr>
          <w:rFonts w:hAnsi="Times New Roman" w:ascii="Times New Roman"/>
          <w:b/>
          <w:sz w:val="24"/>
          <w:szCs w:val="24"/>
        </w:rPr>
        <w:t>14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7B704F">
        <w:rPr>
          <w:rFonts w:hAnsi="Times New Roman" w:ascii="Times New Roman"/>
        </w:rPr>
        <w:t>2</w:t>
      </w:r>
      <w:r w:rsidR="00824CEF">
        <w:rPr>
          <w:rFonts w:hAnsi="Times New Roman" w:ascii="Times New Roman"/>
        </w:rPr>
        <w:t>14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64720">
        <w:rPr>
          <w:rFonts w:hAnsi="Times New Roman" w:ascii="Times New Roman"/>
        </w:rPr>
        <w:t xml:space="preserve"> </w:t>
      </w:r>
      <w:r w:rsidR="00824CEF" w:rsidRPr="00824CEF">
        <w:rPr>
          <w:rFonts w:hAnsi="Times New Roman" w:ascii="Times New Roman"/>
        </w:rPr>
        <w:t>Prvi punkt d.o.o.  - u likvidaciji</w:t>
      </w:r>
      <w:r w:rsidR="00B64720" w:rsidRPr="00B64720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 xml:space="preserve"> iz </w:t>
      </w:r>
      <w:r w:rsidR="00824CE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824CEF">
        <w:rPr>
          <w:rFonts w:hAnsi="Times New Roman" w:ascii="Times New Roman"/>
        </w:rPr>
        <w:t xml:space="preserve"> </w:t>
      </w:r>
      <w:r w:rsidR="00824CEF" w:rsidRPr="00824CEF">
        <w:rPr>
          <w:rFonts w:hAnsi="Times New Roman" w:ascii="Times New Roman"/>
        </w:rPr>
        <w:t>22041371442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2473D9"/>
    <w:rsid w:val="003A4EEE"/>
    <w:rsid w:val="00517E91"/>
    <w:rsid w:val="00551FC1"/>
    <w:rsid w:val="005A4E46"/>
    <w:rsid w:val="005B4B90"/>
    <w:rsid w:val="005E51D7"/>
    <w:rsid w:val="00605679"/>
    <w:rsid w:val="006939CC"/>
    <w:rsid w:val="006B0621"/>
    <w:rsid w:val="00716ACC"/>
    <w:rsid w:val="0076105C"/>
    <w:rsid w:val="00790CDF"/>
    <w:rsid w:val="007B704F"/>
    <w:rsid w:val="00824CEF"/>
    <w:rsid w:val="00956F72"/>
    <w:rsid w:val="00A45276"/>
    <w:rsid w:val="00A655F3"/>
    <w:rsid w:val="00AF09CD"/>
    <w:rsid w:val="00B64720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3D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3D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3D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3D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3D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3D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3D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3D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St-6214/2015-4</izvorni_sadrzaj>
    <derivirana_varijabla naziv="DomainObject.Oznaka_1">St-6214/2015-4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St-6214/2015</izvorni_sadrzaj>
    <derivirana_varijabla naziv="DomainObject.Predmet.OznakaBroj_1">St-6214/2015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punkt d.o.o.  - u likvidaciji zastupanog po punomoćniku Snježana Posavec Mitrov</izvorni_sadrzaj>
    <derivirana_varijabla naziv="DomainObject.Predmet.ProtustrankaFormated_1">  Prvi punkt d.o.o.  - u likvidaciji zastupanog po punomoćniku Snježana Posavec Mitrov</derivirana_varijabla>
  </DomainObject.Predmet.ProtustrankaFormated>
  <DomainObject.Predmet.ProtustrankaFormatedOIB>
    <izvorni_sadrzaj>  Prvi punkt d.o.o.  - u likvidaciji, OIB 22041371442 zastupanog po punomoćniku Snježana Posavec Mitrov</izvorni_sadrzaj>
    <derivirana_varijabla naziv="DomainObject.Predmet.ProtustrankaFormatedOIB_1">  Prvi punkt d.o.o.  - u likvidaciji, OIB 22041371442 zastupanog po punomoćniku Snježana Posavec Mitrov</derivirana_varijabla>
  </DomainObject.Predmet.ProtustrankaFormatedOIB>
  <DomainObject.Predmet.ProtustrankaFormatedWithAdress>
    <izvorni_sadrzaj> Prvi punkt d.o.o.  - u likvidaciji, Draškovićeva 82, 10000 Zagreb zastupanog po punomoćniku Snježana Posavec Mitrov</izvorni_sadrzaj>
    <derivirana_varijabla naziv="DomainObject.Predmet.ProtustrankaFormatedWithAdress_1"> Prvi punkt d.o.o.  - u likvidaciji, Draškovićeva 82, 10000 Zagreb zastupanog po punomoćniku Snježana Posavec Mitrov</derivirana_varijabla>
  </DomainObject.Predmet.ProtustrankaFormatedWithAdress>
  <DomainObject.Predmet.ProtustrankaFormatedWithAdressOIB>
    <izvorni_sadrzaj> Prvi punkt d.o.o.  - u likvidaciji, OIB 22041371442, Draškovićeva 82, 10000 Zagreb zastupanog po punomoćniku Snježana Posavec Mitrov</izvorni_sadrzaj>
    <derivirana_varijabla naziv="DomainObject.Predmet.ProtustrankaFormatedWithAdressOIB_1"> Prvi punkt d.o.o.  - u likvidaciji, OIB 22041371442, Draškovićeva 82, 10000 Zagreb zastupanog po punomoćniku Snježana Posavec Mitrov</derivirana_varijabla>
  </DomainObject.Predmet.ProtustrankaFormatedWithAdressOIB>
  <DomainObject.Predmet.ProtustrankaWithAdress>
    <izvorni_sadrzaj>Prvi punkt d.o.o.  - u likvidaciji Draškovićeva 82, 10000 Zagreb</izvorni_sadrzaj>
    <derivirana_varijabla naziv="DomainObject.Predmet.ProtustrankaWithAdress_1">Prvi punkt d.o.o.  - u likvidaciji Draškovićeva 82, 10000 Zagreb</derivirana_varijabla>
  </DomainObject.Predmet.ProtustrankaWithAdress>
  <DomainObject.Predmet.ProtustrankaWithAdressOIB>
    <izvorni_sadrzaj>Prvi punkt d.o.o.  - u likvidaciji, OIB 22041371442, Draškovićeva 82, 10000 Zagreb</izvorni_sadrzaj>
    <derivirana_varijabla naziv="DomainObject.Predmet.ProtustrankaWithAdressOIB_1">Prvi punkt d.o.o.  - u likvidaciji, OIB 22041371442, Draškovićeva 82, 10000 Zagreb</derivirana_varijabla>
  </DomainObject.Predmet.ProtustrankaWithAdressOIB>
  <DomainObject.Predmet.ProtustrankaNazivFormated>
    <izvorni_sadrzaj>Prvi punkt d.o.o.  - u likvidaciji</izvorni_sadrzaj>
    <derivirana_varijabla naziv="DomainObject.Predmet.ProtustrankaNazivFormated_1">Prvi punkt d.o.o.  - u likvidaciji</derivirana_varijabla>
  </DomainObject.Predmet.ProtustrankaNazivFormated>
  <DomainObject.Predmet.ProtustrankaNazivFormatedOIB>
    <izvorni_sadrzaj>Prvi punkt d.o.o.  - u likvidaciji, OIB 22041371442</izvorni_sadrzaj>
    <derivirana_varijabla naziv="DomainObject.Predmet.ProtustrankaNazivFormatedOIB_1">Prvi punkt d.o.o.  - u likvidaciji, OIB 22041371442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punkt d.o.o.  - u likvidaciji zastupanog po punomoćniku Snježana Posavec Mitrov</item>
    </izvorni_sadrzaj>
    <derivirana_varijabla naziv="DomainObject.Predmet.ProtuStrankaListFormated_1">
      <item>Prvi punkt d.o.o.  - u likvidaciji zastupanog po punomoćniku Snježana Posavec Mitrov</item>
    </derivirana_varijabla>
  </DomainObject.Predmet.ProtuStrankaListFormated>
  <DomainObject.Predmet.ProtuStrankaListFormatedOIB>
    <izvorni_sadrzaj>
      <item>Prvi punkt d.o.o.  - u likvidaciji, OIB 22041371442 zastupanog po punomoćniku Snježana Posavec Mitrov</item>
    </izvorni_sadrzaj>
    <derivirana_varijabla naziv="DomainObject.Predmet.ProtuStrankaListFormatedOIB_1">
      <item>Prvi punkt d.o.o.  - u likvidaciji, OIB 22041371442 zastupanog po punomoćniku Snježana Posavec Mitrov</item>
    </derivirana_varijabla>
  </DomainObject.Predmet.ProtuStrankaListFormatedOIB>
  <DomainObject.Predmet.ProtuStrankaListFormatedWithAdress>
    <izvorni_sadrzaj>
      <item>Prvi punkt d.o.o.  - u likvidaciji, Draškovićeva 82, 10000 Zagreb zastupanog po punomoćniku Snježana Posavec Mitrov</item>
    </izvorni_sadrzaj>
    <derivirana_varijabla naziv="DomainObject.Predmet.ProtuStrankaListFormatedWithAdress_1">
      <item>Prvi punkt d.o.o.  - u likvidaciji, Draškovićeva 82, 10000 Zagreb zastupanog po punomoćniku Snježana Posavec Mitrov</item>
    </derivirana_varijabla>
  </DomainObject.Predmet.ProtuStrankaListFormatedWithAdress>
  <DomainObject.Predmet.ProtuStrankaListFormatedWithAdressOIB>
    <izvorni_sadrzaj>
      <item>Prvi punkt d.o.o.  - u likvidaciji, OIB 22041371442, Draškovićeva 82, 10000 Zagreb zastupanog po punomoćniku Snježana Posavec Mitrov</item>
    </izvorni_sadrzaj>
    <derivirana_varijabla naziv="DomainObject.Predmet.ProtuStrankaListFormatedWithAdressOIB_1">
      <item>Prvi punkt d.o.o.  - u likvidaciji, OIB 22041371442, Draškovićeva 82, 10000 Zagreb zastupanog po punomoćniku Snježana Posavec Mitrov</item>
    </derivirana_varijabla>
  </DomainObject.Predmet.ProtuStrankaListFormatedWithAdressOIB>
  <DomainObject.Predmet.ProtuStrankaListNazivFormated>
    <izvorni_sadrzaj>
      <item>Prvi punkt d.o.o.  - u likvidaciji</item>
    </izvorni_sadrzaj>
    <derivirana_varijabla naziv="DomainObject.Predmet.ProtuStrankaListNazivFormated_1">
      <item>Prvi punkt d.o.o.  - u likvidaciji</item>
    </derivirana_varijabla>
  </DomainObject.Predmet.ProtuStrankaListNazivFormated>
  <DomainObject.Predmet.ProtuStrankaListNazivFormatedOIB>
    <izvorni_sadrzaj>
      <item>Prvi punkt d.o.o.  - u likvidaciji, OIB 22041371442</item>
    </izvorni_sadrzaj>
    <derivirana_varijabla naziv="DomainObject.Predmet.ProtuStrankaListNazivFormatedOIB_1">
      <item>Prvi punkt d.o.o.  - u likvidaciji, OIB 22041371442</item>
    </derivirana_varijabla>
  </DomainObject.Predmet.ProtuStrankaListNazivFormatedOIB>
  <DomainObject.Predmet.OstaliListFormated>
    <izvorni_sadrzaj>
      <item>Snježana Posavec Mitrov punomoćnik sudionika u postupku Prvi punkt d.o.o.  - u likvidaciji</item>
    </izvorni_sadrzaj>
    <derivirana_varijabla naziv="DomainObject.Predmet.OstaliListFormated_1">
      <item>Snježana Posavec Mitrov punomoćnik sudionika u postupku Prvi punkt d.o.o.  - u likvidaciji</item>
    </derivirana_varijabla>
  </DomainObject.Predmet.OstaliListFormated>
  <DomainObject.Predmet.OstaliListFormatedOIB>
    <izvorni_sadrzaj>
      <item>Snježana Posavec Mitrov, OIB 33604458001 punomoćnik sudionika u postupku Prvi punkt d.o.o.  - u likvidaciji</item>
    </izvorni_sadrzaj>
    <derivirana_varijabla naziv="DomainObject.Predmet.OstaliListFormatedOIB_1">
      <item>Snježana Posavec Mitrov, OIB 33604458001 punomoćnik sudionika u postupku Prvi punkt d.o.o.  - u likvidaciji</item>
    </derivirana_varijabla>
  </DomainObject.Predmet.OstaliListFormatedOIB>
  <DomainObject.Predmet.OstaliListFormatedWithAdress>
    <izvorni_sadrzaj>
      <item>Snježana Posavec Mitrov, Majstora Radonje 12, 10000 Zagreb punomoćnik sudionika u postupku Prvi punkt d.o.o.  - u likvidaciji</item>
    </izvorni_sadrzaj>
    <derivirana_varijabla naziv="DomainObject.Predmet.OstaliListFormatedWithAdress_1">
      <item>Snježana Posavec Mitrov, Majstora Radonje 12, 10000 Zagreb punomoćnik sudionika u postupku Prvi punkt d.o.o.  - u likvidaciji</item>
    </derivirana_varijabla>
  </DomainObject.Predmet.OstaliListFormatedWithAdress>
  <DomainObject.Predmet.OstaliListFormatedWithAdressOIB>
    <izvorni_sadrzaj>
      <item>Snježana Posavec Mitrov, OIB 33604458001, Majstora Radonje 12, 10000 Zagreb punomoćnik sudionika u postupku Prvi punkt d.o.o.  - u likvidaciji</item>
    </izvorni_sadrzaj>
    <derivirana_varijabla naziv="DomainObject.Predmet.OstaliListFormatedWithAdressOIB_1">
      <item>Snježana Posavec Mitrov, OIB 33604458001, Majstora Radonje 12, 10000 Zagreb punomoćnik sudionika u postupku Prvi punkt d.o.o.  - u likvidaciji</item>
    </derivirana_varijabla>
  </DomainObject.Predmet.OstaliListFormatedWithAdressOIB>
  <DomainObject.Predmet.OstaliListNazivFormated>
    <izvorni_sadrzaj>
      <item>Snježana Posavec Mitrov</item>
    </izvorni_sadrzaj>
    <derivirana_varijabla naziv="DomainObject.Predmet.OstaliListNazivFormated_1">
      <item>Snježana Posavec Mitrov</item>
    </derivirana_varijabla>
  </DomainObject.Predmet.OstaliListNazivFormated>
  <DomainObject.Predmet.OstaliListNazivFormatedOIB>
    <izvorni_sadrzaj>
      <item>Snježana Posavec Mitrov, OIB 33604458001</item>
    </izvorni_sadrzaj>
    <derivirana_varijabla naziv="DomainObject.Predmet.OstaliListNazivFormatedOIB_1">
      <item>Snježana Posavec Mitrov, OIB 33604458001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St-6214/2015-4</izvorni_sadrzaj>
    <derivirana_varijabla naziv="DomainObject.PoslovniBrojDokumenta_1">St-6214/2015-4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punkt d.o.o.  - u likvidaciji</izvorni_sadrzaj>
    <derivirana_varijabla naziv="DomainObject.Predmet.ProtustrankaIDrugi_1">Prvi punkt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Prvi punkt d.o.o.  - u likvidaciji, OIB 22041371442, Draškovićeva 82, 10000 Zagreb</izvorni_sadrzaj>
    <derivirana_varijabla naziv="DomainObject.Predmet.ProtustrankaIDrugiAdressOIB_1">Prvi punkt d.o.o.  - u likvidaciji, OIB 22041371442,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punkt d.o.o.  - u likvidaciji</item>
      <item>Snježana Posavec Mitrov</item>
    </izvorni_sadrzaj>
    <derivirana_varijabla naziv="DomainObject.Predmet.SudioniciListNaziv_1">
      <item>FINA Regionalni centar Zagreb</item>
      <item>Prvi punkt d.o.o.  - u likvidaciji</item>
      <item>Snježana Posavec Mitrov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Prvi punkt d.o.o.  - u likvidaciji, OIB 22041371442, Draškovićeva 82,10000 Zagreb</item>
      <item>Snježana Posavec Mitrov, OIB 33604458001, Majstora Radonje 12,10000 Zagreb</item>
    </izvorni_sadrzaj>
    <derivirana_varijabla naziv="DomainObject.Predmet.SudioniciListAdressOIB_1">
      <item>FINA Regionalni centar Zagreb, OIB 85821130368, Trg svibanjskih žrtava 1995. br. 1,10000 Zagreb</item>
      <item>Prvi punkt d.o.o.  - u likvidaciji, OIB 22041371442, Draškovićeva 82,10000 Zagreb</item>
      <item>Snježana Posavec Mitrov, OIB 33604458001,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22041371442</item>
      <item>, OIB 33604458001</item>
    </izvorni_sadrzaj>
    <derivirana_varijabla naziv="DomainObject.Predmet.SudioniciListNazivOIB_1">
      <item>, OIB 85821130368</item>
      <item>, OIB 22041371442</item>
      <item>, OIB 33604458001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2016-04-16T07:00:00Z</cp:lastPrinted>
  <dcterms:modified xmlns:xsi="http://www.w3.org/2001/XMLSchema-instance" xsi:type="dcterms:W3CDTF">2016-04-16T07:01:00Z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St-6214/2015-4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