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bdbf" w14:paraId="d49bdbf" w:rsidRDefault="00CC1DE7" w:rsidP="008B581E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8764F">
        <w:t>16</w:t>
      </w:r>
      <w:r w:rsidRPr="00B9015B">
        <w:t>. St</w:t>
      </w:r>
      <w:r w:rsidR="008D101E">
        <w:t>-</w:t>
      </w:r>
      <w:r w:rsidR="008B581E">
        <w:t>4505</w:t>
      </w:r>
      <w:r w:rsidR="00476F0E">
        <w:t>/1</w:t>
      </w:r>
      <w:r w:rsidR="004D2E7B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2F758E" w:rsidR="00D677F7" w:rsidRPr="00B9015B">
      <w:pPr>
        <w:ind w:firstLine="708"/>
        <w:jc w:val="both"/>
      </w:pPr>
      <w:r w:rsidRPr="00044787">
        <w:rPr>
          <w:lang w:val="pt-BR"/>
        </w:rPr>
        <w:t xml:space="preserve">Trgovački sud u Zagrebu, po sucu </w:t>
      </w:r>
      <w:r w:rsidR="0068764F">
        <w:rPr>
          <w:lang w:val="pt-BR"/>
        </w:rPr>
        <w:t>Dini Jellin</w:t>
      </w:r>
      <w:r w:rsidRPr="00044787">
        <w:rPr>
          <w:lang w:val="pt-BR"/>
        </w:rPr>
        <w:t xml:space="preserve">, u stečajnom postupku u povodu prijedloga predlagatelja FINANCIJSKE AGENCIJE, Zagreb, Ulica grada Vukovara 70, OIB: </w:t>
      </w:r>
      <w:r w:rsidRPr="00044787">
        <w:t>85821130368</w:t>
      </w:r>
      <w:r w:rsidRPr="00044787">
        <w:rPr>
          <w:lang w:val="pt-BR"/>
        </w:rPr>
        <w:t>, za otvaranje stečajnog postupka nad dužnikom</w:t>
      </w:r>
      <w:r w:rsidR="0068764F">
        <w:rPr>
          <w:lang w:val="pt-BR"/>
        </w:rPr>
        <w:t xml:space="preserve"> </w:t>
      </w:r>
      <w:r w:rsidR="008B581E" w:rsidRPr="00DD3806">
        <w:t>VITADUR d.o.o.</w:t>
      </w:r>
      <w:r w:rsidR="008B581E">
        <w:t xml:space="preserve">, OIB: </w:t>
      </w:r>
      <w:r w:rsidR="008B581E" w:rsidRPr="00DD3806">
        <w:t>07333235230</w:t>
      </w:r>
      <w:r w:rsidR="008B581E">
        <w:t xml:space="preserve">, Zagreb, </w:t>
      </w:r>
      <w:r w:rsidR="008B581E" w:rsidRPr="00DD3806">
        <w:t>Ogulinska 34 A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D2E7B">
        <w:rPr>
          <w:lang w:val="pt-BR"/>
        </w:rPr>
        <w:t xml:space="preserve">dana </w:t>
      </w:r>
      <w:r w:rsidR="00AD124D">
        <w:rPr>
          <w:lang w:val="pt-BR"/>
        </w:rPr>
        <w:t>3</w:t>
      </w:r>
      <w:r w:rsidR="000B012F">
        <w:rPr>
          <w:lang w:val="pt-BR"/>
        </w:rPr>
        <w:t>0</w:t>
      </w:r>
      <w:r w:rsidR="0068764F">
        <w:rPr>
          <w:lang w:val="pt-BR"/>
        </w:rPr>
        <w:t xml:space="preserve">. </w:t>
      </w:r>
      <w:r w:rsidR="004D2E7B">
        <w:rPr>
          <w:lang w:val="pt-BR"/>
        </w:rPr>
        <w:t>studenog</w:t>
      </w:r>
      <w:r>
        <w:rPr>
          <w:lang w:val="pt-BR"/>
        </w:rPr>
        <w:t xml:space="preserve"> 2018</w:t>
      </w:r>
      <w:r w:rsidR="000B22E7" w:rsidRPr="00B9015B">
        <w:t>.,</w:t>
      </w:r>
    </w:p>
    <w:p w:rsidRDefault="008B581E" w:rsidP="00D677F7" w:rsidR="008B581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8B581E" w:rsidRPr="00DD3806">
        <w:t>VITADUR d.o.o.</w:t>
      </w:r>
      <w:r w:rsidR="008B581E">
        <w:t xml:space="preserve">, OIB: </w:t>
      </w:r>
      <w:r w:rsidR="008B581E" w:rsidRPr="00DD3806">
        <w:t>07333235230</w:t>
      </w:r>
      <w:r w:rsidR="008B581E">
        <w:t xml:space="preserve">, Zagreb, </w:t>
      </w:r>
      <w:r w:rsidR="008B581E" w:rsidRPr="00DD3806">
        <w:t>Ogulinska 34 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F758E">
        <w:t>45</w:t>
      </w:r>
      <w:r w:rsidR="008B581E">
        <w:t>05</w:t>
      </w:r>
      <w:r w:rsidR="004D487D">
        <w:t>-2016</w:t>
      </w:r>
      <w:r w:rsidR="00A0793E" w:rsidRPr="00B9015B">
        <w:t>.</w:t>
      </w:r>
    </w:p>
    <w:p w:rsidRDefault="00065B42" w:rsidP="008B581E" w:rsidR="00D677F7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1E0881" w:rsidP="001E0881" w:rsidR="001E0881" w:rsidRPr="00B9015B">
      <w:pPr>
        <w:jc w:val="center"/>
      </w:pPr>
      <w:r w:rsidRPr="00B9015B">
        <w:t>Obrazloženje</w:t>
      </w:r>
    </w:p>
    <w:p w:rsidRDefault="001E0881" w:rsidP="001E0881" w:rsidR="001E0881" w:rsidRPr="005543BD">
      <w:r w:rsidRPr="00B9015B">
        <w:t xml:space="preserve"> </w:t>
      </w:r>
    </w:p>
    <w:p w:rsidRDefault="001E0881" w:rsidP="001E0881" w:rsidR="001E0881" w:rsidRPr="00D57117">
      <w:pPr>
        <w:pStyle w:val="Tijeloteksta"/>
        <w:ind w:firstLine="708"/>
        <w:rPr>
          <w:lang w:val="pt-BR"/>
        </w:rPr>
      </w:pPr>
      <w:r w:rsidRPr="00D57117">
        <w:t xml:space="preserve">Financijska agencija, Regionalni centar Zagreb, podnijela je ovom sudu prijedlog za otvaranje stečajnog postupka nad dužnikom </w:t>
      </w:r>
      <w:r w:rsidRPr="00597F0A">
        <w:t xml:space="preserve">pri Trgovačkom sudu u Zagrebu </w:t>
      </w:r>
      <w:r w:rsidR="008B581E">
        <w:t>23</w:t>
      </w:r>
      <w:r>
        <w:t>. svibnja 2016</w:t>
      </w:r>
      <w:r w:rsidRPr="00597F0A">
        <w:t xml:space="preserve">. u stečajnom postupku nad dužnikom </w:t>
      </w:r>
      <w:r w:rsidR="008B581E" w:rsidRPr="00DD3806">
        <w:t>VITADUR d.o.o.</w:t>
      </w:r>
      <w:r w:rsidR="008B581E">
        <w:t xml:space="preserve">, OIB: </w:t>
      </w:r>
      <w:r w:rsidR="008B581E" w:rsidRPr="00DD3806">
        <w:t>07333235230</w:t>
      </w:r>
      <w:r w:rsidR="008B581E">
        <w:t xml:space="preserve">, Zagreb, </w:t>
      </w:r>
      <w:r w:rsidR="008B581E" w:rsidRPr="00DD3806">
        <w:t>Ogulinska 34 A</w:t>
      </w:r>
      <w:r w:rsidRPr="00D57117">
        <w:rPr>
          <w:lang w:val="pt-BR"/>
        </w:rPr>
        <w:t>.</w:t>
      </w:r>
    </w:p>
    <w:p w:rsidRDefault="001E0881" w:rsidP="001E0881" w:rsidR="001E0881" w:rsidRPr="00D57117">
      <w:pPr>
        <w:pStyle w:val="Tijeloteksta"/>
        <w:rPr>
          <w:lang w:val="pt-BR"/>
        </w:rPr>
      </w:pPr>
    </w:p>
    <w:p w:rsidRDefault="001E0881" w:rsidP="001E0881" w:rsidR="001E0881" w:rsidRPr="00D57117">
      <w:pPr>
        <w:pStyle w:val="Tijeloteksta"/>
        <w:ind w:firstLine="708"/>
      </w:pPr>
      <w:r w:rsidRPr="00D57117">
        <w:t>Prijedlog je podnesen na temelju</w:t>
      </w:r>
      <w:r w:rsidRPr="00C5560C">
        <w:t xml:space="preserve"> čl. </w:t>
      </w:r>
      <w:r w:rsidR="00FA2FF7">
        <w:t>110 st. 1</w:t>
      </w:r>
      <w:r w:rsidRPr="00C5560C">
        <w:t xml:space="preserve">. Stečajnog </w:t>
      </w:r>
      <w:r w:rsidRPr="00D57117">
        <w:t>zakona („Narodne novine“ broj 71/15. i 104/17, dalje: SZ).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Financijska agencija, kao predlagatelj, navela je u prijedlogu za otvaranje stečajnog postupka kako dužnik na dan </w:t>
      </w:r>
      <w:r w:rsidR="008B581E">
        <w:t>19</w:t>
      </w:r>
      <w:r w:rsidRPr="00D57117">
        <w:t xml:space="preserve">. </w:t>
      </w:r>
      <w:r w:rsidR="00CB2E75">
        <w:t>svibnja  2016</w:t>
      </w:r>
      <w:r w:rsidRPr="00D57117">
        <w:t xml:space="preserve">. u Očevidniku redoslijeda osnova za plaćanje ima evidentirane neizvršene osnove za plaćanje u neprekinutom razdoblju od </w:t>
      </w:r>
      <w:r w:rsidR="00CB2E75">
        <w:t>120</w:t>
      </w:r>
      <w:r w:rsidRPr="00D57117">
        <w:t xml:space="preserve"> dana, u ukupnom iznosu od</w:t>
      </w:r>
      <w:r w:rsidR="008B581E">
        <w:t xml:space="preserve"> 32.131,74 </w:t>
      </w:r>
      <w:r>
        <w:t>kn.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8B581E">
      <w:pPr>
        <w:pStyle w:val="Tijeloteksta"/>
        <w:ind w:firstLine="708"/>
      </w:pPr>
      <w:r w:rsidRPr="008B581E">
        <w:t xml:space="preserve">Odredbom čl. 115. st. 1. SZ propisano je da sud na temelju prijedloga za otvaranje stečajnoga postupka donosi rješenje o pokretanju prethodnoga postupka radi utvrđivanja pretpostavki za otvaranje stečajnoga postupka (prethodni postupak). Sud je rješenjem </w:t>
      </w:r>
      <w:r w:rsidRPr="008B581E">
        <w:lastRenderedPageBreak/>
        <w:t>pokrenuo prethodni postupak nad dužnikom, a potom je održano  ročište radi očitovanja o prijedlogu za otvaranje stečajnog postupka.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>Prema odredbi čl. 11. st. 3. SZ sud po službenoj dužnosti utvrđuje sve činjenice koje su važne za predstečajni i stečajni postupak te radi toga može izvoditi sve potrebne dokaze.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Stoga je sud zatražio podatke od Zajedničkog informacijskog sustava zemljišnih knjiga i katastra te je dobio podatak da na dan </w:t>
      </w:r>
      <w:r w:rsidR="00CB2E75">
        <w:t>3</w:t>
      </w:r>
      <w:r w:rsidRPr="00FD0A50">
        <w:t>. listopada 2018</w:t>
      </w:r>
      <w:r w:rsidRPr="00D57117">
        <w:t xml:space="preserve">. (list </w:t>
      </w:r>
      <w:r w:rsidR="008B581E">
        <w:t>7</w:t>
      </w:r>
      <w:r w:rsidRPr="00D57117">
        <w:t xml:space="preserve"> spisa) nije evidentiran kao vlasnik nekretnina.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Nadalje, iz dopisa Stanice za tehnički pregled vozila, Centra za vozila Hrvatske d.d. od </w:t>
      </w:r>
      <w:r w:rsidRPr="00FD0A50">
        <w:t>2</w:t>
      </w:r>
      <w:r w:rsidR="00CB2E75">
        <w:t>6</w:t>
      </w:r>
      <w:r w:rsidRPr="00FD0A50">
        <w:t>. listopada 2018.</w:t>
      </w:r>
      <w:r w:rsidR="008B581E">
        <w:t xml:space="preserve"> (list 21</w:t>
      </w:r>
      <w:r w:rsidRPr="00D57117">
        <w:t>. spisa) proizlazi da dužnik nije evidentiran kao vlasnik vozila.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 xml:space="preserve"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</w:t>
      </w:r>
      <w:r w:rsidR="00EF2D13">
        <w:t xml:space="preserve">i </w:t>
      </w:r>
      <w:r w:rsidRPr="00D57117">
        <w:t>mjesečno 500,00 kn, a sve bazirano na trajanju postupka u vremenu od 6 mjeseci.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>S obzirom na to da je ovaj sud utvrdio da dužnik nema u svom vlasništvu nekretnina</w:t>
      </w:r>
      <w:r w:rsidR="002464A5">
        <w:t xml:space="preserve">, </w:t>
      </w:r>
      <w:r w:rsidRPr="00D57117">
        <w:t xml:space="preserve">kao i da nije evidentiran kao vlasnik vozila,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1E0881" w:rsidP="001E0881" w:rsidR="001E0881" w:rsidRPr="00B9015B">
      <w:r w:rsidRPr="00B9015B">
        <w:t xml:space="preserve">        </w:t>
      </w:r>
    </w:p>
    <w:p w:rsidRDefault="001E0881" w:rsidP="001E0881" w:rsidR="001E0881" w:rsidRPr="00B9015B">
      <w:pPr>
        <w:jc w:val="center"/>
      </w:pPr>
      <w:r w:rsidRPr="00B9015B">
        <w:t xml:space="preserve">U Zagrebu </w:t>
      </w:r>
      <w:r w:rsidR="00AD124D">
        <w:t>3</w:t>
      </w:r>
      <w:r w:rsidR="000B012F">
        <w:t>0</w:t>
      </w:r>
      <w:r>
        <w:t>. studenog 2018</w:t>
      </w:r>
      <w:r w:rsidRPr="00B9015B">
        <w:t>.</w:t>
      </w:r>
    </w:p>
    <w:p w:rsidRDefault="001E0881" w:rsidP="001E0881" w:rsidR="001E0881" w:rsidRPr="00B9015B">
      <w:r w:rsidRPr="00B9015B">
        <w:t xml:space="preserve">                     </w:t>
      </w:r>
    </w:p>
    <w:p w:rsidRDefault="001E0881" w:rsidP="001E0881" w:rsidR="001E0881" w:rsidRPr="00B9015B">
      <w:pPr>
        <w:jc w:val="right"/>
      </w:pPr>
      <w:r w:rsidRPr="00B9015B">
        <w:t xml:space="preserve">                                                                                                      Sudac:</w:t>
      </w:r>
    </w:p>
    <w:p w:rsidRDefault="001E0881" w:rsidP="001E0881" w:rsidR="001E0881" w:rsidRPr="00B9015B">
      <w:pPr>
        <w:jc w:val="right"/>
      </w:pPr>
      <w:r>
        <w:t>Dina Jellin</w:t>
      </w:r>
      <w:r w:rsidR="008D443D">
        <w:t>,v.r.</w:t>
      </w:r>
    </w:p>
    <w:p w:rsidRDefault="001E0881" w:rsidP="001E0881" w:rsidR="001E0881" w:rsidRPr="00B9015B">
      <w:r w:rsidRPr="00B9015B">
        <w:t>Uputa o pravnom lijeku:</w:t>
      </w:r>
    </w:p>
    <w:p w:rsidRDefault="001E0881" w:rsidP="001E0881" w:rsidR="001E0881">
      <w:pPr>
        <w:jc w:val="both"/>
      </w:pPr>
      <w:r w:rsidRPr="00B9015B">
        <w:t>Protiv ovog rješenja može</w:t>
      </w:r>
      <w:r>
        <w:t xml:space="preserve"> se</w:t>
      </w:r>
      <w:r w:rsidRPr="00B9015B">
        <w:t xml:space="preserve"> izjaviti</w:t>
      </w:r>
      <w:r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76F0E" w:rsidP="001E0881" w:rsidR="00476F0E"/>
    <w:p w:rsidRDefault="008D443D" w:rsidP="00597684" w:rsidR="008D443D">
      <w:r>
        <w:t>Za točnost otpravka-ovlašteni službenik</w:t>
      </w:r>
    </w:p>
    <w:p w:rsidRDefault="008D443D" w:rsidP="00597684" w:rsidR="008D443D" w:rsidRPr="001D09E3">
      <w:r>
        <w:t>Ljubica Radošević</w:t>
      </w:r>
    </w:p>
    <w:p w:rsidRDefault="001E0881" w:rsidP="008D443D" w:rsidR="001E0881" w:rsidRPr="00B9015B">
      <w:pPr>
        <w:pStyle w:val="Odlomakpopisa"/>
      </w:pPr>
    </w:p>
    <w:p w:rsidRDefault="001E0881" w:rsidP="00065B42" w:rsidR="001E0881" w:rsidRPr="00B9015B"/>
    <w:sectPr w:rsidSect="00CC1DE7" w:rsidR="001E0881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3DE" w:rsidP="00CC1DE7" w:rsidR="006C53DE">
      <w:r>
        <w:separator/>
      </w:r>
    </w:p>
  </w:endnote>
  <w:endnote w:id="0" w:type="continuationSeparator">
    <w:p w:rsidRDefault="006C53DE" w:rsidP="00CC1DE7" w:rsidR="006C5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3DE" w:rsidP="00CC1DE7" w:rsidR="006C53DE">
      <w:r>
        <w:separator/>
      </w:r>
    </w:p>
  </w:footnote>
  <w:footnote w:id="0" w:type="continuationSeparator">
    <w:p w:rsidRDefault="006C53DE" w:rsidP="00CC1DE7" w:rsidR="006C53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8D443D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8B581E" w:rsidRPr="008B581E">
          <w:rPr>
            <w:sz w:val="24"/>
            <w:szCs w:val="24"/>
          </w:rPr>
          <w:t>16. St-4505/16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012F"/>
    <w:rsid w:val="000B22E7"/>
    <w:rsid w:val="000B5C4E"/>
    <w:rsid w:val="000C1F96"/>
    <w:rsid w:val="000E335E"/>
    <w:rsid w:val="001013EE"/>
    <w:rsid w:val="00107DE9"/>
    <w:rsid w:val="00134F3A"/>
    <w:rsid w:val="001537F2"/>
    <w:rsid w:val="001861A1"/>
    <w:rsid w:val="001A762F"/>
    <w:rsid w:val="001E0881"/>
    <w:rsid w:val="0021298E"/>
    <w:rsid w:val="00225E5C"/>
    <w:rsid w:val="002464A5"/>
    <w:rsid w:val="00247586"/>
    <w:rsid w:val="002501DA"/>
    <w:rsid w:val="00260C00"/>
    <w:rsid w:val="002817DE"/>
    <w:rsid w:val="002C0B73"/>
    <w:rsid w:val="002C3072"/>
    <w:rsid w:val="002D5087"/>
    <w:rsid w:val="002D60CE"/>
    <w:rsid w:val="002F758E"/>
    <w:rsid w:val="00303C04"/>
    <w:rsid w:val="003367A4"/>
    <w:rsid w:val="00341F35"/>
    <w:rsid w:val="00364741"/>
    <w:rsid w:val="003D0115"/>
    <w:rsid w:val="003E5B5C"/>
    <w:rsid w:val="003F3702"/>
    <w:rsid w:val="00412D47"/>
    <w:rsid w:val="0046518B"/>
    <w:rsid w:val="00476F0E"/>
    <w:rsid w:val="00477C72"/>
    <w:rsid w:val="004C428C"/>
    <w:rsid w:val="004D2E7B"/>
    <w:rsid w:val="004D487D"/>
    <w:rsid w:val="004E4496"/>
    <w:rsid w:val="004E5CB9"/>
    <w:rsid w:val="004E6CA4"/>
    <w:rsid w:val="00501EBB"/>
    <w:rsid w:val="00517AAB"/>
    <w:rsid w:val="00535D8E"/>
    <w:rsid w:val="00545A5E"/>
    <w:rsid w:val="00546170"/>
    <w:rsid w:val="005543BD"/>
    <w:rsid w:val="00560371"/>
    <w:rsid w:val="00577B99"/>
    <w:rsid w:val="00583B18"/>
    <w:rsid w:val="0059075B"/>
    <w:rsid w:val="00591F57"/>
    <w:rsid w:val="005C6039"/>
    <w:rsid w:val="005D0E7F"/>
    <w:rsid w:val="00604C35"/>
    <w:rsid w:val="00632515"/>
    <w:rsid w:val="00650D44"/>
    <w:rsid w:val="00662884"/>
    <w:rsid w:val="00682CD1"/>
    <w:rsid w:val="0068764F"/>
    <w:rsid w:val="006B5D8C"/>
    <w:rsid w:val="006C53DE"/>
    <w:rsid w:val="00704DD0"/>
    <w:rsid w:val="007150E9"/>
    <w:rsid w:val="007279EB"/>
    <w:rsid w:val="00754CF2"/>
    <w:rsid w:val="0079202A"/>
    <w:rsid w:val="007A30D5"/>
    <w:rsid w:val="007A38D3"/>
    <w:rsid w:val="007B068E"/>
    <w:rsid w:val="007E6A6F"/>
    <w:rsid w:val="00806ECF"/>
    <w:rsid w:val="00807CB0"/>
    <w:rsid w:val="008104E7"/>
    <w:rsid w:val="00854E4B"/>
    <w:rsid w:val="008802D0"/>
    <w:rsid w:val="00881417"/>
    <w:rsid w:val="008B581E"/>
    <w:rsid w:val="008B669A"/>
    <w:rsid w:val="008D101E"/>
    <w:rsid w:val="008D443D"/>
    <w:rsid w:val="00901CFD"/>
    <w:rsid w:val="009021CA"/>
    <w:rsid w:val="00947BCF"/>
    <w:rsid w:val="00973C2C"/>
    <w:rsid w:val="009A2012"/>
    <w:rsid w:val="009B1748"/>
    <w:rsid w:val="009B27C2"/>
    <w:rsid w:val="009B3D51"/>
    <w:rsid w:val="009B628E"/>
    <w:rsid w:val="009E1291"/>
    <w:rsid w:val="00A0793E"/>
    <w:rsid w:val="00A6064D"/>
    <w:rsid w:val="00A75EA1"/>
    <w:rsid w:val="00A75F17"/>
    <w:rsid w:val="00A851A3"/>
    <w:rsid w:val="00AC3A4F"/>
    <w:rsid w:val="00AD124D"/>
    <w:rsid w:val="00AD13D9"/>
    <w:rsid w:val="00B00682"/>
    <w:rsid w:val="00B01E1E"/>
    <w:rsid w:val="00B62E90"/>
    <w:rsid w:val="00B6724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B2E75"/>
    <w:rsid w:val="00CC1DE7"/>
    <w:rsid w:val="00D24310"/>
    <w:rsid w:val="00D677F7"/>
    <w:rsid w:val="00D803A5"/>
    <w:rsid w:val="00DA4696"/>
    <w:rsid w:val="00DD177E"/>
    <w:rsid w:val="00DE0F86"/>
    <w:rsid w:val="00DF5613"/>
    <w:rsid w:val="00E0682D"/>
    <w:rsid w:val="00E24B5E"/>
    <w:rsid w:val="00E44CCE"/>
    <w:rsid w:val="00E5592A"/>
    <w:rsid w:val="00E97767"/>
    <w:rsid w:val="00ED246E"/>
    <w:rsid w:val="00EF2D13"/>
    <w:rsid w:val="00EF3D26"/>
    <w:rsid w:val="00EF66BB"/>
    <w:rsid w:val="00F324F6"/>
    <w:rsid w:val="00F61007"/>
    <w:rsid w:val="00FA2FF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4505</izvorni_sadrzaj>
    <derivirana_varijabla naziv="DomainObject.Predmet.Broj_1">4505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St-4505/2016</izvorni_sadrzaj>
    <derivirana_varijabla naziv="DomainObject.Predmet.OznakaBroj_1">St-4505/2016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VITADUR d.o.o. zastupanog po punomoćniku Dino Matijašević</izvorni_sadrzaj>
    <derivirana_varijabla naziv="DomainObject.Predmet.ProtustrankaFormated_1">  VITADUR d.o.o. zastupanog po punomoćniku Dino Matijašević</derivirana_varijabla>
  </DomainObject.Predmet.ProtustrankaFormated>
  <DomainObject.Predmet.ProtustrankaFormatedOIB>
    <izvorni_sadrzaj>  VITADUR d.o.o., OIB 07333235230 zastupanog po punomoćniku Dino Matijašević</izvorni_sadrzaj>
    <derivirana_varijabla naziv="DomainObject.Predmet.ProtustrankaFormatedOIB_1">  VITADUR d.o.o., OIB 07333235230 zastupanog po punomoćniku Dino Matijašević</derivirana_varijabla>
  </DomainObject.Predmet.ProtustrankaFormatedOIB>
  <DomainObject.Predmet.ProtustrankaFormatedWithAdress>
    <izvorni_sadrzaj> VITADUR d.o.o., Ogulinska 34 A, 10000 Zagreb zastupanog po punomoćniku Dino Matijašević</izvorni_sadrzaj>
    <derivirana_varijabla naziv="DomainObject.Predmet.ProtustrankaFormatedWithAdress_1"> VITADUR d.o.o., Ogulinska 34 A, 10000 Zagreb zastupanog po punomoćniku Dino Matijašević</derivirana_varijabla>
  </DomainObject.Predmet.ProtustrankaFormatedWithAdress>
  <DomainObject.Predmet.ProtustrankaFormatedWithAdressOIB>
    <izvorni_sadrzaj> VITADUR d.o.o., OIB 07333235230, Ogulinska 34 A, 10000 Zagreb zastupanog po punomoćniku Dino Matijašević</izvorni_sadrzaj>
    <derivirana_varijabla naziv="DomainObject.Predmet.ProtustrankaFormatedWithAdressOIB_1"> VITADUR d.o.o., OIB 07333235230, Ogulinska 34 A, 10000 Zagreb zastupanog po punomoćniku Dino Matijašević</derivirana_varijabla>
  </DomainObject.Predmet.ProtustrankaFormatedWithAdressOIB>
  <DomainObject.Predmet.ProtustrankaWithAdress>
    <izvorni_sadrzaj>VITADUR d.o.o. Ogulinska 34 A, 10000 Zagreb</izvorni_sadrzaj>
    <derivirana_varijabla naziv="DomainObject.Predmet.ProtustrankaWithAdress_1">VITADUR d.o.o. Ogulinska 34 A, 10000 Zagreb</derivirana_varijabla>
  </DomainObject.Predmet.ProtustrankaWithAdress>
  <DomainObject.Predmet.ProtustrankaWithAdressOIB>
    <izvorni_sadrzaj>VITADUR d.o.o., OIB 07333235230, Ogulinska 34 A, 10000 Zagreb</izvorni_sadrzaj>
    <derivirana_varijabla naziv="DomainObject.Predmet.ProtustrankaWithAdressOIB_1">VITADUR d.o.o., OIB 07333235230, Ogulinska 34 A, 10000 Zagreb</derivirana_varijabla>
  </DomainObject.Predmet.ProtustrankaWithAdressOIB>
  <DomainObject.Predmet.ProtustrankaNazivFormated>
    <izvorni_sadrzaj>VITADUR d.o.o.</izvorni_sadrzaj>
    <derivirana_varijabla naziv="DomainObject.Predmet.ProtustrankaNazivFormated_1">VITADUR d.o.o.</derivirana_varijabla>
  </DomainObject.Predmet.ProtustrankaNazivFormated>
  <DomainObject.Predmet.ProtustrankaNazivFormatedOIB>
    <izvorni_sadrzaj>VITADUR d.o.o., OIB 07333235230</izvorni_sadrzaj>
    <derivirana_varijabla naziv="DomainObject.Predmet.ProtustrankaNazivFormatedOIB_1">VITADUR d.o.o., OIB 07333235230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VITADUR d.o.o. zastupanog po punomoćniku Dino Matijašević</item>
    </izvorni_sadrzaj>
    <derivirana_varijabla naziv="DomainObject.Predmet.ProtuStrankaListFormated_1">
      <item>VITADUR d.o.o. zastupanog po punomoćniku Dino Matijašević</item>
    </derivirana_varijabla>
  </DomainObject.Predmet.ProtuStrankaListFormated>
  <DomainObject.Predmet.ProtuStrankaListFormatedOIB>
    <izvorni_sadrzaj>
      <item>VITADUR d.o.o., OIB 07333235230 zastupanog po punomoćniku Dino Matijašević</item>
    </izvorni_sadrzaj>
    <derivirana_varijabla naziv="DomainObject.Predmet.ProtuStrankaListFormatedOIB_1">
      <item>VITADUR d.o.o., OIB 07333235230 zastupanog po punomoćniku Dino Matijašević</item>
    </derivirana_varijabla>
  </DomainObject.Predmet.ProtuStrankaListFormatedOIB>
  <DomainObject.Predmet.ProtuStrankaListFormatedWithAdress>
    <izvorni_sadrzaj>
      <item>VITADUR d.o.o., Ogulinska 34 A, 10000 Zagreb zastupanog po punomoćniku Dino Matijašević</item>
    </izvorni_sadrzaj>
    <derivirana_varijabla naziv="DomainObject.Predmet.ProtuStrankaListFormatedWithAdress_1">
      <item>VITADUR d.o.o., Ogulinska 34 A, 10000 Zagreb zastupanog po punomoćniku Dino Matijašević</item>
    </derivirana_varijabla>
  </DomainObject.Predmet.ProtuStrankaListFormatedWithAdress>
  <DomainObject.Predmet.ProtuStrankaListFormatedWithAdressOIB>
    <izvorni_sadrzaj>
      <item>VITADUR d.o.o., OIB 07333235230, Ogulinska 34 A, 10000 Zagreb zastupanog po punomoćniku Dino Matijašević</item>
    </izvorni_sadrzaj>
    <derivirana_varijabla naziv="DomainObject.Predmet.ProtuStrankaListFormatedWithAdressOIB_1">
      <item>VITADUR d.o.o., OIB 07333235230, Ogulinska 34 A, 10000 Zagreb zastupanog po punomoćniku Dino Matijašević</item>
    </derivirana_varijabla>
  </DomainObject.Predmet.ProtuStrankaListFormatedWithAdressOIB>
  <DomainObject.Predmet.ProtuStrankaListNazivFormated>
    <izvorni_sadrzaj>
      <item>VITADUR d.o.o.</item>
    </izvorni_sadrzaj>
    <derivirana_varijabla naziv="DomainObject.Predmet.ProtuStrankaListNazivFormated_1">
      <item>VITADUR d.o.o.</item>
    </derivirana_varijabla>
  </DomainObject.Predmet.ProtuStrankaListNazivFormated>
  <DomainObject.Predmet.ProtuStrankaListNazivFormatedOIB>
    <izvorni_sadrzaj>
      <item>VITADUR d.o.o., OIB 07333235230</item>
    </izvorni_sadrzaj>
    <derivirana_varijabla naziv="DomainObject.Predmet.ProtuStrankaListNazivFormatedOIB_1">
      <item>VITADUR d.o.o., OIB 07333235230</item>
    </derivirana_varijabla>
  </DomainObject.Predmet.ProtuStrankaListNazivFormatedOIB>
  <DomainObject.Predmet.OstaliListFormated>
    <izvorni_sadrzaj>
      <item>Dino Matijašević punomoćnik sudionika u postupku VITADUR d.o.o.</item>
    </izvorni_sadrzaj>
    <derivirana_varijabla naziv="DomainObject.Predmet.OstaliListFormated_1">
      <item>Dino Matijašević punomoćnik sudionika u postupku VITADUR d.o.o.</item>
    </derivirana_varijabla>
  </DomainObject.Predmet.OstaliListFormated>
  <DomainObject.Predmet.OstaliListFormatedOIB>
    <izvorni_sadrzaj>
      <item>Dino Matijašević, OIB 59735455901 punomoćnik sudionika u postupku VITADUR d.o.o.</item>
    </izvorni_sadrzaj>
    <derivirana_varijabla naziv="DomainObject.Predmet.OstaliListFormatedOIB_1">
      <item>Dino Matijašević, OIB 59735455901 punomoćnik sudionika u postupku VITADUR d.o.o.</item>
    </derivirana_varijabla>
  </DomainObject.Predmet.OstaliListFormatedOIB>
  <DomainObject.Predmet.OstaliListFormatedWithAdress>
    <izvorni_sadrzaj>
      <item>Dino Matijašević, Poznanovečka 23, 10000 Zagreb punomoćnik sudionika u postupku VITADUR d.o.o.</item>
    </izvorni_sadrzaj>
    <derivirana_varijabla naziv="DomainObject.Predmet.OstaliListFormatedWithAdress_1">
      <item>Dino Matijašević, Poznanovečka 23, 10000 Zagreb punomoćnik sudionika u postupku VITADUR d.o.o.</item>
    </derivirana_varijabla>
  </DomainObject.Predmet.OstaliListFormatedWithAdress>
  <DomainObject.Predmet.OstaliListFormatedWithAdressOIB>
    <izvorni_sadrzaj>
      <item>Dino Matijašević, OIB 59735455901, Poznanovečka 23, 10000 Zagreb punomoćnik sudionika u postupku VITADUR d.o.o.</item>
    </izvorni_sadrzaj>
    <derivirana_varijabla naziv="DomainObject.Predmet.OstaliListFormatedWithAdressOIB_1">
      <item>Dino Matijašević, OIB 59735455901, Poznanovečka 23, 10000 Zagreb punomoćnik sudionika u postupku VITADUR d.o.o.</item>
    </derivirana_varijabla>
  </DomainObject.Predmet.OstaliListFormatedWithAdressOIB>
  <DomainObject.Predmet.OstaliListNazivFormated>
    <izvorni_sadrzaj>
      <item>Dino Matijašević</item>
    </izvorni_sadrzaj>
    <derivirana_varijabla naziv="DomainObject.Predmet.OstaliListNazivFormated_1">
      <item>Dino Matijašević</item>
    </derivirana_varijabla>
  </DomainObject.Predmet.OstaliListNazivFormated>
  <DomainObject.Predmet.OstaliListNazivFormatedOIB>
    <izvorni_sadrzaj>
      <item>Dino Matijašević, OIB 59735455901</item>
    </izvorni_sadrzaj>
    <derivirana_varijabla naziv="DomainObject.Predmet.OstaliListNazivFormatedOIB_1">
      <item>Dino Matijašević, OIB 59735455901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VITADUR d.o.o.</izvorni_sadrzaj>
    <derivirana_varijabla naziv="DomainObject.Predmet.ProtustrankaIDrugi_1">VITADUR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VITADUR d.o.o., OIB 07333235230, Ogulinska 34 A, 10000 Zagreb</izvorni_sadrzaj>
    <derivirana_varijabla naziv="DomainObject.Predmet.ProtustrankaIDrugiAdressOIB_1">VITADUR d.o.o., OIB 07333235230, Ogulinska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VITADUR d.o.o.</item>
      <item>Dino Matijašević</item>
    </izvorni_sadrzaj>
    <derivirana_varijabla naziv="DomainObject.Predmet.SudioniciListNaziv_1">
      <item>FINA Regionalni centar Zagreb</item>
      <item>VITADUR d.o.o.</item>
      <item>Dino Matijašević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VITADUR d.o.o., OIB 07333235230, Ogulinska 34 A,10000 Zagreb</item>
      <item>Dino Matijašević, OIB 59735455901, Poznanovečka 23,10000 Zagreb</item>
    </izvorni_sadrzaj>
    <derivirana_varijabla naziv="DomainObject.Predmet.SudioniciListAdressOIB_1">
      <item>FINA Regionalni centar Zagreb, OIB 85821130368, Trg svibanjskih žrtava 1995. br. 1,10000 Zagreb</item>
      <item>VITADUR d.o.o., OIB 07333235230, Ogulinska 34 A,10000 Zagreb</item>
      <item>Dino Matijašević, OIB 59735455901, Poznanovečka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07333235230</item>
      <item>, OIB 59735455901</item>
    </izvorni_sadrzaj>
    <derivirana_varijabla naziv="DomainObject.Predmet.SudioniciListNazivOIB_1">
      <item>, OIB 85821130368</item>
      <item>, OIB 07333235230</item>
      <item>, OIB 59735455901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St-4505/2016-7</izvorni_sadrzaj>
    <derivirana_varijabla naziv="DomainObject.PredzadnjaOdlukaIzPredmeta.Oznaka_1">St-4505/2016-7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59EE5-A655-43D2-8CAB-35DF077C0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737</properties:Words>
  <properties:Characters>4016</properties:Characters>
  <properties:Lines>91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2018-11-30T06:50:00Z</dcterms:created>
  <dc:creator>gzubak</dc:creator>
  <cp:lastModifiedBy>Ljubica Radošević</cp:lastModifiedBy>
  <cp:lastPrinted>2018-11-30T06:52:00Z</cp:lastPrinted>
  <dcterms:modified xmlns:xsi="http://www.w3.org/2001/XMLSchema-instance" xsi:type="dcterms:W3CDTF">2018-11-30T06:52:00Z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(St-4505-16-poziv vjerovnicima-čl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