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F50A1" w:rsidR="00FF50A1">
        <w:tc>
          <w:tcPr>
            <w:tcW w:type="dxa" w:w="2829"/>
            <w:hideMark/>
          </w:tcPr>
          <w:p w:rsidRDefault="00FF50A1" w:rsidR="00FF50A1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50A1" w:rsidR="00FF50A1">
            <w:pPr>
              <w:spacing w:lineRule="auto" w:line="276" w:after="0"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FF50A1" w:rsidR="00FF50A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FF50A1" w:rsidR="00FF50A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1b1c200" w14:paraId="1b1c200" w:rsidRDefault="00FF50A1" w:rsidP="00FF50A1" w:rsidR="00FF50A1">
      <w:pPr>
        <w:pStyle w:val="SudSjedite"/>
        <w15:collapsed w:val="false"/>
      </w:pPr>
    </w:p>
    <w:p w:rsidRDefault="00FF50A1" w:rsidP="00FF50A1" w:rsidR="00FF50A1">
      <w:pPr>
        <w:pStyle w:val="SudSjedite"/>
      </w:pPr>
      <w:r>
        <w:tab/>
      </w:r>
    </w:p>
    <w:p w:rsidRDefault="00FF50A1" w:rsidP="00FF50A1" w:rsidR="00FF50A1">
      <w:pPr>
        <w:spacing w:after="0"/>
        <w:jc w:val="center"/>
      </w:pPr>
      <w:r>
        <w:t>R E P U B L I K A      H R V A T S K A</w:t>
      </w:r>
    </w:p>
    <w:p w:rsidRDefault="00FF50A1" w:rsidP="00FF50A1" w:rsidR="00FF50A1">
      <w:pPr>
        <w:spacing w:after="0"/>
      </w:pPr>
    </w:p>
    <w:p w:rsidRDefault="00FF50A1" w:rsidP="00FF50A1" w:rsidR="00FF50A1">
      <w:pPr>
        <w:spacing w:after="0"/>
        <w:jc w:val="center"/>
      </w:pPr>
      <w:r>
        <w:t xml:space="preserve">R J E Š E N J E </w:t>
      </w:r>
    </w:p>
    <w:p w:rsidRDefault="00FF50A1" w:rsidP="00FF50A1" w:rsidR="00FF50A1">
      <w:pPr>
        <w:spacing w:after="0"/>
        <w:jc w:val="center"/>
      </w:pPr>
    </w:p>
    <w:p w:rsidRDefault="00FF50A1" w:rsidP="00FF50A1" w:rsidR="00FF50A1">
      <w:pPr>
        <w:spacing w:after="0"/>
        <w:ind w:firstLine="720"/>
        <w:jc w:val="both"/>
      </w:pPr>
      <w:r>
        <w:t>TRGOVAČKI SUD U VARAŽDINU, po sucu toga suda Iris Hatvalić Nemec kao stečajnom sucu, u stečajnom postupku nad stečajnim dužnikom SEGRAD d.d. u stečaju, Radnička cesta 63, Đurđevac, OIB: 98837779824, kojeg zastupa stečajni upravitelj Tomislav Đuričin iz Varaždina, 11. srpnja 2018.,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6C5969" w:rsidP="006C5969" w:rsidR="006C5969">
      <w:pPr>
        <w:pStyle w:val="Odlomakpopisa"/>
        <w:ind w:firstLine="0" w:left="720"/>
      </w:pPr>
      <w:r>
        <w:t>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</w:p>
    <w:p w:rsidRDefault="006C5969" w:rsidP="006C5969" w:rsidR="006C5969">
      <w:pPr>
        <w:pStyle w:val="Odlomakpopisa"/>
        <w:ind w:firstLine="0" w:left="720"/>
      </w:pPr>
      <w:r w:rsidRPr="006C5969">
        <w:rPr>
          <w:b/>
        </w:rPr>
        <w:t>27. Suvlasnički dio: 180/5538 ETAŽNO VLASNIŠTVO (E-27) 1. STAN S1-27</w:t>
      </w:r>
      <w:r>
        <w:t xml:space="preserve"> koji se nalazi u potkrovlju višestambene građevine dilatacija S1 u ul. Kamila Kolba 2B izgrađ. na čest. 376/6, a koji se sastoji od dnevnog boravka i kuhinje, kupaonice, sobe, izbe i hodnika i na galeriji od stepenica, predprostora, kupaonice i sobe neto korisne površine stambenog prostora P=87,34 m2 kojemu pripadaju sporedni dijelovi: nenatkriveni balkon u potkrovlju lođe neto korisne površine P=0,66 m2 I spremište Sp-27 u podrumu neto korisne površine P=1,65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70147C">
        <w:rPr>
          <w:rFonts w:cs="Times New Roman"/>
        </w:rPr>
        <w:t>462.750</w:t>
      </w:r>
      <w:r w:rsidRPr="00302C3A">
        <w:rPr>
          <w:rFonts w:cs="Times New Roman"/>
        </w:rPr>
        <w:t>,00 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70147C">
        <w:rPr>
          <w:rFonts w:cs="Times New Roman"/>
        </w:rPr>
        <w:t>431.900</w:t>
      </w:r>
      <w:r w:rsidRPr="005F52AF">
        <w:rPr>
          <w:rFonts w:cs="Times New Roman"/>
        </w:rPr>
        <w:t xml:space="preserve">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</w:t>
      </w:r>
      <w:r w:rsidR="00905CE1">
        <w:rPr>
          <w:rFonts w:cs="Times New Roman"/>
        </w:rPr>
        <w:t>490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</w:t>
      </w:r>
      <w:r w:rsidR="00905CE1">
        <w:rPr>
          <w:rFonts w:cs="Times New Roman"/>
        </w:rPr>
        <w:t>831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17079E">
        <w:rPr>
          <w:rFonts w:cs="Times New Roman"/>
        </w:rPr>
        <w:t>4547/08, Z-690/13 i</w:t>
      </w:r>
      <w:r w:rsidR="00ED505A">
        <w:rPr>
          <w:rFonts w:cs="Times New Roman"/>
        </w:rPr>
        <w:t xml:space="preserve"> Z-1568/2015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006781">
        <w:rPr>
          <w:rFonts w:cs="Times New Roman"/>
        </w:rPr>
        <w:t>7649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006781">
        <w:rPr>
          <w:rFonts w:cs="Times New Roman"/>
        </w:rPr>
        <w:t>141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091207">
        <w:rPr>
          <w:rFonts w:cs="Times New Roman"/>
        </w:rPr>
        <w:t>462.750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091207">
        <w:rPr>
          <w:rFonts w:cs="Times New Roman"/>
        </w:rPr>
        <w:t>462.750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C02BB9">
        <w:rPr>
          <w:rFonts w:cs="Times New Roman"/>
        </w:rPr>
        <w:t>30.850,00</w:t>
      </w:r>
      <w:r w:rsidRPr="00FB365F">
        <w:rPr>
          <w:rFonts w:cs="Times New Roman"/>
        </w:rPr>
        <w:t xml:space="preserve">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4A638B">
        <w:rPr>
          <w:rFonts w:cs="Times New Roman"/>
        </w:rPr>
        <w:t>431.900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6B5594">
        <w:rPr>
          <w:rFonts w:cs="Times New Roman"/>
        </w:rPr>
        <w:t>431.900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FF50A1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 w:rsidR="008E3FD9"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8A67AD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firstLine="708" w:left="3540"/>
        <w:jc w:val="both"/>
      </w:pPr>
    </w:p>
    <w:p w:rsidRDefault="00FF50A1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CE555C" w:rsidP="00CE555C" w:rsidR="00CE555C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CE555C" w:rsidP="00CE555C" w:rsidR="00CE555C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 sudu u Bjelovaru, Zemljišnoknjižni odjel Bjelovar, odmah radi zabilježbe rješenja o dosudi</w:t>
      </w:r>
    </w:p>
    <w:p w:rsidRDefault="00CE555C" w:rsidP="00CE555C" w:rsidR="00CE555C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 xml:space="preserve">Općinskom sudu u Bjelovaru, Zemljišnoknjižni odjel Bjelovar, po pravomoćnosti </w:t>
      </w:r>
    </w:p>
    <w:p w:rsidRDefault="00CE555C" w:rsidP="00564EDE" w:rsidR="00DA0242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</w:pPr>
      <w:r w:rsidRPr="00FF50A1">
        <w:rPr>
          <w:rFonts w:cs="Times New Roman"/>
        </w:rPr>
        <w:t>Financijska agencija Zagreb, Ulica grada Vukovara 70, nakon pravomoćnosti s klauzulom pravomoćnosti</w:t>
      </w:r>
    </w:p>
    <w:sectPr w:rsidSect="00FF50A1" w:rsidR="00DA0242">
      <w:headerReference w:type="default" r:id="rId11"/>
      <w:footerReference w:type="default" r:id="rId12"/>
      <w:pgSz w:code="9" w:h="16839" w:w="11907"/>
      <w:pgMar w:gutter="0" w:footer="1134" w:header="568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1613346"/>
      <w:docPartObj>
        <w:docPartGallery w:val="Page Numbers (Top of Page)"/>
        <w:docPartUnique/>
      </w:docPartObj>
    </w:sdtPr>
    <w:sdtEndPr/>
    <w:sdtContent>
      <w:p w:rsidRDefault="00FF50A1" w:rsidR="00FF50A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3A1">
          <w:t>3</w:t>
        </w:r>
        <w:r>
          <w:fldChar w:fldCharType="end"/>
        </w:r>
      </w:p>
    </w:sdtContent>
  </w:sdt>
  <w:p w:rsidRDefault="00FF50A1" w:rsidR="008C21E9">
    <w:pPr>
      <w:pStyle w:val="Zaglavlje"/>
    </w:pPr>
    <w:r>
      <w:t>Poslovni broj: 4 St-252/16-144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 w:numId="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81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20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A1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830"/>
    <w:rsid w:val="004A5D91"/>
    <w:rsid w:val="004A638B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594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969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47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7AD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CE1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BB9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55C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18B1"/>
    <w:rsid w:val="00FF50A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15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3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9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E-27 - Stan potkrovlje</izvorni_sadrzaj>
    <derivirana_varijabla naziv="DomainObject.Primjedba_1">E-27 - Stan potkrovlje</derivirana_varijabla>
  </DomainObject.Primjedba>
  <DomainObject.Oznaka>
    <izvorni_sadrzaj>St-252/2016-144</izvorni_sadrzaj>
    <derivirana_varijabla naziv="DomainObject.Oznaka_1">St-252/2016-144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St-252/2016-144</izvorni_sadrzaj>
    <derivirana_varijabla naziv="DomainObject.PoslovniBrojDokumenta_1">St-252/2016-144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85722-F912-4FE1-AB46-FD814CCF3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5569</properties:Characters>
  <properties:Lines>118</properties:Lines>
  <properties:Paragraphs>39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2018-07-11T11:53:00Z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2018-07-13T07:18:00Z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St-252/2016-144 / Odluka - Rješenje - dosuda (St-252-16-144_-_rješenje_o_dosudi_stan_u_potkrovlju_E-27_(t._1.e)-_11.7.18..docx)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