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a482e" w14:paraId="ffa482e" w:rsidRDefault="005078C7" w:rsidP="00723D85" w:rsidR="005078C7" w:rsidRPr="00D40EE8">
      <w:pPr>
        <w:jc w:val="both"/>
        <w15:collapsed w:val="false"/>
      </w:pPr>
      <w:bookmarkStart w:name="_GoBack" w:id="0"/>
      <w:bookmarkEnd w:id="0"/>
    </w:p>
    <w:p w:rsidRDefault="00676396" w:rsidP="00676396" w:rsidR="005078C7" w:rsidRPr="00D40EE8"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23D85" w:rsidP="00723D85" w:rsidR="00723D85" w:rsidRPr="00D40EE8">
      <w:pPr>
        <w:jc w:val="both"/>
      </w:pPr>
    </w:p>
    <w:p w:rsidRDefault="008710AE" w:rsidP="008710AE" w:rsidR="008710AE" w:rsidRPr="00D40EE8">
      <w:r w:rsidRPr="00D40EE8">
        <w:t>Republika Hrvatska</w:t>
      </w:r>
    </w:p>
    <w:p w:rsidRDefault="008710AE" w:rsidP="008710AE" w:rsidR="008710AE" w:rsidRPr="00D40EE8">
      <w:r w:rsidRPr="00D40EE8">
        <w:t>Trgovački sud u Zagrebu</w:t>
      </w:r>
    </w:p>
    <w:p w:rsidRDefault="008710AE" w:rsidP="008710AE" w:rsidR="008710AE" w:rsidRPr="00D40EE8">
      <w:r w:rsidRPr="00D40EE8">
        <w:t xml:space="preserve">Zagreb, </w:t>
      </w:r>
      <w:proofErr w:type="spellStart"/>
      <w:r w:rsidRPr="00D40EE8">
        <w:t>Amruševa</w:t>
      </w:r>
      <w:proofErr w:type="spellEnd"/>
      <w:r w:rsidRPr="00D40EE8">
        <w:t xml:space="preserve"> 2/II                                                      </w:t>
      </w:r>
      <w:r w:rsidR="00676396">
        <w:t xml:space="preserve">                             </w:t>
      </w:r>
      <w:r w:rsidRPr="00D40EE8">
        <w:t xml:space="preserve">  </w:t>
      </w:r>
      <w:r w:rsidR="003102E6">
        <w:t>67. St-3397/16</w:t>
      </w:r>
      <w:r w:rsidR="00676396">
        <w:t>-64</w:t>
      </w:r>
      <w:r w:rsidRPr="00D40EE8">
        <w:t xml:space="preserve">                                                               </w:t>
      </w:r>
    </w:p>
    <w:p w:rsidRDefault="008710AE" w:rsidP="008710AE" w:rsidR="008710AE" w:rsidRPr="00D40EE8"/>
    <w:p w:rsidRDefault="003102E6" w:rsidP="008710AE" w:rsidR="003102E6">
      <w:pPr>
        <w:jc w:val="center"/>
      </w:pPr>
    </w:p>
    <w:p w:rsidRDefault="008710AE" w:rsidP="008710AE" w:rsidR="008710AE" w:rsidRPr="001E3AE4">
      <w:pPr>
        <w:jc w:val="center"/>
      </w:pPr>
      <w:r w:rsidRPr="001E3AE4">
        <w:t>Z A K LJ U Č A K</w:t>
      </w:r>
    </w:p>
    <w:p w:rsidRDefault="008710AE" w:rsidP="008710AE" w:rsidR="008710AE" w:rsidRPr="00D40EE8"/>
    <w:p w:rsidRDefault="008710AE" w:rsidP="008710AE" w:rsidR="008710AE" w:rsidRPr="00D40EE8">
      <w:pPr>
        <w:jc w:val="both"/>
      </w:pPr>
      <w:r w:rsidRPr="00D40EE8">
        <w:t xml:space="preserve">           Trgovački sud u Zagrebu po sucu Gordanu </w:t>
      </w:r>
      <w:proofErr w:type="spellStart"/>
      <w:r w:rsidRPr="00D40EE8">
        <w:t>Zubaku</w:t>
      </w:r>
      <w:proofErr w:type="spellEnd"/>
      <w:r w:rsidRPr="00D40EE8">
        <w:t xml:space="preserve">, u stečajnom  postupku nad dužnikom </w:t>
      </w:r>
      <w:r w:rsidR="003102E6" w:rsidRPr="003102E6">
        <w:rPr>
          <w:bCs/>
          <w:lang w:val="pt-BR"/>
        </w:rPr>
        <w:t xml:space="preserve">Stečajna masa iza Elkotech d.o.o. u stečaju, Zagreb, Tomislavova 11, OIB: </w:t>
      </w:r>
      <w:r w:rsidR="003102E6" w:rsidRPr="003102E6">
        <w:rPr>
          <w:bCs/>
        </w:rPr>
        <w:t>89706433676</w:t>
      </w:r>
      <w:r w:rsidR="00EF7780">
        <w:t xml:space="preserve">, </w:t>
      </w:r>
      <w:r w:rsidR="003102E6">
        <w:t>1</w:t>
      </w:r>
      <w:r w:rsidR="00676396">
        <w:t>9</w:t>
      </w:r>
      <w:r w:rsidR="003102E6">
        <w:t>. travnja 2016</w:t>
      </w:r>
      <w:r w:rsidRPr="00D40EE8">
        <w:t xml:space="preserve">.,  </w:t>
      </w:r>
    </w:p>
    <w:p w:rsidRDefault="00F06723" w:rsidP="00723D85" w:rsidR="00F06723" w:rsidRPr="00D40EE8">
      <w:pPr>
        <w:jc w:val="both"/>
      </w:pPr>
    </w:p>
    <w:p w:rsidRDefault="00F06723" w:rsidP="008710AE" w:rsidR="005078C7" w:rsidRPr="00D40EE8">
      <w:pPr>
        <w:ind w:firstLine="708" w:left="2832"/>
        <w:jc w:val="both"/>
      </w:pPr>
      <w:r w:rsidRPr="00D40EE8">
        <w:t xml:space="preserve">z a k </w:t>
      </w:r>
      <w:proofErr w:type="spellStart"/>
      <w:r w:rsidRPr="00D40EE8">
        <w:t>lj</w:t>
      </w:r>
      <w:proofErr w:type="spellEnd"/>
      <w:r w:rsidRPr="00D40EE8">
        <w:t xml:space="preserve"> u č i o    j e</w:t>
      </w:r>
      <w:r w:rsidR="005078C7" w:rsidRPr="00D40EE8">
        <w:t xml:space="preserve"> </w:t>
      </w:r>
    </w:p>
    <w:p w:rsidRDefault="0090700A" w:rsidP="00723D85" w:rsidR="0090700A" w:rsidRPr="00D40EE8">
      <w:pPr>
        <w:ind w:left="3540"/>
        <w:jc w:val="both"/>
        <w:rPr>
          <w:b/>
        </w:rPr>
      </w:pPr>
    </w:p>
    <w:p w:rsidRDefault="00F06723" w:rsidP="003102E6" w:rsidR="00F06723" w:rsidRPr="00D40EE8">
      <w:pPr>
        <w:ind w:firstLine="708"/>
        <w:jc w:val="both"/>
      </w:pPr>
      <w:r w:rsidRPr="00D40EE8">
        <w:t xml:space="preserve">Određuje se završno ročište u stečajnom postupku nad </w:t>
      </w:r>
      <w:r w:rsidR="003102E6" w:rsidRPr="003102E6">
        <w:t xml:space="preserve">dužnikom </w:t>
      </w:r>
      <w:r w:rsidR="003102E6" w:rsidRPr="003102E6">
        <w:rPr>
          <w:bCs/>
          <w:lang w:val="pt-BR"/>
        </w:rPr>
        <w:t>Stečajna masa iza Elkotech d.o.o. u stečaju, Zagreb, Tomislavova 11</w:t>
      </w:r>
      <w:r w:rsidR="0090700A" w:rsidRPr="00D40EE8">
        <w:t xml:space="preserve">, </w:t>
      </w:r>
      <w:r w:rsidRPr="00D40EE8">
        <w:t xml:space="preserve">za </w:t>
      </w:r>
      <w:r w:rsidR="0090700A" w:rsidRPr="00D40EE8">
        <w:t xml:space="preserve">dan </w:t>
      </w:r>
      <w:r w:rsidR="003102E6">
        <w:t>2. lipanj 2016</w:t>
      </w:r>
      <w:r w:rsidR="00723D85" w:rsidRPr="001E3AE4">
        <w:t>.</w:t>
      </w:r>
      <w:r w:rsidR="0090700A" w:rsidRPr="001E3AE4">
        <w:t xml:space="preserve"> </w:t>
      </w:r>
      <w:r w:rsidR="003102E6">
        <w:t>u 11,0</w:t>
      </w:r>
      <w:r w:rsidR="0090700A" w:rsidRPr="001E3AE4">
        <w:t>0 sati</w:t>
      </w:r>
      <w:r w:rsidR="003102E6">
        <w:rPr>
          <w:b/>
        </w:rPr>
        <w:t xml:space="preserve"> </w:t>
      </w:r>
      <w:r w:rsidR="0090700A" w:rsidRPr="00D40EE8">
        <w:t>u zgradi Tr</w:t>
      </w:r>
      <w:r w:rsidR="00723D85" w:rsidRPr="00D40EE8">
        <w:t>govačkog suda u Zagrebu, soba 85</w:t>
      </w:r>
      <w:r w:rsidR="0090700A" w:rsidRPr="00D40EE8">
        <w:t>/II – ulična zgrada</w:t>
      </w:r>
      <w:r w:rsidRPr="00D40EE8">
        <w:t>.</w:t>
      </w:r>
    </w:p>
    <w:p w:rsidRDefault="00F06723" w:rsidP="003102E6" w:rsidR="00F06723" w:rsidRPr="00D40EE8">
      <w:pPr>
        <w:ind w:firstLine="708"/>
        <w:jc w:val="both"/>
      </w:pPr>
      <w:r w:rsidRPr="00D40EE8">
        <w:t>Na određenom ročištu se:</w:t>
      </w:r>
    </w:p>
    <w:p w:rsidRDefault="00F06723" w:rsidP="00723D85" w:rsidR="00F06723" w:rsidRPr="00D40EE8">
      <w:pPr>
        <w:numPr>
          <w:ilvl w:val="0"/>
          <w:numId w:val="3"/>
        </w:numPr>
        <w:jc w:val="both"/>
      </w:pPr>
      <w:r w:rsidRPr="00D40EE8">
        <w:t>raspr</w:t>
      </w:r>
      <w:r w:rsidR="008710AE" w:rsidRPr="00D40EE8">
        <w:t>avlja o završnom računu stečajnog upravitelja</w:t>
      </w:r>
      <w:r w:rsidRPr="00D40EE8">
        <w:t xml:space="preserve">, </w:t>
      </w:r>
    </w:p>
    <w:p w:rsidRDefault="00F06723" w:rsidP="00723D85" w:rsidR="00F06723" w:rsidRPr="00D40EE8">
      <w:pPr>
        <w:numPr>
          <w:ilvl w:val="0"/>
          <w:numId w:val="3"/>
        </w:numPr>
        <w:jc w:val="both"/>
      </w:pPr>
      <w:r w:rsidRPr="00D40EE8">
        <w:t>podnose prigovori na završni popis</w:t>
      </w:r>
    </w:p>
    <w:p w:rsidRDefault="0090700A" w:rsidP="00723D85" w:rsidR="0090700A">
      <w:pPr>
        <w:jc w:val="both"/>
      </w:pPr>
    </w:p>
    <w:p w:rsidRDefault="00676396" w:rsidP="00723D85" w:rsidR="00676396" w:rsidRPr="00D40EE8">
      <w:pPr>
        <w:jc w:val="both"/>
      </w:pPr>
    </w:p>
    <w:p w:rsidRDefault="00723D85" w:rsidP="00723D85" w:rsidR="0090700A" w:rsidRPr="00D40EE8">
      <w:pPr>
        <w:jc w:val="center"/>
      </w:pPr>
      <w:r w:rsidRPr="00D40EE8">
        <w:t xml:space="preserve">U Zagrebu </w:t>
      </w:r>
      <w:r w:rsidR="00676396">
        <w:t>19</w:t>
      </w:r>
      <w:r w:rsidR="003102E6">
        <w:t>. travnja 2016</w:t>
      </w:r>
      <w:r w:rsidRPr="00D40EE8">
        <w:t xml:space="preserve">. </w:t>
      </w:r>
    </w:p>
    <w:p w:rsidRDefault="005078C7" w:rsidP="00723D85" w:rsidR="005078C7" w:rsidRPr="00D40EE8">
      <w:pPr>
        <w:jc w:val="both"/>
      </w:pPr>
    </w:p>
    <w:p w:rsidRDefault="005078C7" w:rsidP="00723D85" w:rsidR="005078C7" w:rsidRPr="00D40EE8">
      <w:pPr>
        <w:jc w:val="both"/>
      </w:pPr>
    </w:p>
    <w:p w:rsidRDefault="001E3AE4" w:rsidP="00676396" w:rsidR="005078C7" w:rsidRPr="003102E6">
      <w:pPr>
        <w:ind w:left="6372"/>
        <w:jc w:val="right"/>
      </w:pPr>
      <w:r w:rsidRPr="003102E6">
        <w:t xml:space="preserve">    </w:t>
      </w:r>
      <w:r w:rsidR="005078C7" w:rsidRPr="003102E6">
        <w:t>SUDAC</w:t>
      </w:r>
      <w:r w:rsidR="00727700" w:rsidRPr="003102E6">
        <w:t>:</w:t>
      </w:r>
      <w:r w:rsidR="005078C7" w:rsidRPr="003102E6">
        <w:t xml:space="preserve"> </w:t>
      </w:r>
    </w:p>
    <w:p w:rsidRDefault="00723D85" w:rsidP="00676396" w:rsidR="005078C7" w:rsidRPr="00D40EE8">
      <w:pPr>
        <w:ind w:firstLine="708" w:left="5664"/>
        <w:jc w:val="right"/>
      </w:pPr>
      <w:r w:rsidRPr="00D40EE8">
        <w:t xml:space="preserve">    Gordan Zubak</w:t>
      </w:r>
      <w:r w:rsidR="00676396">
        <w:t>, v.r.</w:t>
      </w:r>
    </w:p>
    <w:p w:rsidRDefault="003102E6" w:rsidP="00723D85" w:rsidR="003102E6">
      <w:pPr>
        <w:jc w:val="both"/>
      </w:pPr>
    </w:p>
    <w:p w:rsidRDefault="00676396" w:rsidP="00723D85" w:rsidR="00676396">
      <w:pPr>
        <w:jc w:val="both"/>
      </w:pPr>
    </w:p>
    <w:p w:rsidRDefault="00F06723" w:rsidP="00723D85" w:rsidR="005078C7" w:rsidRPr="00D40EE8">
      <w:pPr>
        <w:jc w:val="both"/>
      </w:pPr>
      <w:r w:rsidRPr="00D40EE8">
        <w:t>POUKA O PRAVNOM LIJEKU:</w:t>
      </w:r>
    </w:p>
    <w:p w:rsidRDefault="00F06723" w:rsidP="00723D85" w:rsidR="00F06723" w:rsidRPr="00D40EE8">
      <w:pPr>
        <w:jc w:val="both"/>
      </w:pPr>
      <w:r w:rsidRPr="00D40EE8">
        <w:t xml:space="preserve">Protiv ovog zaključka nije dopuštena žalba. (čl. </w:t>
      </w:r>
      <w:smartTag w:element="metricconverter" w:uri="urn:schemas-microsoft-com:office:smarttags">
        <w:smartTagPr>
          <w:attr w:val="11. st" w:name="ProductID"/>
        </w:smartTagPr>
        <w:r w:rsidRPr="00D40EE8">
          <w:t>11. st</w:t>
        </w:r>
      </w:smartTag>
      <w:r w:rsidRPr="00D40EE8">
        <w:t>. 9. Stečajnog zakona)</w:t>
      </w:r>
    </w:p>
    <w:p w:rsidRDefault="005078C7" w:rsidP="00723D85" w:rsidR="005078C7" w:rsidRPr="00D40EE8">
      <w:pPr>
        <w:jc w:val="both"/>
      </w:pPr>
    </w:p>
    <w:p w:rsidRDefault="005078C7" w:rsidP="00723D85" w:rsidR="005078C7">
      <w:pPr>
        <w:jc w:val="both"/>
      </w:pPr>
    </w:p>
    <w:p w:rsidRDefault="00676396" w:rsidP="001745C1" w:rsidR="00676396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676396" w:rsidP="00723D85" w:rsidR="00676396" w:rsidRPr="00D40EE8">
      <w:pPr>
        <w:jc w:val="both"/>
      </w:pPr>
    </w:p>
    <w:sectPr w:rsidR="00676396" w:rsidRPr="00D40EE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172D43"/>
    <w:multiLevelType w:val="hybridMultilevel"/>
    <w:tmpl w:val="3EDA9542"/>
    <w:lvl w:tplc="E8C08E1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6AF23F92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69EF4DE0"/>
    <w:multiLevelType w:val="hybridMultilevel"/>
    <w:tmpl w:val="FE163B94"/>
    <w:lvl w:tplc="965A8FCC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0C4A2B"/>
    <w:rsid w:val="001E3AE4"/>
    <w:rsid w:val="001E7CB9"/>
    <w:rsid w:val="003102E6"/>
    <w:rsid w:val="00386163"/>
    <w:rsid w:val="003A02F2"/>
    <w:rsid w:val="0046020C"/>
    <w:rsid w:val="005078C7"/>
    <w:rsid w:val="005447B3"/>
    <w:rsid w:val="006372E6"/>
    <w:rsid w:val="00642B6B"/>
    <w:rsid w:val="006644E0"/>
    <w:rsid w:val="00676396"/>
    <w:rsid w:val="00723D85"/>
    <w:rsid w:val="00727700"/>
    <w:rsid w:val="008710AE"/>
    <w:rsid w:val="0090700A"/>
    <w:rsid w:val="009151C4"/>
    <w:rsid w:val="00925A1A"/>
    <w:rsid w:val="00A66BD2"/>
    <w:rsid w:val="00A77317"/>
    <w:rsid w:val="00BB4D3C"/>
    <w:rsid w:val="00CB2690"/>
    <w:rsid w:val="00D40EE8"/>
    <w:rsid w:val="00E75EA5"/>
    <w:rsid w:val="00EF7780"/>
    <w:rsid w:val="00F06723"/>
    <w:rsid w:val="00FD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6763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63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63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63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63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6763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76396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6763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63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63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63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63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6763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76396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7742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0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0598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4156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2515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86586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094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215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34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838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14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08200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65436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90475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74641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9658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99539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54648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03103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29675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390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2939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32951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3397</izvorni_sadrzaj>
    <derivirana_varijabla naziv="DomainObject.Predmet.Broj_1">3397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St-3397/2016</izvorni_sadrzaj>
    <derivirana_varijabla naziv="DomainObject.Predmet.OznakaBroj_1">St-3397/2016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ELKOTECH d.o.o. u stečaju zastupanog po punomoćniku ZZ Raimonds Krezevskis</izvorni_sadrzaj>
    <derivirana_varijabla naziv="DomainObject.Predmet.ProtustrankaFormated_1">  Stečajna masa ELKOTECH d.o.o. u stečaju zastupanog po punomoćniku ZZ Raimonds Krezevskis</derivirana_varijabla>
  </DomainObject.Predmet.ProtustrankaFormated>
  <DomainObject.Predmet.ProtustrankaFormatedOIB>
    <izvorni_sadrzaj>  Stečajna masa ELKOTECH d.o.o. u stečaju, OIB 00000000001 zastupanog po punomoćniku ZZ Raimonds Krezevskis</izvorni_sadrzaj>
    <derivirana_varijabla naziv="DomainObject.Predmet.ProtustrankaFormatedOIB_1">  Stečajna masa ELKOTECH d.o.o. u stečaju, OIB 00000000001 zastupanog po punomoćniku ZZ Raimonds Krezevskis</derivirana_varijabla>
  </DomainObject.Predmet.ProtustrankaFormatedOIB>
  <DomainObject.Predmet.ProtustrankaFormatedWithAdress>
    <izvorni_sadrzaj> Stečajna masa ELKOTECH d.o.o. u stečaju, TOMISLAVOVA 11, 10000 Zagreb zastupanog po punomoćniku ZZ Raimonds Krezevskis</izvorni_sadrzaj>
    <derivirana_varijabla naziv="DomainObject.Predmet.ProtustrankaFormatedWithAdress_1"> Stečajna masa ELKOTECH d.o.o. u stečaju, TOMISLAVOVA 11, 10000 Zagreb zastupanog po punomoćniku ZZ Raimonds Krezevskis</derivirana_varijabla>
  </DomainObject.Predmet.ProtustrankaFormatedWithAdress>
  <DomainObject.Predmet.ProtustrankaFormatedWithAdressOIB>
    <izvorni_sadrzaj> Stečajna masa ELKOTECH d.o.o. u stečaju, OIB 00000000001, TOMISLAVOVA 11, 10000 Zagreb zastupanog po punomoćniku ZZ Raimonds Krezevskis</izvorni_sadrzaj>
    <derivirana_varijabla naziv="DomainObject.Predmet.ProtustrankaFormatedWithAdressOIB_1"> Stečajna masa ELKOTECH d.o.o. u stečaju, OIB 00000000001, TOMISLAVOVA 11, 10000 Zagreb zastupanog po punomoćniku ZZ Raimonds Krezevskis</derivirana_varijabla>
  </DomainObject.Predmet.ProtustrankaFormatedWithAdressOIB>
  <DomainObject.Predmet.ProtustrankaWithAdress>
    <izvorni_sadrzaj>Stečajna masa ELKOTECH d.o.o. u stečaju TOMISLAVOVA 11, 10000 Zagreb</izvorni_sadrzaj>
    <derivirana_varijabla naziv="DomainObject.Predmet.ProtustrankaWithAdress_1">Stečajna masa ELKOTECH d.o.o. u stečaju TOMISLAVOVA 11, 10000 Zagreb</derivirana_varijabla>
  </DomainObject.Predmet.ProtustrankaWithAdress>
  <DomainObject.Predmet.ProtustrankaWithAdressOIB>
    <izvorni_sadrzaj>Stečajna masa ELKOTECH d.o.o. u stečaju, OIB 00000000001, TOMISLAVOVA 11, 10000 Zagreb</izvorni_sadrzaj>
    <derivirana_varijabla naziv="DomainObject.Predmet.ProtustrankaWithAdressOIB_1">Stečajna masa ELKOTECH d.o.o. u stečaju, OIB 00000000001, TOMISLAVOVA 11, 10000 Zagreb</derivirana_varijabla>
  </DomainObject.Predmet.ProtustrankaWithAdressOIB>
  <DomainObject.Predmet.ProtustrankaNazivFormated>
    <izvorni_sadrzaj>Stečajna masa ELKOTECH d.o.o. u stečaju</izvorni_sadrzaj>
    <derivirana_varijabla naziv="DomainObject.Predmet.ProtustrankaNazivFormated_1">Stečajna masa ELKOTECH d.o.o. u stečaju</derivirana_varijabla>
  </DomainObject.Predmet.ProtustrankaNazivFormated>
  <DomainObject.Predmet.ProtustrankaNazivFormatedOIB>
    <izvorni_sadrzaj>Stečajna masa ELKOTECH d.o.o. u stečaju, OIB 00000000001</izvorni_sadrzaj>
    <derivirana_varijabla naziv="DomainObject.Predmet.ProtustrankaNazivFormatedOIB_1">Stečajna masa ELKOTECH d.o.o. u stečaju,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SREĆKO ILIĆ; TOMISLAV OREHOVEC</izvorni_sadrzaj>
    <derivirana_varijabla naziv="DomainObject.Predmet.StrankaFormated_1">  SREĆKO ILIĆ; TOMISLAV OREHOVEC</derivirana_varijabla>
  </DomainObject.Predmet.StrankaFormated>
  <DomainObject.Predmet.StrankaFormatedOIB>
    <izvorni_sadrzaj>  SREĆKO ILIĆ; TOMISLAV OREHOVEC</izvorni_sadrzaj>
    <derivirana_varijabla naziv="DomainObject.Predmet.StrankaFormatedOIB_1">  SREĆKO ILIĆ; TOMISLAV OREHOVEC</derivirana_varijabla>
  </DomainObject.Predmet.StrankaFormatedOIB>
  <DomainObject.Predmet.StrankaFormatedWithAdress>
    <izvorni_sadrzaj> SREĆKO ILIĆ, SMIČIKLASOVA 18, 10000 Zagreb; TOMISLAV OREHOVEC, SMIČIKLASOVA 18, 10000 Zagreb</izvorni_sadrzaj>
    <derivirana_varijabla naziv="DomainObject.Predmet.StrankaFormatedWithAdress_1"> SREĆKO ILIĆ, SMIČIKLASOVA 18, 10000 Zagreb; TOMISLAV OREHOVEC, SMIČIKLASOVA 18, 10000 Zagreb</derivirana_varijabla>
  </DomainObject.Predmet.StrankaFormatedWithAdress>
  <DomainObject.Predmet.StrankaFormatedWithAdressOIB>
    <izvorni_sadrzaj> SREĆKO ILIĆ, SMIČIKLASOVA 18, 10000 Zagreb; TOMISLAV OREHOVEC, SMIČIKLASOVA 18, 10000 Zagreb</izvorni_sadrzaj>
    <derivirana_varijabla naziv="DomainObject.Predmet.StrankaFormatedWithAdressOIB_1"> SREĆKO ILIĆ, SMIČIKLASOVA 18, 10000 Zagreb; TOMISLAV OREHOVEC, SMIČIKLASOVA 18, 10000 Zagreb</derivirana_varijabla>
  </DomainObject.Predmet.StrankaFormatedWithAdressOIB>
  <DomainObject.Predmet.StrankaWithAdress>
    <izvorni_sadrzaj>SREĆKO ILIĆ SMIČIKLASOVA 18,10000 Zagreb,TOMISLAV OREHOVEC SMIČIKLASOVA 18,10000 Zagreb</izvorni_sadrzaj>
    <derivirana_varijabla naziv="DomainObject.Predmet.StrankaWithAdress_1">SREĆKO ILIĆ SMIČIKLASOVA 18,10000 Zagreb,TOMISLAV OREHOVEC SMIČIKLASOVA 18,10000 Zagreb</derivirana_varijabla>
  </DomainObject.Predmet.StrankaWithAdress>
  <DomainObject.Predmet.StrankaWithAdressOIB>
    <izvorni_sadrzaj>SREĆKO ILIĆ, SMIČIKLASOVA 18,10000 Zagreb,TOMISLAV OREHOVEC, SMIČIKLASOVA 18,10000 Zagreb</izvorni_sadrzaj>
    <derivirana_varijabla naziv="DomainObject.Predmet.StrankaWithAdressOIB_1">SREĆKO ILIĆ, SMIČIKLASOVA 18,10000 Zagreb,TOMISLAV OREHOVEC, SMIČIKLASOVA 18,10000 Zagreb</derivirana_varijabla>
  </DomainObject.Predmet.StrankaWithAdressOIB>
  <DomainObject.Predmet.StrankaNazivFormated>
    <izvorni_sadrzaj>SREĆKO ILIĆ,TOMISLAV OREHOVEC</izvorni_sadrzaj>
    <derivirana_varijabla naziv="DomainObject.Predmet.StrankaNazivFormated_1">SREĆKO ILIĆ,TOMISLAV OREHOVEC</derivirana_varijabla>
  </DomainObject.Predmet.StrankaNazivFormated>
  <DomainObject.Predmet.StrankaNazivFormatedOIB>
    <izvorni_sadrzaj>SREĆKO ILIĆ,TOMISLAV OREHOVEC</izvorni_sadrzaj>
    <derivirana_varijabla naziv="DomainObject.Predmet.StrankaNazivFormatedOIB_1">SREĆKO ILIĆ,TOMISLAV OREHOVEC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SREĆKO ILIĆ</item>
      <item>TOMISLAV OREHOVEC</item>
    </izvorni_sadrzaj>
    <derivirana_varijabla naziv="DomainObject.Predmet.StrankaListFormated_1">
      <item>SREĆKO ILIĆ</item>
      <item>TOMISLAV OREHOVEC</item>
    </derivirana_varijabla>
  </DomainObject.Predmet.StrankaListFormated>
  <DomainObject.Predmet.StrankaListFormatedOIB>
    <izvorni_sadrzaj>
      <item>SREĆKO ILIĆ</item>
      <item>TOMISLAV OREHOVEC</item>
    </izvorni_sadrzaj>
    <derivirana_varijabla naziv="DomainObject.Predmet.StrankaListFormatedOIB_1">
      <item>SREĆKO ILIĆ</item>
      <item>TOMISLAV OREHOVEC</item>
    </derivirana_varijabla>
  </DomainObject.Predmet.StrankaListFormatedOIB>
  <DomainObject.Predmet.StrankaListFormatedWithAdress>
    <izvorni_sadrzaj>
      <item>SREĆKO ILIĆ, SMIČIKLASOVA 18, 10000 Zagreb</item>
      <item>TOMISLAV OREHOVEC, SMIČIKLASOVA 18, 10000 Zagreb</item>
    </izvorni_sadrzaj>
    <derivirana_varijabla naziv="DomainObject.Predmet.StrankaListFormatedWithAdress_1">
      <item>SREĆKO ILIĆ, SMIČIKLASOVA 18, 10000 Zagreb</item>
      <item>TOMISLAV OREHOVEC, SMIČIKLASOVA 18, 10000 Zagreb</item>
    </derivirana_varijabla>
  </DomainObject.Predmet.StrankaListFormatedWithAdress>
  <DomainObject.Predmet.StrankaListFormatedWithAdressOIB>
    <izvorni_sadrzaj>
      <item>SREĆKO ILIĆ, SMIČIKLASOVA 18, 10000 Zagreb</item>
      <item>TOMISLAV OREHOVEC, SMIČIKLASOVA 18, 10000 Zagreb</item>
    </izvorni_sadrzaj>
    <derivirana_varijabla naziv="DomainObject.Predmet.StrankaListFormatedWithAdressOIB_1">
      <item>SREĆKO ILIĆ, SMIČIKLASOVA 18, 10000 Zagreb</item>
      <item>TOMISLAV OREHOVEC, SMIČIKLASOVA 18, 10000 Zagreb</item>
    </derivirana_varijabla>
  </DomainObject.Predmet.StrankaListFormatedWithAdressOIB>
  <DomainObject.Predmet.StrankaListNazivFormated>
    <izvorni_sadrzaj>
      <item>SREĆKO ILIĆ</item>
      <item>TOMISLAV OREHOVEC</item>
    </izvorni_sadrzaj>
    <derivirana_varijabla naziv="DomainObject.Predmet.StrankaListNazivFormated_1">
      <item>SREĆKO ILIĆ</item>
      <item>TOMISLAV OREHOVEC</item>
    </derivirana_varijabla>
  </DomainObject.Predmet.StrankaListNazivFormated>
  <DomainObject.Predmet.StrankaListNazivFormatedOIB>
    <izvorni_sadrzaj>
      <item>SREĆKO ILIĆ</item>
      <item>TOMISLAV OREHOVEC</item>
    </izvorni_sadrzaj>
    <derivirana_varijabla naziv="DomainObject.Predmet.StrankaListNazivFormatedOIB_1">
      <item>SREĆKO ILIĆ</item>
      <item>TOMISLAV OREHOVEC</item>
    </derivirana_varijabla>
  </DomainObject.Predmet.StrankaListNazivFormatedOIB>
  <DomainObject.Predmet.ProtuStrankaListFormated>
    <izvorni_sadrzaj>
      <item>Stečajna masa ELKOTECH d.o.o. u stečaju zastupanog po punomoćniku ZZ Raimonds Krezevskis</item>
    </izvorni_sadrzaj>
    <derivirana_varijabla naziv="DomainObject.Predmet.ProtuStrankaListFormated_1">
      <item>Stečajna masa ELKOTECH d.o.o. u stečaju zastupanog po punomoćniku ZZ Raimonds Krezevskis</item>
    </derivirana_varijabla>
  </DomainObject.Predmet.ProtuStrankaListFormated>
  <DomainObject.Predmet.ProtuStrankaListFormatedOIB>
    <izvorni_sadrzaj>
      <item>Stečajna masa ELKOTECH d.o.o. u stečaju, OIB 00000000001 zastupanog po punomoćniku ZZ Raimonds Krezevskis</item>
    </izvorni_sadrzaj>
    <derivirana_varijabla naziv="DomainObject.Predmet.ProtuStrankaListFormatedOIB_1">
      <item>Stečajna masa ELKOTECH d.o.o. u stečaju, OIB 00000000001 zastupanog po punomoćniku ZZ Raimonds Krezevskis</item>
    </derivirana_varijabla>
  </DomainObject.Predmet.ProtuStrankaListFormatedOIB>
  <DomainObject.Predmet.ProtuStrankaListFormatedWithAdress>
    <izvorni_sadrzaj>
      <item>Stečajna masa ELKOTECH d.o.o. u stečaju, TOMISLAVOVA 11, 10000 Zagreb zastupanog po punomoćniku ZZ Raimonds Krezevskis</item>
    </izvorni_sadrzaj>
    <derivirana_varijabla naziv="DomainObject.Predmet.ProtuStrankaListFormatedWithAdress_1">
      <item>Stečajna masa ELKOTECH d.o.o. u stečaju, TOMISLAVOVA 11, 10000 Zagreb zastupanog po punomoćniku ZZ Raimonds Krezevskis</item>
    </derivirana_varijabla>
  </DomainObject.Predmet.ProtuStrankaListFormatedWithAdress>
  <DomainObject.Predmet.ProtuStrankaListFormatedWithAdressOIB>
    <izvorni_sadrzaj>
      <item>Stečajna masa ELKOTECH d.o.o. u stečaju, OIB 00000000001, TOMISLAVOVA 11, 10000 Zagreb zastupanog po punomoćniku ZZ Raimonds Krezevskis</item>
    </izvorni_sadrzaj>
    <derivirana_varijabla naziv="DomainObject.Predmet.ProtuStrankaListFormatedWithAdressOIB_1">
      <item>Stečajna masa ELKOTECH d.o.o. u stečaju, OIB 00000000001, TOMISLAVOVA 11, 10000 Zagreb zastupanog po punomoćniku ZZ Raimonds Krezevskis</item>
    </derivirana_varijabla>
  </DomainObject.Predmet.ProtuStrankaListFormatedWithAdressOIB>
  <DomainObject.Predmet.ProtuStrankaListNazivFormated>
    <izvorni_sadrzaj>
      <item>Stečajna masa ELKOTECH d.o.o. u stečaju</item>
    </izvorni_sadrzaj>
    <derivirana_varijabla naziv="DomainObject.Predmet.ProtuStrankaListNazivFormated_1">
      <item>Stečajna masa ELKOTECH d.o.o. u stečaju</item>
    </derivirana_varijabla>
  </DomainObject.Predmet.ProtuStrankaListNazivFormated>
  <DomainObject.Predmet.ProtuStrankaListNazivFormatedOIB>
    <izvorni_sadrzaj>
      <item>Stečajna masa ELKOTECH d.o.o. u stečaju, OIB 00000000001</item>
    </izvorni_sadrzaj>
    <derivirana_varijabla naziv="DomainObject.Predmet.ProtuStrankaListNazivFormatedOIB_1">
      <item>Stečajna masa ELKOTECH d.o.o. u stečaju, OIB 00000000001</item>
    </derivirana_varijabla>
  </DomainObject.Predmet.ProtuStrankaListNazivFormatedOIB>
  <DomainObject.Predmet.OstaliListFormated>
    <izvorni_sadrzaj>
      <item>ZZ Raimonds Krezevskis punomoćnik sudionika u postupku Stečajna masa ELKOTECH d.o.o. u stečaju</item>
    </izvorni_sadrzaj>
    <derivirana_varijabla naziv="DomainObject.Predmet.OstaliListFormated_1">
      <item>ZZ Raimonds Krezevskis punomoćnik sudionika u postupku Stečajna masa ELKOTECH d.o.o. u stečaju</item>
    </derivirana_varijabla>
  </DomainObject.Predmet.OstaliListFormated>
  <DomainObject.Predmet.OstaliListFormatedOIB>
    <izvorni_sadrzaj>
      <item>ZZ Raimonds Krezevskis punomoćnik sudionika u postupku Stečajna masa ELKOTECH d.o.o. u stečaju</item>
    </izvorni_sadrzaj>
    <derivirana_varijabla naziv="DomainObject.Predmet.OstaliListFormatedOIB_1">
      <item>ZZ Raimonds Krezevskis punomoćnik sudionika u postupku Stečajna masa ELKOTECH d.o.o. u stečaju</item>
    </derivirana_varijabla>
  </DomainObject.Predmet.OstaliListFormatedOIB>
  <DomainObject.Predmet.OstaliListFormatedWithAdress>
    <izvorni_sadrzaj>
      <item>ZZ Raimonds Krezevskis, Tomislavova 11, 10 000 Zagreb punomoćnik sudionika u postupku Stečajna masa ELKOTECH d.o.o. u stečaju</item>
    </izvorni_sadrzaj>
    <derivirana_varijabla naziv="DomainObject.Predmet.OstaliListFormatedWithAdress_1">
      <item>ZZ Raimonds Krezevskis, Tomislavova 11, 10 000 Zagreb punomoćnik sudionika u postupku Stečajna masa ELKOTECH d.o.o. u stečaju</item>
    </derivirana_varijabla>
  </DomainObject.Predmet.OstaliListFormatedWithAdress>
  <DomainObject.Predmet.OstaliListFormatedWithAdressOIB>
    <izvorni_sadrzaj>
      <item>ZZ Raimonds Krezevskis, Tomislavova 11, 10 000 Zagreb punomoćnik sudionika u postupku Stečajna masa ELKOTECH d.o.o. u stečaju</item>
    </izvorni_sadrzaj>
    <derivirana_varijabla naziv="DomainObject.Predmet.OstaliListFormatedWithAdressOIB_1">
      <item>ZZ Raimonds Krezevskis, Tomislavova 11, 10 000 Zagreb punomoćnik sudionika u postupku Stečajna masa ELKOTECH d.o.o. u stečaju</item>
    </derivirana_varijabla>
  </DomainObject.Predmet.OstaliListFormatedWithAdressOIB>
  <DomainObject.Predmet.OstaliListNazivFormated>
    <izvorni_sadrzaj>
      <item>ZZ Raimonds Krezevskis</item>
    </izvorni_sadrzaj>
    <derivirana_varijabla naziv="DomainObject.Predmet.OstaliListNazivFormated_1">
      <item>ZZ Raimonds Krezevskis</item>
    </derivirana_varijabla>
  </DomainObject.Predmet.OstaliListNazivFormated>
  <DomainObject.Predmet.OstaliListNazivFormatedOIB>
    <izvorni_sadrzaj>
      <item>ZZ Raimonds Krezevskis</item>
    </izvorni_sadrzaj>
    <derivirana_varijabla naziv="DomainObject.Predmet.OstaliListNazivFormatedOIB_1">
      <item>ZZ Raimonds Krezevskis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SREĆKO ILIĆ i dr.</izvorni_sadrzaj>
    <derivirana_varijabla naziv="DomainObject.Predmet.StrankaIDrugi_1">SREĆKO ILIĆ i dr.</derivirana_varijabla>
  </DomainObject.Predmet.StrankaIDrugi>
  <DomainObject.Predmet.ProtustrankaIDrugi>
    <izvorni_sadrzaj>Stečajna masa ELKOTECH d.o.o. u stečaju</izvorni_sadrzaj>
    <derivirana_varijabla naziv="DomainObject.Predmet.ProtustrankaIDrugi_1">Stečajna masa ELKOTECH d.o.o. u stečaju</derivirana_varijabla>
  </DomainObject.Predmet.ProtustrankaIDrugi>
  <DomainObject.Predmet.StrankaIDrugiAdressOIB>
    <izvorni_sadrzaj>SREĆKO ILIĆ, SMIČIKLASOVA 18, 10000 Zagreb i dr.</izvorni_sadrzaj>
    <derivirana_varijabla naziv="DomainObject.Predmet.StrankaIDrugiAdressOIB_1">SREĆKO ILIĆ, SMIČIKLASOVA 18, 10000 Zagreb i dr.</derivirana_varijabla>
  </DomainObject.Predmet.StrankaIDrugiAdressOIB>
  <DomainObject.Predmet.ProtustrankaIDrugiAdressOIB>
    <izvorni_sadrzaj>Stečajna masa ELKOTECH d.o.o. u stečaju, OIB 00000000001, TOMISLAVOVA 11, 10000 Zagreb</izvorni_sadrzaj>
    <derivirana_varijabla naziv="DomainObject.Predmet.ProtustrankaIDrugiAdressOIB_1">Stečajna masa ELKOTECH d.o.o. u stečaju, OIB 00000000001, TOMISLAVOVA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SREĆKO ILIĆ</item>
      <item>TOMISLAV OREHOVEC</item>
      <item>Stečajna masa ELKOTECH d.o.o. u stečaju</item>
      <item>ZZ Raimonds Krezevskis</item>
    </izvorni_sadrzaj>
    <derivirana_varijabla naziv="DomainObject.Predmet.SudioniciListNaziv_1">
      <item>SREĆKO ILIĆ</item>
      <item>TOMISLAV OREHOVEC</item>
      <item>Stečajna masa ELKOTECH d.o.o. u stečaju</item>
      <item>ZZ Raimonds Krezevskis</item>
    </derivirana_varijabla>
  </DomainObject.Predmet.SudioniciListNaziv>
  <DomainObject.Predmet.SudioniciListAdressOIB>
    <izvorni_sadrzaj>
      <item>SREĆKO ILIĆ, SMIČIKLASOVA 18,10000 Zagreb</item>
      <item>TOMISLAV OREHOVEC, SMIČIKLASOVA 18,10000 Zagreb</item>
      <item>Stečajna masa ELKOTECH d.o.o. u stečaju, OIB 00000000001, TOMISLAVOVA 11,10000 Zagreb</item>
      <item>ZZ Raimonds Krezevskis, Tomislavova 11,10 000 Zagreb</item>
    </izvorni_sadrzaj>
    <derivirana_varijabla naziv="DomainObject.Predmet.SudioniciListAdressOIB_1">
      <item>SREĆKO ILIĆ, SMIČIKLASOVA 18,10000 Zagreb</item>
      <item>TOMISLAV OREHOVEC, SMIČIKLASOVA 18,10000 Zagreb</item>
      <item>Stečajna masa ELKOTECH d.o.o. u stečaju, OIB 00000000001, TOMISLAVOVA 11,10000 Zagreb</item>
      <item>ZZ Raimonds Krezevskis, Tomislavova 11,10 000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00000000001</item>
      <item>, OIB null</item>
    </izvorni_sadrzaj>
    <derivirana_varijabla naziv="DomainObject.Predmet.SudioniciListNazivOIB_1">
      <item>, OIB null</item>
      <item>, OIB null</item>
      <item>, OIB 00000000001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0B226C-4811-40E8-85F3-0018BADC8400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142</properties:Words>
  <properties:Characters>724</properties:Characters>
  <properties:Lines>37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2016-04-18T12:36:00Z</dcterms:created>
  <dc:creator>nribaric</dc:creator>
  <cp:lastModifiedBy>Ivana Rogić</cp:lastModifiedBy>
  <cp:lastPrinted>2016-04-19T07:27:00Z</cp:lastPrinted>
  <dcterms:modified xmlns:xsi="http://www.w3.org/2001/XMLSchema-instance" xsi:type="dcterms:W3CDTF">2016-04-19T07:27:00Z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