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68adc" w14:paraId="e768adc" w:rsidRDefault="00AE649C" w:rsidP="00964BD7" w:rsidR="00AE649C" w:rsidRPr="00B76F3C">
      <w:pPr>
        <w:pStyle w:val="Naslov3"/>
        <w:numPr>
          <w:ilvl w:val="0"/>
          <w:numId w:val="0"/>
        </w:numPr>
        <w:spacing w:after="0"/>
        <w:ind w:left="720"/>
        <w15:collapsed w:val="false"/>
      </w:pPr>
      <w:bookmarkStart w:name="_GoBack" w:id="0"/>
      <w:bookmarkEnd w:id="0"/>
    </w:p>
    <w:p w:rsidRDefault="00964BD7" w:rsidP="00964BD7" w:rsidR="00AE649C" w:rsidRPr="00B76F3C">
      <w:pPr>
        <w:pStyle w:val="SudNaziv"/>
        <w:ind w:firstLine="708" w:left="4956"/>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showingPlcHdr/>
                    <w:picture/>
                  </w:sdtPr>
                  <w:sdtEndPr/>
                  <w:sdtContent>
                    <w:p w:rsidRDefault="00964BD7"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Poslovni broj: 4 St-461/13-151</w:t>
      </w:r>
      <w:r w:rsidR="00EA1C6D">
        <w:tab/>
      </w:r>
    </w:p>
    <w:p w:rsidRDefault="00964BD7" w:rsidP="00964BD7" w:rsidR="00964BD7">
      <w:pPr>
        <w:tabs>
          <w:tab w:pos="0" w:val="left"/>
        </w:tabs>
        <w:spacing w:after="0"/>
        <w:rPr>
          <w:rFonts w:cs="Times New Roman"/>
          <w:bCs/>
        </w:rPr>
      </w:pPr>
      <w:r>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964BD7" w:rsidP="00964BD7" w:rsidR="00964BD7">
      <w:pPr>
        <w:spacing w:after="0"/>
        <w:rPr>
          <w:rFonts w:cs="Times New Roman"/>
        </w:rPr>
      </w:pPr>
    </w:p>
    <w:p w:rsidRDefault="00964BD7" w:rsidP="00964BD7" w:rsidR="00964BD7">
      <w:pPr>
        <w:spacing w:after="0"/>
        <w:ind w:firstLine="720"/>
        <w:rPr>
          <w:rFonts w:cs="Times New Roman"/>
          <w:b/>
        </w:rPr>
      </w:pPr>
    </w:p>
    <w:p w:rsidRDefault="00964BD7" w:rsidP="00964BD7" w:rsidR="00964BD7">
      <w:pPr>
        <w:spacing w:after="0"/>
        <w:ind w:firstLine="720"/>
        <w:rPr>
          <w:rFonts w:cs="Times New Roman"/>
          <w:b/>
        </w:rPr>
      </w:pPr>
    </w:p>
    <w:p w:rsidRDefault="00964BD7" w:rsidP="00964BD7" w:rsidR="00964BD7">
      <w:pPr>
        <w:spacing w:after="0"/>
        <w:rPr>
          <w:rFonts w:cs="Times New Roman"/>
          <w:b/>
        </w:rPr>
      </w:pPr>
      <w:r>
        <w:rPr>
          <w:rFonts w:cs="Times New Roman"/>
          <w:b/>
        </w:rPr>
        <w:t xml:space="preserve">       REPUBLIKA HRVATSKA</w:t>
      </w:r>
    </w:p>
    <w:p w:rsidRDefault="00964BD7" w:rsidP="00964BD7" w:rsidR="00964BD7">
      <w:pPr>
        <w:spacing w:after="0"/>
        <w:rPr>
          <w:rFonts w:cs="Times New Roman"/>
          <w:b/>
        </w:rPr>
      </w:pPr>
      <w:r>
        <w:rPr>
          <w:rFonts w:cs="Times New Roman"/>
        </w:rPr>
        <w:t>TRGOVAČKI SUD U VARAŽDINU</w:t>
      </w:r>
    </w:p>
    <w:p w:rsidRDefault="00964BD7" w:rsidP="00964BD7" w:rsidR="00964BD7">
      <w:pPr>
        <w:spacing w:after="0"/>
        <w:rPr>
          <w:rFonts w:cs="Times New Roman"/>
        </w:rPr>
      </w:pPr>
      <w:r>
        <w:rPr>
          <w:rFonts w:cs="Times New Roman"/>
        </w:rPr>
        <w:t xml:space="preserve">                 Braće Radića 2</w:t>
      </w:r>
    </w:p>
    <w:p w:rsidRDefault="00964BD7" w:rsidP="00964BD7" w:rsidR="00964BD7">
      <w:pPr>
        <w:spacing w:after="0"/>
        <w:jc w:val="both"/>
        <w:rPr>
          <w:rFonts w:cs="Times New Roman"/>
        </w:rPr>
      </w:pPr>
    </w:p>
    <w:p w:rsidRDefault="00964BD7" w:rsidP="00964BD7" w:rsidR="00964BD7">
      <w:pPr>
        <w:spacing w:after="0"/>
        <w:jc w:val="both"/>
        <w:rPr>
          <w:rFonts w:cs="Times New Roman"/>
        </w:rPr>
      </w:pPr>
    </w:p>
    <w:p w:rsidRDefault="00964BD7" w:rsidP="00964BD7" w:rsidR="00964BD7">
      <w:pPr>
        <w:spacing w:after="0"/>
        <w:jc w:val="center"/>
        <w:rPr>
          <w:rFonts w:cs="Times New Roman"/>
        </w:rPr>
      </w:pPr>
      <w:r>
        <w:rPr>
          <w:rFonts w:cs="Times New Roman"/>
        </w:rPr>
        <w:t xml:space="preserve">Z A K L J U Č A K </w:t>
      </w:r>
    </w:p>
    <w:p w:rsidRDefault="00964BD7" w:rsidP="00964BD7" w:rsidR="00964BD7">
      <w:pPr>
        <w:spacing w:after="0"/>
        <w:jc w:val="both"/>
        <w:rPr>
          <w:rFonts w:cs="Times New Roman"/>
        </w:rPr>
      </w:pPr>
    </w:p>
    <w:p w:rsidRDefault="00964BD7" w:rsidP="00964BD7" w:rsidR="00964BD7">
      <w:pPr>
        <w:tabs>
          <w:tab w:pos="9356" w:val="left"/>
        </w:tabs>
        <w:spacing w:after="0"/>
        <w:ind w:firstLine="709"/>
        <w:jc w:val="both"/>
        <w:rPr>
          <w:rFonts w:cs="Times New Roman"/>
        </w:rPr>
      </w:pPr>
      <w:r>
        <w:rPr>
          <w:rFonts w:cs="Times New Roman"/>
        </w:rPr>
        <w:t xml:space="preserve">Trgovački sud u Varaždinu, po sucu toga suda Iris Hatvalić Nemec, kao stečajnom sucu, u stečajnom postupku nad stečajnim dužnikom MEĐIMURJE BETON ČAKOVEC d.d. u stečaju, za proizvodnju betonskih konstrukcija iz Čakovca, Zrinsko Frankopanska bb, OIB: 86483559748, 15. veljače 2016. donosi slijedeći </w:t>
      </w:r>
    </w:p>
    <w:p w:rsidRDefault="00964BD7" w:rsidP="00964BD7" w:rsidR="00964BD7">
      <w:pPr>
        <w:spacing w:after="0"/>
        <w:ind w:right="567"/>
        <w:jc w:val="both"/>
        <w:rPr>
          <w:rFonts w:cs="Times New Roman"/>
        </w:rPr>
      </w:pPr>
    </w:p>
    <w:p w:rsidRDefault="00964BD7" w:rsidP="00964BD7" w:rsidR="00964BD7">
      <w:pPr>
        <w:spacing w:after="0"/>
        <w:jc w:val="center"/>
        <w:rPr>
          <w:rFonts w:cs="Times New Roman"/>
        </w:rPr>
      </w:pPr>
      <w:r>
        <w:rPr>
          <w:rFonts w:cs="Times New Roman"/>
        </w:rPr>
        <w:t xml:space="preserve">Z A K L J U Č A K </w:t>
      </w:r>
    </w:p>
    <w:p w:rsidRDefault="00964BD7" w:rsidP="00964BD7" w:rsidR="00964BD7">
      <w:pPr>
        <w:spacing w:after="0"/>
        <w:jc w:val="center"/>
        <w:rPr>
          <w:rFonts w:cs="Times New Roman"/>
        </w:rPr>
      </w:pPr>
    </w:p>
    <w:p w:rsidRDefault="00964BD7" w:rsidP="00964BD7" w:rsidR="00964BD7">
      <w:pPr>
        <w:spacing w:after="0"/>
        <w:jc w:val="center"/>
        <w:rPr>
          <w:rFonts w:cs="Times New Roman"/>
        </w:rPr>
      </w:pPr>
      <w:r>
        <w:rPr>
          <w:rFonts w:cs="Times New Roman"/>
        </w:rPr>
        <w:t>određuje se</w:t>
      </w:r>
    </w:p>
    <w:p w:rsidRDefault="00964BD7" w:rsidP="00964BD7" w:rsidR="00964BD7">
      <w:pPr>
        <w:spacing w:after="0"/>
        <w:jc w:val="center"/>
        <w:rPr>
          <w:rFonts w:cs="Times New Roman"/>
        </w:rPr>
      </w:pPr>
      <w:r>
        <w:rPr>
          <w:rFonts w:cs="Times New Roman"/>
        </w:rPr>
        <w:t>DESETA JAVNA  DRAŽBA</w:t>
      </w:r>
    </w:p>
    <w:p w:rsidRDefault="00964BD7" w:rsidP="00964BD7" w:rsidR="00964BD7">
      <w:pPr>
        <w:spacing w:after="0"/>
        <w:jc w:val="center"/>
        <w:rPr>
          <w:rFonts w:cs="Times New Roman"/>
        </w:rPr>
      </w:pPr>
      <w:r>
        <w:rPr>
          <w:rFonts w:cs="Times New Roman"/>
        </w:rPr>
        <w:t>za prodaju nekretnina i pokretnina u vlasništvu stečajnog dužnika</w:t>
      </w:r>
    </w:p>
    <w:p w:rsidRDefault="00964BD7" w:rsidP="00964BD7" w:rsidR="00964BD7">
      <w:pPr>
        <w:spacing w:after="0"/>
        <w:jc w:val="center"/>
        <w:rPr>
          <w:rFonts w:cs="Times New Roman"/>
        </w:rPr>
      </w:pPr>
      <w:r>
        <w:rPr>
          <w:rFonts w:cs="Times New Roman"/>
        </w:rPr>
        <w:t>I</w:t>
      </w:r>
    </w:p>
    <w:p w:rsidRDefault="00964BD7" w:rsidP="00964BD7" w:rsidR="00964BD7">
      <w:pPr>
        <w:spacing w:after="0"/>
        <w:jc w:val="center"/>
        <w:rPr>
          <w:rFonts w:cs="Times New Roman"/>
        </w:rPr>
      </w:pPr>
      <w:r>
        <w:rPr>
          <w:rFonts w:cs="Times New Roman"/>
        </w:rPr>
        <w:t xml:space="preserve">TREĆA JAVNA DRAŽBA </w:t>
      </w:r>
    </w:p>
    <w:p w:rsidRDefault="00964BD7" w:rsidP="00964BD7" w:rsidR="00964BD7">
      <w:pPr>
        <w:spacing w:after="0"/>
        <w:jc w:val="center"/>
        <w:rPr>
          <w:rFonts w:cs="Times New Roman"/>
        </w:rPr>
      </w:pPr>
      <w:r>
        <w:rPr>
          <w:rFonts w:cs="Times New Roman"/>
        </w:rPr>
        <w:t>za prodaju nekretnine u vlasništvu stečajnog dužnika</w:t>
      </w:r>
    </w:p>
    <w:p w:rsidRDefault="00964BD7" w:rsidP="00964BD7" w:rsidR="00964BD7">
      <w:pPr>
        <w:spacing w:after="0"/>
        <w:rPr>
          <w:rFonts w:cs="Times New Roman"/>
        </w:rPr>
      </w:pPr>
    </w:p>
    <w:p w:rsidRDefault="00964BD7" w:rsidP="00964BD7" w:rsidR="00964BD7">
      <w:pPr>
        <w:spacing w:after="0"/>
        <w:jc w:val="both"/>
        <w:rPr>
          <w:rFonts w:cs="Times New Roman"/>
        </w:rPr>
      </w:pPr>
      <w:r>
        <w:rPr>
          <w:rFonts w:cs="Times New Roman"/>
          <w:bCs/>
        </w:rPr>
        <w:t xml:space="preserve">1.) </w:t>
      </w:r>
      <w:r>
        <w:rPr>
          <w:rFonts w:cs="Times New Roman"/>
          <w:bCs/>
        </w:rPr>
        <w:tab/>
        <w:t xml:space="preserve">Određuje se prodaja u stečajnom postupku nekretnina u vlasništvu </w:t>
      </w:r>
      <w:r>
        <w:rPr>
          <w:rFonts w:cs="Times New Roman"/>
        </w:rPr>
        <w:t xml:space="preserve">stečajnog dužnika, uz odgovarajuću primjenu pravila o ovrsi na nekretninama, i to: </w:t>
      </w:r>
    </w:p>
    <w:p w:rsidRDefault="00964BD7" w:rsidP="00964BD7" w:rsidR="00964BD7">
      <w:pPr>
        <w:spacing w:after="0"/>
        <w:jc w:val="both"/>
        <w:rPr>
          <w:rFonts w:cs="Times New Roman"/>
        </w:rPr>
      </w:pPr>
    </w:p>
    <w:p w:rsidRDefault="00964BD7" w:rsidP="00964BD7" w:rsidR="00964BD7">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6878 k.o. Čakovec, čestica broj 228/1/2/A/1/446/2/2, dio proizvodne hale, industrijsko dvorište od 76 čhv, u kojoj cijeloj nekretnini stečajni dužnik dolazi upisan u 1/1 dijela, </w:t>
      </w:r>
    </w:p>
    <w:p w:rsidRDefault="00964BD7" w:rsidP="00964BD7" w:rsidR="00964BD7">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6245 k.o. Čakovec, čestica broj 228/1/2/A/1/446/4/1, cisterna za gorivo s pumpom, trafostanica, silos, proizvodna hala, dio proizvodne hale, industrijsko dvorište od 3 jutra i 51 čkv, u kojoj cijeloj nekretnini stečajni dužnik dolazi upisan u 1/1 dijela, </w:t>
      </w:r>
    </w:p>
    <w:p w:rsidRDefault="00964BD7" w:rsidP="00964BD7" w:rsidR="00964BD7">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6247 k.o. Čakovec, čestica broj 228/1/2/A/1/446/6, zgrada skladišta i industrijsko dvorište od 1016 čhv, u kojoj cijeloj nekretnini stečajni dužnik dolazi upisan u 1/1 dijela, </w:t>
      </w:r>
    </w:p>
    <w:p w:rsidRDefault="00964BD7" w:rsidP="00964BD7" w:rsidR="00964BD7">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6253 k.o. Čakovec, čestica broj 228/1/2/A/1/446/13, zgrada porte i parkiralište od 1 jutra i 1157 čhv, u kojoj cijeloj nekretnini stečajni dužnik dolazi upisan u 9/36 dijela, </w:t>
      </w:r>
    </w:p>
    <w:p w:rsidRDefault="00964BD7" w:rsidP="00964BD7" w:rsidR="00964BD7">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6255 k.o. Čakovec, čestica broj 228/1/2/A/1/446/15/1, put od 188 čhv, u kojoj cijeloj nekretnini stečajni dužnik dolazi upisan u 1/2 dijela, </w:t>
      </w:r>
    </w:p>
    <w:p w:rsidRDefault="00964BD7" w:rsidP="00964BD7" w:rsidR="00964BD7">
      <w:pPr>
        <w:pStyle w:val="Odlomakpopisa"/>
        <w:numPr>
          <w:ilvl w:val="0"/>
          <w:numId w:val="47"/>
        </w:numPr>
        <w:tabs>
          <w:tab w:pos="851" w:val="clear"/>
        </w:tabs>
        <w:spacing w:after="0"/>
        <w:contextualSpacing/>
        <w:rPr>
          <w:rFonts w:cs="Times New Roman"/>
        </w:rPr>
      </w:pPr>
      <w:r>
        <w:rPr>
          <w:rFonts w:cs="Times New Roman"/>
        </w:rPr>
        <w:lastRenderedPageBreak/>
        <w:t xml:space="preserve">nekretnine upisane u zk. uložak broj 13E, etažno vlasništvo s određenim omjerima, poduložak 1 k.o. Čakovec, čestica broj 228/1/2/A/1/446/3, poslovna zgrada, zemljište od 636 čhv1. ETAŽA 1624/2538 poslovni prostor u prizemlju građevine – etažna jedinica I, ukupne površine 1315,56 m2 te poslovni prostor na katu građevine – etažna jedinica III, ukupne površine 308,29 m2, u planu označeno crvenom bojom u kojoj cijeloj nekretnini dužnik dolazi upisan u 1/1 dijela, </w:t>
      </w:r>
    </w:p>
    <w:p w:rsidRDefault="00964BD7" w:rsidP="00964BD7" w:rsidR="00964BD7">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12E, etažno vlasništvo s određenim omjerima, poduložak 1 k.o. Čakovec, čestica broj 228/1/2/A/1/446/5, poslovna zgrada – industrijska hala, Globetka, u ulici Zrinsko Frankopanskoj, dvor od 1 jutra i 36 čhv, 1. ETAŽA 39/60; etažne jedinice II i V koje se sastoje od dijela prizemlja industrijske hale površine 3690 m2 te garderoba 99 m2, dijela 1. kata koji se sastoji od kancelarija broj 1, 2, 3, 4 i 5 i hodnika ukupne površine 81,10 m2 u kojoj cijeloj nekretnini dužnik dolazi upisan u 1/1 dijela, </w:t>
      </w:r>
    </w:p>
    <w:p w:rsidRDefault="00964BD7" w:rsidP="00964BD7" w:rsidR="00964BD7">
      <w:pPr>
        <w:pStyle w:val="Odlomakpopisa"/>
        <w:numPr>
          <w:ilvl w:val="0"/>
          <w:numId w:val="47"/>
        </w:numPr>
        <w:tabs>
          <w:tab w:pos="851" w:val="clear"/>
        </w:tabs>
        <w:spacing w:after="0"/>
        <w:contextualSpacing/>
        <w:rPr>
          <w:rFonts w:cs="Times New Roman"/>
        </w:rPr>
      </w:pPr>
      <w:r>
        <w:rPr>
          <w:rFonts w:cs="Times New Roman"/>
        </w:rPr>
        <w:t>nekretnine upisane u zk. uložak broj 12E, etažno vlasništvo s određenim omjerima, poduložak 2 k.o. Čakovec, čestica broj 228/1/2/A/1/446/5, poslovna zgrada – industrijska hala, Globetka, u ulici Zrinsko Frankopanskoj, dvor od 1 jutra i 36 čhv, 2. ETAŽA 21/60; etažne jedinice I, IV i VII koje se sastoje od dijela prizemlja industrijske hale površine 1958 m2 dijela 1. kata koji se sastoji od garderobe, skladišta, kancelarije broj 6, hodnika, ukupne površine od 127,40 m2 te dijela 2. kata koji se sastoji od kancelarije broj 7, 8, 9 te hodnika ukupne površine od 48,56 m2 u kojoj cijeloj nekretnini dužnik dolazi upisan u 1/1 dijela,</w:t>
      </w:r>
    </w:p>
    <w:p w:rsidRDefault="00964BD7" w:rsidP="00964BD7" w:rsidR="00964BD7">
      <w:pPr>
        <w:spacing w:after="0"/>
        <w:jc w:val="both"/>
        <w:rPr>
          <w:rFonts w:cs="Times New Roman"/>
        </w:rPr>
      </w:pPr>
    </w:p>
    <w:p w:rsidRDefault="00964BD7" w:rsidP="00964BD7" w:rsidR="00964BD7">
      <w:pPr>
        <w:spacing w:after="0"/>
        <w:ind w:hanging="705" w:left="705"/>
        <w:jc w:val="both"/>
        <w:rPr>
          <w:rFonts w:cs="Times New Roman"/>
        </w:rPr>
      </w:pPr>
      <w:r>
        <w:rPr>
          <w:rFonts w:cs="Times New Roman"/>
        </w:rPr>
        <w:t xml:space="preserve">2.) </w:t>
      </w:r>
      <w:r>
        <w:rPr>
          <w:rFonts w:cs="Times New Roman"/>
        </w:rPr>
        <w:tab/>
      </w:r>
      <w:r>
        <w:rPr>
          <w:rFonts w:cs="Times New Roman"/>
        </w:rPr>
        <w:tab/>
        <w:t>Zajedno s nekretninama iz točke 1.) zaključka prodaju se i pokretnine – strojevi i alati, uredska i informatička oprema i sitni inventar.</w:t>
      </w:r>
    </w:p>
    <w:p w:rsidRDefault="00964BD7" w:rsidP="00964BD7" w:rsidR="00964BD7">
      <w:pPr>
        <w:spacing w:after="0"/>
        <w:jc w:val="both"/>
        <w:rPr>
          <w:rFonts w:cs="Times New Roman"/>
        </w:rPr>
      </w:pPr>
    </w:p>
    <w:p w:rsidRDefault="00964BD7" w:rsidP="00964BD7" w:rsidR="00964BD7">
      <w:pPr>
        <w:spacing w:after="0"/>
        <w:ind w:hanging="705" w:left="705"/>
        <w:jc w:val="both"/>
        <w:rPr>
          <w:rFonts w:cs="Times New Roman"/>
        </w:rPr>
      </w:pPr>
      <w:r>
        <w:rPr>
          <w:rFonts w:cs="Times New Roman"/>
        </w:rPr>
        <w:t xml:space="preserve">3.) </w:t>
      </w:r>
      <w:r>
        <w:rPr>
          <w:rFonts w:cs="Times New Roman"/>
        </w:rPr>
        <w:tab/>
      </w:r>
      <w:r>
        <w:rPr>
          <w:rFonts w:cs="Times New Roman"/>
          <w:bCs/>
        </w:rPr>
        <w:t xml:space="preserve">Određuje se prodaja u stečajnom postupku nekretnine u vlasništvu </w:t>
      </w:r>
      <w:r>
        <w:rPr>
          <w:rFonts w:cs="Times New Roman"/>
        </w:rPr>
        <w:t>stečajnog dužnika, uz odgovarajuću primjenu pravila o ovrsi na nekretninama, upisane u z. k. ul. 6254 k.o. Čakovec, čestica broj 228/1/2/A/1/446/14 put od 21 čhv u kojoj cijeloj nekretnini stečajni dužnik dolazi upisan kao vlasnik u 1/3 dijela.</w:t>
      </w:r>
    </w:p>
    <w:p w:rsidRDefault="00964BD7" w:rsidP="00964BD7" w:rsidR="00964BD7">
      <w:pPr>
        <w:spacing w:after="0"/>
        <w:ind w:hanging="705" w:left="705"/>
        <w:jc w:val="both"/>
        <w:rPr>
          <w:rFonts w:cs="Times New Roman"/>
        </w:rPr>
      </w:pPr>
    </w:p>
    <w:p w:rsidRDefault="00964BD7" w:rsidP="00964BD7" w:rsidR="00964BD7">
      <w:pPr>
        <w:spacing w:after="0"/>
        <w:jc w:val="both"/>
        <w:rPr>
          <w:rFonts w:cs="Times New Roman"/>
        </w:rPr>
      </w:pPr>
      <w:r>
        <w:rPr>
          <w:rFonts w:cs="Times New Roman"/>
        </w:rPr>
        <w:t>4.)</w:t>
      </w:r>
      <w:r>
        <w:rPr>
          <w:rFonts w:cs="Times New Roman"/>
        </w:rPr>
        <w:tab/>
        <w:t>Utvrđuje se vrijednost nekretnina iz točke 1. zaključka u iznosu od 28.592.000,00 kn.</w:t>
      </w:r>
    </w:p>
    <w:p w:rsidRDefault="00964BD7" w:rsidP="00964BD7" w:rsidR="00964BD7">
      <w:pPr>
        <w:spacing w:after="0"/>
        <w:jc w:val="both"/>
        <w:rPr>
          <w:rFonts w:cs="Times New Roman"/>
        </w:rPr>
      </w:pPr>
      <w:r>
        <w:rPr>
          <w:rFonts w:cs="Times New Roman"/>
        </w:rPr>
        <w:tab/>
        <w:t>Utvrđuje se vrijednost pokretnina iz točke 2. zaključka u iznosu od 3.364.760,00 kn.</w:t>
      </w:r>
    </w:p>
    <w:p w:rsidRDefault="00964BD7" w:rsidP="00964BD7" w:rsidR="00964BD7">
      <w:pPr>
        <w:spacing w:after="0"/>
        <w:jc w:val="both"/>
        <w:rPr>
          <w:rFonts w:cs="Times New Roman"/>
        </w:rPr>
      </w:pPr>
      <w:r>
        <w:rPr>
          <w:rFonts w:cs="Times New Roman"/>
        </w:rPr>
        <w:tab/>
      </w:r>
    </w:p>
    <w:p w:rsidRDefault="00964BD7" w:rsidP="00964BD7" w:rsidR="00964BD7">
      <w:pPr>
        <w:spacing w:after="0"/>
        <w:jc w:val="both"/>
        <w:rPr>
          <w:rFonts w:cs="Times New Roman"/>
        </w:rPr>
      </w:pPr>
      <w:r>
        <w:rPr>
          <w:rFonts w:cs="Times New Roman"/>
        </w:rPr>
        <w:tab/>
        <w:t>Utvrđuje se vrijednost nekretnina iz točke 1. i pokretnina iz točke 2. u ukupnom iznosu od     31.956.760,00 kn.</w:t>
      </w:r>
    </w:p>
    <w:p w:rsidRDefault="00964BD7" w:rsidP="00964BD7" w:rsidR="00964BD7">
      <w:pPr>
        <w:spacing w:after="0"/>
        <w:jc w:val="both"/>
        <w:rPr>
          <w:rFonts w:cs="Times New Roman"/>
        </w:rPr>
      </w:pPr>
    </w:p>
    <w:p w:rsidRDefault="00964BD7" w:rsidP="00964BD7" w:rsidR="00964BD7">
      <w:pPr>
        <w:spacing w:after="0"/>
        <w:jc w:val="both"/>
        <w:rPr>
          <w:rFonts w:cs="Times New Roman"/>
        </w:rPr>
      </w:pPr>
      <w:r>
        <w:rPr>
          <w:rFonts w:cs="Times New Roman"/>
        </w:rPr>
        <w:t>5.)</w:t>
      </w:r>
      <w:r>
        <w:rPr>
          <w:rFonts w:cs="Times New Roman"/>
        </w:rPr>
        <w:tab/>
        <w:t>Utvrđuje se vrijednost nekretnine iz točke 3. zaključka u iznosu od 9.500,00 kn.</w:t>
      </w:r>
    </w:p>
    <w:p w:rsidRDefault="00964BD7" w:rsidP="00964BD7" w:rsidR="00964BD7">
      <w:pPr>
        <w:spacing w:after="0"/>
        <w:jc w:val="both"/>
        <w:rPr>
          <w:rFonts w:cs="Times New Roman"/>
        </w:rPr>
      </w:pPr>
    </w:p>
    <w:p w:rsidRDefault="00964BD7" w:rsidP="00964BD7" w:rsidR="00964BD7">
      <w:pPr>
        <w:spacing w:after="0"/>
        <w:ind w:hanging="705" w:left="705"/>
        <w:jc w:val="both"/>
        <w:rPr>
          <w:rFonts w:cs="Times New Roman"/>
        </w:rPr>
      </w:pPr>
      <w:r>
        <w:rPr>
          <w:rFonts w:cs="Times New Roman"/>
        </w:rPr>
        <w:t>6.)</w:t>
      </w:r>
      <w:r>
        <w:rPr>
          <w:rFonts w:cs="Times New Roman"/>
        </w:rPr>
        <w:tab/>
        <w:t>Početna cijena za nekretnine iz točke 1. zaključka i pokretnine dužnika na desetom ročištu za dražbu iznosi 13.756.338,00 kn.</w:t>
      </w:r>
    </w:p>
    <w:p w:rsidRDefault="00964BD7" w:rsidP="00964BD7" w:rsidR="00964BD7">
      <w:pPr>
        <w:spacing w:after="0"/>
        <w:ind w:hanging="705" w:left="705"/>
        <w:jc w:val="both"/>
        <w:rPr>
          <w:rFonts w:cs="Times New Roman"/>
        </w:rPr>
      </w:pPr>
    </w:p>
    <w:p w:rsidRDefault="00964BD7" w:rsidP="00964BD7" w:rsidR="00964BD7">
      <w:pPr>
        <w:spacing w:after="0"/>
        <w:ind w:hanging="705" w:left="705"/>
        <w:jc w:val="both"/>
        <w:rPr>
          <w:rFonts w:cs="Times New Roman"/>
        </w:rPr>
      </w:pPr>
      <w:r>
        <w:rPr>
          <w:rFonts w:cs="Times New Roman"/>
        </w:rPr>
        <w:t>7.)</w:t>
      </w:r>
      <w:r>
        <w:rPr>
          <w:rFonts w:cs="Times New Roman"/>
        </w:rPr>
        <w:tab/>
        <w:t>Početna cijena za nekretninu iz točke 3. zaključka na trećem ročištu za dražbu iznosi 8.550,00 kn.</w:t>
      </w:r>
    </w:p>
    <w:p w:rsidRDefault="00964BD7" w:rsidP="00964BD7" w:rsidR="00964BD7">
      <w:pPr>
        <w:spacing w:after="0"/>
        <w:jc w:val="both"/>
        <w:rPr>
          <w:rFonts w:cs="Times New Roman"/>
        </w:rPr>
      </w:pPr>
    </w:p>
    <w:p w:rsidRDefault="00964BD7" w:rsidP="00964BD7" w:rsidR="00964BD7">
      <w:pPr>
        <w:spacing w:after="0"/>
        <w:ind w:hanging="705" w:left="705"/>
        <w:jc w:val="both"/>
        <w:rPr>
          <w:rFonts w:cs="Times New Roman"/>
        </w:rPr>
      </w:pPr>
      <w:r>
        <w:rPr>
          <w:rFonts w:cs="Times New Roman"/>
        </w:rPr>
        <w:t>8.)</w:t>
      </w:r>
      <w:r>
        <w:rPr>
          <w:rFonts w:cs="Times New Roman"/>
        </w:rPr>
        <w:tab/>
        <w:t>Na nekretninama u vlasništvu dužnika razlučni vjerovnici su Međimurje PMP d.o.o. Čakovec, Privredna banka Zagreb d.d. Zagreb, Strnad Holding d.o.o., Republika Hrvatska, Ministarstvo Financija, Čelik trgovina d.o.o. i Magma d.o.o., a na pokretninama Republika Hrvatska, Ministarstvo financija.</w:t>
      </w:r>
    </w:p>
    <w:p w:rsidRDefault="00964BD7" w:rsidP="00964BD7" w:rsidR="00964BD7">
      <w:pPr>
        <w:spacing w:after="0"/>
        <w:jc w:val="both"/>
        <w:rPr>
          <w:rFonts w:cs="Times New Roman"/>
        </w:rPr>
      </w:pPr>
    </w:p>
    <w:p w:rsidRDefault="00964BD7" w:rsidP="00964BD7" w:rsidR="00964BD7">
      <w:pPr>
        <w:spacing w:after="0"/>
        <w:jc w:val="both"/>
        <w:rPr>
          <w:rFonts w:cs="Times New Roman"/>
        </w:rPr>
      </w:pPr>
      <w:r>
        <w:rPr>
          <w:rFonts w:cs="Times New Roman"/>
        </w:rPr>
        <w:lastRenderedPageBreak/>
        <w:t>9.)     NAČIN PRODAJE:</w:t>
      </w:r>
    </w:p>
    <w:p w:rsidRDefault="00964BD7" w:rsidP="00964BD7" w:rsidR="00964BD7">
      <w:pPr>
        <w:spacing w:after="0"/>
        <w:rPr>
          <w:rFonts w:cs="Times New Roman"/>
          <w:bCs/>
        </w:rPr>
      </w:pPr>
    </w:p>
    <w:p w:rsidRDefault="00964BD7" w:rsidP="00964BD7" w:rsidR="00964BD7">
      <w:pPr>
        <w:spacing w:after="0"/>
        <w:rPr>
          <w:rFonts w:cs="Times New Roman"/>
        </w:rPr>
      </w:pPr>
      <w:r>
        <w:rPr>
          <w:rFonts w:cs="Times New Roman"/>
          <w:bCs/>
        </w:rPr>
        <w:t xml:space="preserve">Ročište za prodaju nekretnina i pokretnina stečajnog dužnika desetom i trećom usmenom javnom dražbom održat će se u zgradi Trgovačkog suda u Varaždinu, Ul. braće Radića 2, soba br. 230, dana: </w:t>
      </w:r>
    </w:p>
    <w:p w:rsidRDefault="00964BD7" w:rsidP="00964BD7" w:rsidR="00964BD7">
      <w:pPr>
        <w:spacing w:after="0"/>
        <w:jc w:val="both"/>
        <w:rPr>
          <w:rFonts w:cs="Times New Roman"/>
          <w:bCs/>
        </w:rPr>
      </w:pPr>
    </w:p>
    <w:p w:rsidRDefault="00964BD7" w:rsidP="00964BD7" w:rsidR="00964BD7">
      <w:pPr>
        <w:spacing w:after="0"/>
        <w:jc w:val="center"/>
        <w:rPr>
          <w:rFonts w:cs="Times New Roman"/>
          <w:b/>
          <w:bCs/>
        </w:rPr>
      </w:pPr>
      <w:r>
        <w:rPr>
          <w:rFonts w:cs="Times New Roman"/>
          <w:b/>
          <w:bCs/>
        </w:rPr>
        <w:t>4. ožujka 2016. u 12,00 sati.</w:t>
      </w:r>
    </w:p>
    <w:p w:rsidRDefault="00964BD7" w:rsidP="00964BD7" w:rsidR="00964BD7">
      <w:pPr>
        <w:spacing w:after="0"/>
        <w:ind w:firstLine="708"/>
        <w:jc w:val="both"/>
        <w:rPr>
          <w:rFonts w:cs="Times New Roman"/>
        </w:rPr>
      </w:pPr>
    </w:p>
    <w:p w:rsidRDefault="00964BD7" w:rsidP="00964BD7" w:rsidR="00964BD7">
      <w:pPr>
        <w:spacing w:after="0"/>
        <w:ind w:firstLine="708"/>
        <w:jc w:val="both"/>
        <w:rPr>
          <w:rFonts w:cs="Times New Roman"/>
        </w:rPr>
      </w:pPr>
      <w:r>
        <w:rPr>
          <w:rFonts w:cs="Times New Roman"/>
        </w:rPr>
        <w:t>Ovaj zaključak objavit će se na stečajnoj oglasnoj ploči ovoga suda.</w:t>
      </w:r>
    </w:p>
    <w:p w:rsidRDefault="00964BD7" w:rsidP="00964BD7" w:rsidR="00964BD7">
      <w:pPr>
        <w:spacing w:after="0"/>
        <w:ind w:firstLine="708"/>
        <w:jc w:val="both"/>
        <w:rPr>
          <w:rFonts w:cs="Times New Roman"/>
        </w:rPr>
      </w:pPr>
      <w:r>
        <w:rPr>
          <w:rFonts w:cs="Times New Roman"/>
        </w:rP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964BD7" w:rsidP="00964BD7" w:rsidR="00964BD7">
      <w:pPr>
        <w:spacing w:after="0"/>
        <w:jc w:val="both"/>
        <w:rPr>
          <w:rFonts w:cs="Times New Roman"/>
        </w:rPr>
      </w:pPr>
    </w:p>
    <w:p w:rsidRDefault="00964BD7" w:rsidP="00964BD7" w:rsidR="00964BD7">
      <w:pPr>
        <w:spacing w:after="0"/>
        <w:jc w:val="both"/>
        <w:rPr>
          <w:rFonts w:cs="Times New Roman"/>
        </w:rPr>
      </w:pPr>
      <w:r>
        <w:rPr>
          <w:rFonts w:cs="Times New Roman"/>
        </w:rPr>
        <w:t>10.)      UVJETI  PRODAJE:</w:t>
      </w:r>
    </w:p>
    <w:p w:rsidRDefault="00964BD7" w:rsidP="00964BD7" w:rsidR="00964BD7">
      <w:pPr>
        <w:spacing w:after="0"/>
        <w:jc w:val="both"/>
        <w:rPr>
          <w:rFonts w:cs="Times New Roman"/>
        </w:rPr>
      </w:pPr>
    </w:p>
    <w:p w:rsidRDefault="00964BD7" w:rsidP="00964BD7" w:rsidR="00964BD7">
      <w:pPr>
        <w:numPr>
          <w:ilvl w:val="0"/>
          <w:numId w:val="48"/>
        </w:numPr>
        <w:tabs>
          <w:tab w:pos="0" w:val="num"/>
        </w:tabs>
        <w:spacing w:after="0"/>
        <w:ind w:firstLine="0" w:left="0"/>
        <w:jc w:val="both"/>
        <w:rPr>
          <w:rFonts w:cs="Times New Roman"/>
          <w:b/>
        </w:rPr>
      </w:pPr>
      <w:r>
        <w:rPr>
          <w:rFonts w:cs="Times New Roman"/>
        </w:rPr>
        <w:t>Nekretnine iz točke 1. u naravi predstavlja</w:t>
      </w:r>
      <w:r>
        <w:rPr>
          <w:rFonts w:cs="Times New Roman"/>
          <w:color w:val="000000"/>
        </w:rPr>
        <w:t xml:space="preserve">ju proizvodne hale, industrijska dvorišta, poslovne prostore, portu, parkiralište. Pokretnine u naravi predstavljaju strojeve i alat, uredsku i informatičku opremu i sitni inventar. Nekretnina iz točke 3. u naravi predstavlja pješački put. </w:t>
      </w:r>
      <w:r>
        <w:rPr>
          <w:rFonts w:cs="Times New Roman"/>
          <w:b/>
          <w:color w:val="000000"/>
        </w:rPr>
        <w:t>Nekretnine i pokretnine prodaju se zajedno za jedinstvenu cijenu.</w:t>
      </w:r>
    </w:p>
    <w:p w:rsidRDefault="00964BD7" w:rsidP="00964BD7" w:rsidR="00964BD7">
      <w:pPr>
        <w:spacing w:after="0"/>
        <w:jc w:val="both"/>
        <w:rPr>
          <w:rFonts w:cs="Times New Roman"/>
        </w:rPr>
      </w:pPr>
      <w:r>
        <w:rPr>
          <w:rFonts w:cs="Times New Roman"/>
        </w:rPr>
        <w:t xml:space="preserve">     </w:t>
      </w:r>
    </w:p>
    <w:p w:rsidRDefault="00964BD7" w:rsidP="00964BD7" w:rsidR="00964BD7">
      <w:pPr>
        <w:numPr>
          <w:ilvl w:val="0"/>
          <w:numId w:val="48"/>
        </w:numPr>
        <w:tabs>
          <w:tab w:pos="0" w:val="num"/>
        </w:tabs>
        <w:spacing w:after="0"/>
        <w:ind w:firstLine="0" w:left="0"/>
        <w:jc w:val="both"/>
        <w:rPr>
          <w:rFonts w:cs="Times New Roman"/>
        </w:rPr>
      </w:pPr>
      <w:r>
        <w:rPr>
          <w:rFonts w:cs="Times New Roman"/>
          <w:color w:val="000000"/>
        </w:rPr>
        <w:t xml:space="preserve">Jedinstvena utvrđena vrijednost nekretnina i pokretnina iznosi 31.966.260,00 kn.      </w:t>
      </w:r>
    </w:p>
    <w:p w:rsidRDefault="00964BD7" w:rsidP="00964BD7" w:rsidR="00964BD7">
      <w:pPr>
        <w:pStyle w:val="Odlomakpopisa"/>
        <w:spacing w:after="0"/>
        <w:ind w:left="708"/>
        <w:rPr>
          <w:rFonts w:cs="Times New Roman"/>
          <w:color w:val="000000"/>
        </w:rPr>
      </w:pPr>
    </w:p>
    <w:p w:rsidRDefault="00964BD7" w:rsidP="00964BD7" w:rsidR="00964BD7">
      <w:pPr>
        <w:numPr>
          <w:ilvl w:val="0"/>
          <w:numId w:val="48"/>
        </w:numPr>
        <w:tabs>
          <w:tab w:pos="0" w:val="num"/>
        </w:tabs>
        <w:spacing w:after="0"/>
        <w:ind w:firstLine="0" w:left="0"/>
        <w:jc w:val="both"/>
        <w:rPr>
          <w:rFonts w:cs="Times New Roman"/>
          <w:b/>
          <w:color w:val="000000"/>
        </w:rPr>
      </w:pPr>
      <w:r>
        <w:rPr>
          <w:rFonts w:cs="Times New Roman"/>
          <w:color w:val="000000"/>
        </w:rPr>
        <w:t xml:space="preserve"> </w:t>
      </w:r>
      <w:r>
        <w:rPr>
          <w:rFonts w:cs="Times New Roman"/>
          <w:b/>
          <w:color w:val="000000"/>
        </w:rPr>
        <w:t xml:space="preserve">Nekretnine i pokretnine se na dražbi ne mogu prodati ispod jedinstvene cijene od </w:t>
      </w:r>
      <w:r>
        <w:rPr>
          <w:rFonts w:cs="Times New Roman"/>
          <w:b/>
        </w:rPr>
        <w:t>13.764.888,00 kn, time da se na cijenu pokretnina obračunava PDV po stopi od 25%</w:t>
      </w:r>
      <w:r>
        <w:rPr>
          <w:rFonts w:cs="Times New Roman"/>
          <w:b/>
          <w:color w:val="000000"/>
        </w:rPr>
        <w:t xml:space="preserve">. </w:t>
      </w:r>
    </w:p>
    <w:p w:rsidRDefault="00964BD7" w:rsidP="00964BD7" w:rsidR="00964BD7">
      <w:pPr>
        <w:spacing w:after="0"/>
        <w:jc w:val="both"/>
        <w:rPr>
          <w:rFonts w:cs="Times New Roman"/>
          <w:color w:val="000000"/>
        </w:rPr>
      </w:pPr>
    </w:p>
    <w:p w:rsidRDefault="00964BD7" w:rsidP="00964BD7" w:rsidR="00964BD7">
      <w:pPr>
        <w:numPr>
          <w:ilvl w:val="0"/>
          <w:numId w:val="48"/>
        </w:numPr>
        <w:tabs>
          <w:tab w:pos="0" w:val="num"/>
        </w:tabs>
        <w:spacing w:after="0"/>
        <w:ind w:firstLine="0" w:left="0"/>
        <w:jc w:val="both"/>
        <w:rPr>
          <w:rFonts w:cs="Times New Roman"/>
        </w:rPr>
      </w:pPr>
      <w:r>
        <w:rPr>
          <w:rFonts w:cs="Times New Roman"/>
          <w:color w:val="000000"/>
        </w:rPr>
        <w:t xml:space="preserve"> </w:t>
      </w:r>
      <w:r>
        <w:rPr>
          <w:rFonts w:cs="Times New Roman"/>
        </w:rPr>
        <w:t>Prodajom nekretnina i pokretnina brišu se svi tereti na istima. Sve poreze i pristojbe vezane za prodaju pokretnina i nekretnina snosi kupac.</w:t>
      </w:r>
    </w:p>
    <w:p w:rsidRDefault="00964BD7" w:rsidP="00964BD7" w:rsidR="00964BD7">
      <w:pPr>
        <w:pStyle w:val="Odlomakpopisa"/>
        <w:spacing w:after="0"/>
        <w:rPr>
          <w:rFonts w:cs="Times New Roman"/>
        </w:rPr>
      </w:pPr>
    </w:p>
    <w:p w:rsidRDefault="00964BD7" w:rsidP="00964BD7" w:rsidR="00964BD7">
      <w:pPr>
        <w:numPr>
          <w:ilvl w:val="0"/>
          <w:numId w:val="48"/>
        </w:numPr>
        <w:tabs>
          <w:tab w:pos="0" w:val="num"/>
        </w:tabs>
        <w:spacing w:after="0"/>
        <w:ind w:firstLine="0" w:left="0"/>
        <w:jc w:val="both"/>
        <w:rPr>
          <w:rFonts w:cs="Times New Roman"/>
        </w:rPr>
      </w:pPr>
      <w:r>
        <w:rPr>
          <w:rFonts w:cs="Times New Roman"/>
        </w:rPr>
        <w:t>Kao kupci mogu sudjelovati samo osobe koje su  najkasnije 3 dana prije ročišta za dražbu uplatili jamčevinu u iznosu od 10% od početne cijene nekretnina i pokretnina, koja se uplaćuje na račun Trgovačkog suda u Varaždinu broj HR4023900011300002754, otvoren kod Hrvatske poštanske banke d.d., pozivom na poslovni broj spisa St-461/13. Potvrdu o uplati jamčevine svaki sudionik dužan je predočiti na dražbi prije početka dražbe.</w:t>
      </w:r>
    </w:p>
    <w:p w:rsidRDefault="00964BD7" w:rsidP="00964BD7" w:rsidR="00964BD7">
      <w:pPr>
        <w:pStyle w:val="Odlomakpopisa"/>
        <w:spacing w:after="0"/>
        <w:rPr>
          <w:rFonts w:cs="Times New Roman"/>
        </w:rPr>
      </w:pPr>
    </w:p>
    <w:p w:rsidRDefault="00964BD7" w:rsidP="00964BD7" w:rsidR="00964BD7">
      <w:pPr>
        <w:numPr>
          <w:ilvl w:val="0"/>
          <w:numId w:val="48"/>
        </w:numPr>
        <w:tabs>
          <w:tab w:pos="0" w:val="num"/>
        </w:tabs>
        <w:spacing w:after="0"/>
        <w:ind w:firstLine="0" w:left="0"/>
        <w:jc w:val="both"/>
        <w:rPr>
          <w:rFonts w:cs="Times New Roman"/>
        </w:rPr>
      </w:pPr>
      <w:r>
        <w:rPr>
          <w:rFonts w:cs="Times New Roman"/>
        </w:rPr>
        <w:t>Osobe koje ne uplate jamčevinu neće moći sudjelovati u dražbi.</w:t>
      </w:r>
    </w:p>
    <w:p w:rsidRDefault="00964BD7" w:rsidP="00964BD7" w:rsidR="00964BD7">
      <w:pPr>
        <w:pStyle w:val="Odlomakpopisa"/>
        <w:spacing w:after="0"/>
        <w:rPr>
          <w:rFonts w:cs="Times New Roman"/>
        </w:rPr>
      </w:pPr>
    </w:p>
    <w:p w:rsidRDefault="00964BD7" w:rsidP="00964BD7" w:rsidR="00964BD7">
      <w:pPr>
        <w:numPr>
          <w:ilvl w:val="0"/>
          <w:numId w:val="48"/>
        </w:numPr>
        <w:tabs>
          <w:tab w:pos="0" w:val="num"/>
        </w:tabs>
        <w:spacing w:after="0"/>
        <w:ind w:firstLine="0" w:left="0"/>
        <w:jc w:val="both"/>
        <w:rPr>
          <w:rFonts w:cs="Times New Roman"/>
        </w:rPr>
      </w:pPr>
      <w:r>
        <w:rPr>
          <w:rFonts w:cs="Times New Roman"/>
        </w:rPr>
        <w:t>Sudionik čija će ponuda biti prihvaćena, jamčevina će se uračunati u kupoprodajnu cijenu,  a ostalim sudionicima će biti vraćena najkasnije u roku od 8 dana.</w:t>
      </w:r>
    </w:p>
    <w:p w:rsidRDefault="00964BD7" w:rsidP="00964BD7" w:rsidR="00964BD7">
      <w:pPr>
        <w:pStyle w:val="Odlomakpopisa"/>
        <w:spacing w:after="0"/>
        <w:rPr>
          <w:rFonts w:cs="Times New Roman"/>
        </w:rPr>
      </w:pPr>
    </w:p>
    <w:p w:rsidRDefault="00964BD7" w:rsidP="00964BD7" w:rsidR="00964BD7">
      <w:pPr>
        <w:numPr>
          <w:ilvl w:val="0"/>
          <w:numId w:val="48"/>
        </w:numPr>
        <w:tabs>
          <w:tab w:pos="0" w:val="num"/>
        </w:tabs>
        <w:spacing w:after="0"/>
        <w:ind w:firstLine="0" w:left="0"/>
        <w:jc w:val="both"/>
        <w:rPr>
          <w:rFonts w:cs="Times New Roman"/>
        </w:rPr>
      </w:pPr>
      <w:r>
        <w:rPr>
          <w:rFonts w:cs="Times New Roman"/>
        </w:rPr>
        <w:t>Jamčevinu nisu dužni položiti razlučni vjerovnici ako njihove tražbine dostižu iznos jamčevine i ako bi se, s obzirom na njihov prednosni red i utvrđenu vrijednost nekretnine, taj iznos mogao namiriti iz kupovnine.</w:t>
      </w:r>
    </w:p>
    <w:p w:rsidRDefault="00964BD7" w:rsidP="00964BD7" w:rsidR="00964BD7">
      <w:pPr>
        <w:pStyle w:val="Odlomakpopisa"/>
        <w:spacing w:after="0"/>
        <w:rPr>
          <w:rFonts w:cs="Times New Roman"/>
        </w:rPr>
      </w:pPr>
    </w:p>
    <w:p w:rsidRDefault="00964BD7" w:rsidP="00964BD7" w:rsidR="00964BD7">
      <w:pPr>
        <w:numPr>
          <w:ilvl w:val="0"/>
          <w:numId w:val="48"/>
        </w:numPr>
        <w:tabs>
          <w:tab w:pos="0" w:val="num"/>
        </w:tabs>
        <w:spacing w:after="0"/>
        <w:ind w:firstLine="0" w:left="0"/>
        <w:jc w:val="both"/>
        <w:rPr>
          <w:rFonts w:cs="Times New Roman"/>
        </w:rPr>
      </w:pPr>
      <w:r>
        <w:rPr>
          <w:rFonts w:cs="Times New Roman"/>
        </w:rPr>
        <w:t xml:space="preserve">Kupac  je  dužan uplatiti razliku između uplaćene jamčevine i postignute kupoprodajne cijene u roku od 45 dana od dana prodaje. Ako kupac u tom roku ne položi kupovninu, sud će posebnim rješenjem odrediti prodaju nevažećom  i odrediti novu prodaju, uz uvjete za prodaju koja je oglašena nevažećom, a iz položene jamčevine namirit  će se </w:t>
      </w:r>
      <w:r>
        <w:rPr>
          <w:rFonts w:cs="Times New Roman"/>
        </w:rPr>
        <w:lastRenderedPageBreak/>
        <w:t>troškovi nove prodaje  i namiriti razlika između kupovnine postignute na prijašnjoj prodaji i novoj prodaji.</w:t>
      </w:r>
    </w:p>
    <w:p w:rsidRDefault="00964BD7" w:rsidP="00964BD7" w:rsidR="00964BD7">
      <w:pPr>
        <w:pStyle w:val="Odlomakpopisa"/>
        <w:spacing w:after="0"/>
        <w:rPr>
          <w:rFonts w:cs="Times New Roman"/>
        </w:rPr>
      </w:pPr>
    </w:p>
    <w:p w:rsidRDefault="00964BD7" w:rsidP="00964BD7" w:rsidR="00964BD7">
      <w:pPr>
        <w:numPr>
          <w:ilvl w:val="0"/>
          <w:numId w:val="48"/>
        </w:numPr>
        <w:tabs>
          <w:tab w:pos="0" w:val="num"/>
        </w:tabs>
        <w:spacing w:after="0"/>
        <w:ind w:firstLine="0" w:left="0"/>
        <w:jc w:val="both"/>
        <w:rPr>
          <w:rFonts w:cs="Times New Roman"/>
        </w:rPr>
      </w:pPr>
      <w:r>
        <w:rPr>
          <w:rFonts w:cs="Times New Roman"/>
        </w:rPr>
        <w:t>Nekretnine i pokretnine će se rješenjem o dosudi dosuditi kupcu koji ponudi najpovoljniju cijenu. Nekretnine i pokretnine će se dosuditi i kupcima koji su ponudili nižu cijenu prema veličini ponuđene cijene, ako kupci koji su ponudili veću cijenu ne polože kupovninu u roku iz  točke 10.i ovog zaključka.</w:t>
      </w:r>
    </w:p>
    <w:p w:rsidRDefault="00964BD7" w:rsidP="00964BD7" w:rsidR="00964BD7">
      <w:pPr>
        <w:pStyle w:val="Odlomakpopisa"/>
        <w:spacing w:after="0"/>
        <w:rPr>
          <w:rFonts w:cs="Times New Roman"/>
        </w:rPr>
      </w:pPr>
    </w:p>
    <w:p w:rsidRDefault="00964BD7" w:rsidP="00964BD7" w:rsidR="00964BD7">
      <w:pPr>
        <w:numPr>
          <w:ilvl w:val="0"/>
          <w:numId w:val="48"/>
        </w:numPr>
        <w:tabs>
          <w:tab w:pos="0" w:val="num"/>
        </w:tabs>
        <w:spacing w:after="0"/>
        <w:ind w:firstLine="0" w:left="0"/>
        <w:jc w:val="both"/>
        <w:rPr>
          <w:rFonts w:cs="Times New Roman"/>
        </w:rPr>
      </w:pPr>
      <w:r>
        <w:rPr>
          <w:rFonts w:cs="Times New Roman"/>
        </w:rP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964BD7" w:rsidP="00964BD7" w:rsidR="00964BD7">
      <w:pPr>
        <w:pStyle w:val="Odlomakpopisa"/>
        <w:spacing w:after="0"/>
        <w:rPr>
          <w:rFonts w:cs="Times New Roman"/>
        </w:rPr>
      </w:pPr>
    </w:p>
    <w:p w:rsidRDefault="00964BD7" w:rsidP="00964BD7" w:rsidR="00964BD7">
      <w:pPr>
        <w:numPr>
          <w:ilvl w:val="0"/>
          <w:numId w:val="48"/>
        </w:numPr>
        <w:tabs>
          <w:tab w:pos="0" w:val="num"/>
        </w:tabs>
        <w:spacing w:after="0"/>
        <w:ind w:firstLine="0" w:left="0"/>
        <w:jc w:val="both"/>
        <w:rPr>
          <w:rFonts w:cs="Times New Roman"/>
        </w:rPr>
      </w:pPr>
      <w:r>
        <w:rPr>
          <w:rFonts w:cs="Times New Roman"/>
        </w:rPr>
        <w:t>Nakon pravomoćnosti rješenja o dosudi i nakon što kupac položi kupovninu, sud će donijeti zaključak o predaji nekretnine kupcu, čime kupac stupa u posjed istih.</w:t>
      </w:r>
    </w:p>
    <w:p w:rsidRDefault="00964BD7" w:rsidP="00964BD7" w:rsidR="00964BD7">
      <w:pPr>
        <w:pStyle w:val="Odlomakpopisa"/>
        <w:spacing w:after="0"/>
        <w:rPr>
          <w:rFonts w:cs="Times New Roman"/>
        </w:rPr>
      </w:pPr>
    </w:p>
    <w:p w:rsidRDefault="00964BD7" w:rsidP="00964BD7" w:rsidR="00964BD7">
      <w:pPr>
        <w:numPr>
          <w:ilvl w:val="0"/>
          <w:numId w:val="48"/>
        </w:numPr>
        <w:tabs>
          <w:tab w:pos="0" w:val="num"/>
        </w:tabs>
        <w:spacing w:after="0"/>
        <w:ind w:firstLine="0" w:left="0"/>
        <w:jc w:val="both"/>
        <w:rPr>
          <w:rFonts w:cs="Times New Roman"/>
        </w:rPr>
      </w:pPr>
      <w:r>
        <w:rPr>
          <w:rFonts w:cs="Times New Roman"/>
        </w:rP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964BD7" w:rsidP="00964BD7" w:rsidR="00964BD7">
      <w:pPr>
        <w:pStyle w:val="Odlomakpopisa"/>
        <w:spacing w:after="0"/>
        <w:rPr>
          <w:rFonts w:cs="Times New Roman"/>
        </w:rPr>
      </w:pPr>
    </w:p>
    <w:p w:rsidRDefault="00964BD7" w:rsidP="00964BD7" w:rsidR="00964BD7">
      <w:pPr>
        <w:numPr>
          <w:ilvl w:val="0"/>
          <w:numId w:val="48"/>
        </w:numPr>
        <w:tabs>
          <w:tab w:pos="0" w:val="num"/>
        </w:tabs>
        <w:spacing w:after="0"/>
        <w:ind w:firstLine="0" w:left="0"/>
        <w:jc w:val="both"/>
        <w:rPr>
          <w:rFonts w:cs="Times New Roman"/>
        </w:rPr>
      </w:pPr>
      <w:r>
        <w:rPr>
          <w:rFonts w:cs="Times New Roman"/>
        </w:rPr>
        <w:t>Pravo nadmetanja imaju sve pravne i fizičke osobe.</w:t>
      </w:r>
    </w:p>
    <w:p w:rsidRDefault="00964BD7" w:rsidP="00964BD7" w:rsidR="00964BD7">
      <w:pPr>
        <w:pStyle w:val="Odlomakpopisa"/>
        <w:spacing w:after="0"/>
        <w:rPr>
          <w:rFonts w:cs="Times New Roman"/>
        </w:rPr>
      </w:pPr>
    </w:p>
    <w:p w:rsidRDefault="00964BD7" w:rsidP="00964BD7" w:rsidR="00964BD7">
      <w:pPr>
        <w:numPr>
          <w:ilvl w:val="0"/>
          <w:numId w:val="48"/>
        </w:numPr>
        <w:tabs>
          <w:tab w:pos="0" w:val="num"/>
        </w:tabs>
        <w:spacing w:after="0"/>
        <w:ind w:firstLine="0" w:left="0"/>
        <w:jc w:val="both"/>
        <w:rPr>
          <w:rFonts w:cs="Times New Roman"/>
        </w:rPr>
      </w:pPr>
      <w:r>
        <w:rPr>
          <w:rFonts w:cs="Times New Roman"/>
        </w:rPr>
        <w:t>Prodaja se provodi po načelu „viđeno – kupljeno“, što isključuje sve naknadne prigovore kupca.</w:t>
      </w:r>
    </w:p>
    <w:p w:rsidRDefault="00964BD7" w:rsidP="00964BD7" w:rsidR="00964BD7">
      <w:pPr>
        <w:pStyle w:val="Odlomakpopisa"/>
        <w:spacing w:after="0"/>
        <w:rPr>
          <w:rFonts w:cs="Times New Roman"/>
        </w:rPr>
      </w:pPr>
    </w:p>
    <w:p w:rsidRDefault="00964BD7" w:rsidP="00964BD7" w:rsidR="00964BD7">
      <w:pPr>
        <w:numPr>
          <w:ilvl w:val="0"/>
          <w:numId w:val="48"/>
        </w:numPr>
        <w:tabs>
          <w:tab w:pos="0" w:val="num"/>
        </w:tabs>
        <w:spacing w:after="0"/>
        <w:ind w:firstLine="0" w:left="0"/>
        <w:jc w:val="both"/>
        <w:rPr>
          <w:rFonts w:cs="Times New Roman"/>
        </w:rPr>
      </w:pPr>
      <w:r>
        <w:rPr>
          <w:rFonts w:cs="Times New Roman"/>
        </w:rPr>
        <w:t>Zainteresirane osobe mogu razgledati nekretnine i pokretnine koje su predmet prodaje,  uz prethodni dogovor sa stečajnim upraviteljem Tomislavom Đuričinom na broj telefona 099 80 70 782.</w:t>
      </w:r>
    </w:p>
    <w:p w:rsidRDefault="00964BD7" w:rsidP="00964BD7" w:rsidR="00964BD7">
      <w:pPr>
        <w:spacing w:after="0"/>
        <w:jc w:val="both"/>
        <w:rPr>
          <w:rFonts w:cs="Times New Roman"/>
        </w:rPr>
      </w:pPr>
    </w:p>
    <w:p w:rsidRDefault="00964BD7" w:rsidP="00964BD7" w:rsidR="00964BD7">
      <w:pPr>
        <w:spacing w:after="0"/>
        <w:jc w:val="center"/>
        <w:rPr>
          <w:rFonts w:cs="Times New Roman"/>
          <w:szCs w:val="20"/>
        </w:rPr>
      </w:pPr>
    </w:p>
    <w:p w:rsidRDefault="00964BD7" w:rsidP="00964BD7" w:rsidR="00964BD7">
      <w:pPr>
        <w:spacing w:after="0"/>
        <w:jc w:val="center"/>
        <w:rPr>
          <w:rFonts w:cs="Times New Roman"/>
        </w:rPr>
      </w:pPr>
      <w:r>
        <w:rPr>
          <w:rFonts w:cs="Times New Roman"/>
        </w:rPr>
        <w:t>Obrazloženje</w:t>
      </w:r>
    </w:p>
    <w:p w:rsidRDefault="00964BD7" w:rsidP="00964BD7" w:rsidR="00964BD7">
      <w:pPr>
        <w:spacing w:after="0"/>
        <w:jc w:val="both"/>
        <w:rPr>
          <w:rFonts w:cs="Times New Roman"/>
        </w:rPr>
      </w:pPr>
      <w:r>
        <w:rPr>
          <w:rFonts w:cs="Times New Roman"/>
        </w:rPr>
        <w:tab/>
      </w:r>
    </w:p>
    <w:p w:rsidRDefault="00964BD7" w:rsidP="00964BD7" w:rsidR="00964BD7">
      <w:pPr>
        <w:spacing w:after="0"/>
        <w:jc w:val="both"/>
        <w:rPr>
          <w:rFonts w:cs="Times New Roman"/>
        </w:rPr>
      </w:pPr>
      <w:r>
        <w:rPr>
          <w:rFonts w:cs="Times New Roman"/>
        </w:rPr>
        <w:tab/>
        <w:t>Sud je u smislu odredbe čl. 164. st. 1. i 3. SZ pristupio prodaji nekretnina i pokretnina dužnika. Obzirom je deveta javna dražba za prodaju nekretnina iz točke 1. zaključka i pokretnina ostala bezuspješna sud je odredio desetu javnu dražbu. Ujedno je zakazao i treću javnu dražbu za nekretninu upisanu u z. k. ul. 6254 k.o. Čakovec, čestica broj 228/1/2/A/1/446/14 put od 21 čhv. Sud je odredio da će se nekretnine i pokretnine prodavati za početnu vrijednost u iznosu od 13.764.888,00 kn, a koji iznos predstavlja iznos početne cijene s devetog i drugog dražbenog ročišta umanjen za 10%.</w:t>
      </w:r>
    </w:p>
    <w:p w:rsidRDefault="00964BD7" w:rsidP="00964BD7" w:rsidR="00964BD7">
      <w:pPr>
        <w:spacing w:after="0"/>
        <w:jc w:val="both"/>
        <w:rPr>
          <w:rFonts w:cs="Times New Roman"/>
        </w:rPr>
      </w:pPr>
    </w:p>
    <w:p w:rsidRDefault="00964BD7" w:rsidP="00964BD7" w:rsidR="00964BD7">
      <w:pPr>
        <w:spacing w:after="0"/>
        <w:jc w:val="center"/>
        <w:rPr>
          <w:rFonts w:cs="Times New Roman"/>
        </w:rPr>
      </w:pPr>
      <w:r>
        <w:rPr>
          <w:rFonts w:cs="Times New Roman"/>
        </w:rPr>
        <w:t>U Varaždinu, 15. veljače 2016.</w:t>
      </w:r>
    </w:p>
    <w:p w:rsidRDefault="00964BD7" w:rsidP="00964BD7" w:rsidR="00964BD7">
      <w:pPr>
        <w:spacing w:after="0"/>
        <w:rPr>
          <w:rFonts w:cs="Times New Roman"/>
        </w:rPr>
      </w:pPr>
    </w:p>
    <w:p w:rsidRDefault="00964BD7" w:rsidP="00964BD7" w:rsidR="00964BD7">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Stečajni sudac: </w:t>
      </w:r>
    </w:p>
    <w:p w:rsidRDefault="00964BD7" w:rsidP="00964BD7" w:rsidR="00964BD7">
      <w:pPr>
        <w:spacing w:after="0"/>
        <w:jc w:val="both"/>
        <w:rPr>
          <w:rFonts w:cs="Times New Roman"/>
        </w:rPr>
      </w:pPr>
    </w:p>
    <w:p w:rsidRDefault="00964BD7" w:rsidP="00964BD7" w:rsidR="00964BD7">
      <w:pPr>
        <w:spacing w:after="0"/>
        <w:jc w:val="both"/>
        <w:rPr>
          <w:rFonts w:cs="Times New Roman"/>
        </w:rPr>
      </w:pPr>
      <w:r>
        <w:rPr>
          <w:rFonts w:cs="Times New Roman"/>
        </w:rPr>
        <w:t xml:space="preserve">                                                                                </w:t>
      </w:r>
      <w:r>
        <w:rPr>
          <w:rFonts w:cs="Times New Roman"/>
        </w:rPr>
        <w:tab/>
      </w:r>
      <w:r>
        <w:rPr>
          <w:rFonts w:cs="Times New Roman"/>
        </w:rPr>
        <w:tab/>
        <w:t xml:space="preserve">       Iris Hatvalić Nemec, v.r.</w:t>
      </w:r>
    </w:p>
    <w:p w:rsidRDefault="00964BD7" w:rsidP="00964BD7" w:rsidR="00964BD7">
      <w:pPr>
        <w:spacing w:after="0"/>
        <w:jc w:val="both"/>
        <w:rPr>
          <w:rFonts w:cs="Times New Roman"/>
        </w:rPr>
      </w:pPr>
    </w:p>
    <w:p w:rsidRDefault="00964BD7" w:rsidP="00964BD7" w:rsidR="00964BD7">
      <w:pPr>
        <w:spacing w:after="0"/>
        <w:ind w:firstLine="708" w:left="4248"/>
        <w:jc w:val="both"/>
        <w:rPr>
          <w:rFonts w:cs="Times New Roman"/>
        </w:rPr>
      </w:pPr>
      <w:r>
        <w:rPr>
          <w:rFonts w:cs="Times New Roman"/>
        </w:rPr>
        <w:t xml:space="preserve">  </w:t>
      </w:r>
      <w:r>
        <w:rPr>
          <w:rFonts w:cs="Times New Roman"/>
        </w:rPr>
        <w:t xml:space="preserve">Za točnost otpravka-ovlašteni službenik: </w:t>
      </w:r>
    </w:p>
    <w:p w:rsidRDefault="00964BD7" w:rsidP="00964BD7" w:rsidR="00964BD7">
      <w:pPr>
        <w:spacing w:after="0"/>
        <w:jc w:val="both"/>
        <w:rPr>
          <w:rFonts w:cs="Times New Roman"/>
        </w:rPr>
      </w:pPr>
    </w:p>
    <w:p w:rsidRDefault="00964BD7" w:rsidP="00964BD7" w:rsidR="00964BD7">
      <w:pPr>
        <w:spacing w:after="0"/>
        <w:jc w:val="both"/>
        <w:rPr>
          <w:rFonts w:cs="Times New Roman"/>
        </w:rPr>
      </w:pPr>
    </w:p>
    <w:p w:rsidRDefault="00964BD7" w:rsidP="00964BD7" w:rsidR="00964BD7">
      <w:pPr>
        <w:spacing w:after="0"/>
        <w:jc w:val="both"/>
        <w:rPr>
          <w:rFonts w:cs="Times New Roman"/>
        </w:rPr>
      </w:pPr>
      <w:r>
        <w:rPr>
          <w:rFonts w:cs="Times New Roman"/>
        </w:rPr>
        <w:t>Pouka o pravnom lijeku:</w:t>
      </w:r>
    </w:p>
    <w:p w:rsidRDefault="00964BD7" w:rsidP="00964BD7" w:rsidR="00964BD7">
      <w:pPr>
        <w:spacing w:after="0"/>
        <w:jc w:val="both"/>
        <w:rPr>
          <w:rFonts w:cs="Times New Roman"/>
        </w:rPr>
      </w:pPr>
      <w:r>
        <w:rPr>
          <w:rFonts w:cs="Times New Roman"/>
        </w:rPr>
        <w:t xml:space="preserve">Protiv ovog zaključka nije dopušten poseban pravni lijek (čl. </w:t>
      </w:r>
      <w:smartTag w:element="metricconverter" w:uri="urn:schemas-microsoft-com:office:smarttags">
        <w:smartTagPr>
          <w:attr w:val="11. st" w:name="ProductID"/>
        </w:smartTagPr>
        <w:r>
          <w:rPr>
            <w:rFonts w:cs="Times New Roman"/>
          </w:rPr>
          <w:t>11. st</w:t>
        </w:r>
      </w:smartTag>
      <w:r>
        <w:rPr>
          <w:rFonts w:cs="Times New Roman"/>
        </w:rPr>
        <w:t>. 9. Stečajnog zakona).</w:t>
      </w:r>
    </w:p>
    <w:p w:rsidRDefault="00964BD7" w:rsidP="00964BD7" w:rsidR="00964BD7">
      <w:pPr>
        <w:spacing w:after="0"/>
        <w:jc w:val="both"/>
        <w:rPr>
          <w:rFonts w:cs="Times New Roman"/>
        </w:rPr>
      </w:pPr>
    </w:p>
    <w:p w:rsidRDefault="00964BD7" w:rsidP="00964BD7" w:rsidR="00964BD7">
      <w:pPr>
        <w:spacing w:after="0"/>
        <w:jc w:val="both"/>
        <w:rPr>
          <w:rFonts w:cs="Times New Roman"/>
        </w:rPr>
      </w:pPr>
    </w:p>
    <w:p w:rsidRDefault="00964BD7" w:rsidP="00964BD7" w:rsidR="00964BD7">
      <w:pPr>
        <w:spacing w:after="0"/>
        <w:jc w:val="both"/>
        <w:rPr>
          <w:rFonts w:cs="Times New Roman"/>
        </w:rPr>
      </w:pPr>
      <w:r>
        <w:rPr>
          <w:rFonts w:cs="Times New Roman"/>
        </w:rPr>
        <w:t xml:space="preserve">DNA: </w:t>
      </w:r>
    </w:p>
    <w:p w:rsidRDefault="00964BD7" w:rsidP="00964BD7" w:rsidR="00964BD7">
      <w:pPr>
        <w:numPr>
          <w:ilvl w:val="0"/>
          <w:numId w:val="49"/>
        </w:numPr>
        <w:spacing w:after="0"/>
        <w:jc w:val="both"/>
        <w:rPr>
          <w:rFonts w:cs="Times New Roman"/>
          <w:szCs w:val="20"/>
        </w:rPr>
      </w:pPr>
      <w:r>
        <w:rPr>
          <w:rFonts w:cs="Times New Roman"/>
        </w:rPr>
        <w:t>Stečajni upravitelj, Tomislav Đuričin, Dravska poljana 1, 42000 Varaždin</w:t>
      </w:r>
    </w:p>
    <w:p w:rsidRDefault="00964BD7" w:rsidP="00964BD7" w:rsidR="00964BD7">
      <w:pPr>
        <w:numPr>
          <w:ilvl w:val="0"/>
          <w:numId w:val="49"/>
        </w:numPr>
        <w:spacing w:after="0"/>
        <w:jc w:val="both"/>
        <w:rPr>
          <w:rFonts w:cs="Times New Roman"/>
        </w:rPr>
      </w:pPr>
      <w:r>
        <w:rPr>
          <w:rFonts w:cs="Times New Roman"/>
        </w:rPr>
        <w:t>Međimurje PMP d.o.o. Čakovec, Ulica Zrinsko-frankopanska 21, 40000 Čakovec</w:t>
      </w:r>
    </w:p>
    <w:p w:rsidRDefault="00964BD7" w:rsidP="00964BD7" w:rsidR="00964BD7">
      <w:pPr>
        <w:pStyle w:val="Odlomakpopisa"/>
        <w:numPr>
          <w:ilvl w:val="0"/>
          <w:numId w:val="49"/>
        </w:numPr>
        <w:tabs>
          <w:tab w:pos="851" w:val="clear"/>
        </w:tabs>
        <w:spacing w:after="0"/>
        <w:contextualSpacing/>
        <w:rPr>
          <w:rFonts w:cs="Times New Roman"/>
        </w:rPr>
      </w:pPr>
      <w:r>
        <w:rPr>
          <w:rFonts w:cs="Times New Roman"/>
        </w:rPr>
        <w:t xml:space="preserve">Privredna banka Zagreb d.d. Zagreb po punomoćnicima odvjetnicima OD Suić i Škunca iz Zagreba </w:t>
      </w:r>
    </w:p>
    <w:p w:rsidRDefault="00964BD7" w:rsidP="00964BD7" w:rsidR="00964BD7">
      <w:pPr>
        <w:pStyle w:val="Odlomakpopisa"/>
        <w:numPr>
          <w:ilvl w:val="0"/>
          <w:numId w:val="49"/>
        </w:numPr>
        <w:tabs>
          <w:tab w:pos="851" w:val="clear"/>
        </w:tabs>
        <w:spacing w:after="0"/>
        <w:contextualSpacing/>
        <w:rPr>
          <w:rFonts w:cs="Times New Roman"/>
        </w:rPr>
      </w:pPr>
      <w:r>
        <w:rPr>
          <w:rFonts w:cs="Times New Roman"/>
        </w:rPr>
        <w:t>Strnad Holding d.o.o. po punomoćnicima Dragoslavu Zuberu i Senki Zuber, odvjetnicima iz Varaždina</w:t>
      </w:r>
    </w:p>
    <w:p w:rsidRDefault="00964BD7" w:rsidP="00964BD7" w:rsidR="00964BD7">
      <w:pPr>
        <w:pStyle w:val="Odlomakpopisa"/>
        <w:numPr>
          <w:ilvl w:val="0"/>
          <w:numId w:val="49"/>
        </w:numPr>
        <w:tabs>
          <w:tab w:pos="851" w:val="clear"/>
        </w:tabs>
        <w:spacing w:after="0"/>
        <w:contextualSpacing/>
        <w:rPr>
          <w:rFonts w:cs="Times New Roman"/>
        </w:rPr>
      </w:pPr>
      <w:r>
        <w:rPr>
          <w:rFonts w:cs="Times New Roman"/>
        </w:rPr>
        <w:t>Čelik trgovina d.o.o. po punomoćnicima Josipu Kozjaku i Miroslavu Rendiću, odvjetnicima iz Varaždina</w:t>
      </w:r>
    </w:p>
    <w:p w:rsidRDefault="00964BD7" w:rsidP="00964BD7" w:rsidR="00964BD7">
      <w:pPr>
        <w:pStyle w:val="Odlomakpopisa"/>
        <w:numPr>
          <w:ilvl w:val="0"/>
          <w:numId w:val="49"/>
        </w:numPr>
        <w:tabs>
          <w:tab w:pos="851" w:val="clear"/>
        </w:tabs>
        <w:spacing w:after="0"/>
        <w:contextualSpacing/>
        <w:rPr>
          <w:rFonts w:cs="Times New Roman"/>
        </w:rPr>
      </w:pPr>
      <w:r>
        <w:rPr>
          <w:rFonts w:cs="Times New Roman"/>
        </w:rPr>
        <w:t>Magma d.o.o. po punomoćniku Domagoju Miličeviću, odvjetniku iz Požege</w:t>
      </w:r>
    </w:p>
    <w:p w:rsidRDefault="00964BD7" w:rsidP="00964BD7" w:rsidR="00964BD7">
      <w:pPr>
        <w:numPr>
          <w:ilvl w:val="0"/>
          <w:numId w:val="49"/>
        </w:numPr>
        <w:spacing w:after="0"/>
        <w:jc w:val="both"/>
        <w:rPr>
          <w:rFonts w:cs="Times New Roman"/>
        </w:rPr>
      </w:pPr>
      <w:r>
        <w:rPr>
          <w:rFonts w:cs="Times New Roman"/>
        </w:rPr>
        <w:t>Republika Hrvatska po zastupniku po zakonu ŽDO u Varaždinu, građansko upravni odjel</w:t>
      </w:r>
    </w:p>
    <w:p w:rsidRDefault="00964BD7" w:rsidP="00964BD7" w:rsidR="00964BD7">
      <w:pPr>
        <w:numPr>
          <w:ilvl w:val="0"/>
          <w:numId w:val="49"/>
        </w:numPr>
        <w:spacing w:after="0"/>
        <w:jc w:val="both"/>
        <w:rPr>
          <w:rFonts w:cs="Times New Roman"/>
        </w:rPr>
      </w:pPr>
      <w:r>
        <w:rPr>
          <w:rFonts w:cs="Times New Roman"/>
        </w:rPr>
        <w:t>Oglasna ploča – ovdje</w:t>
      </w:r>
    </w:p>
    <w:p w:rsidRDefault="00964BD7" w:rsidP="00964BD7" w:rsidR="00964BD7">
      <w:pPr>
        <w:spacing w:after="0"/>
        <w:jc w:val="both"/>
        <w:rPr>
          <w:rFonts w:cs="Times New Roman"/>
        </w:rPr>
      </w:pPr>
      <w:r>
        <w:rPr>
          <w:rFonts w:cs="Times New Roman"/>
        </w:rPr>
        <w:tab/>
      </w:r>
      <w:r>
        <w:rPr>
          <w:rFonts w:cs="Times New Roman"/>
        </w:rPr>
        <w:tab/>
      </w:r>
      <w:r>
        <w:rPr>
          <w:rFonts w:cs="Times New Roman"/>
        </w:rPr>
        <w:tab/>
      </w:r>
      <w:r>
        <w:rPr>
          <w:rFonts w:cs="Times New Roman"/>
        </w:rPr>
        <w:tab/>
      </w:r>
    </w:p>
    <w:p w:rsidRDefault="00CB0EA4" w:rsidP="00964BD7" w:rsidR="00CB0EA4">
      <w:pPr>
        <w:pStyle w:val="Naslovdokumenta"/>
        <w:spacing w:after="0"/>
      </w:pPr>
    </w:p>
    <w:p w:rsidRDefault="0071688E" w:rsidP="00964BD7" w:rsidR="0071688E">
      <w:pPr>
        <w:pStyle w:val="Poetniodjeljak"/>
        <w:spacing w:after="0"/>
      </w:pPr>
    </w:p>
    <w:p w:rsidRDefault="00A21F0D" w:rsidP="00964BD7" w:rsidR="00A21F0D">
      <w:pPr>
        <w:pStyle w:val="NormaleSPIS"/>
        <w:spacing w:after="0"/>
        <w:rPr>
          <w:noProof/>
        </w:rPr>
      </w:pPr>
    </w:p>
    <w:p w:rsidRDefault="00DA0242" w:rsidP="00964BD7" w:rsidR="00DA0242">
      <w:pPr>
        <w:pStyle w:val="ZapisniarPotpis"/>
        <w:spacing w:after="0"/>
      </w:pPr>
    </w:p>
    <w:sectPr w:rsidSect="00EB0D4C" w:rsidR="00DA0242">
      <w:headerReference w:type="default" r:id="rId14"/>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4B1E0D"/>
    <w:multiLevelType w:val="hybridMultilevel"/>
    <w:tmpl w:val="E54AF11E"/>
    <w:lvl w:tplc="C5AE3B00"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2"/>
    <w:lvlOverride w:ilvl="0"/>
    <w:lvlOverride w:ilvl="1"/>
    <w:lvlOverride w:ilvl="2"/>
    <w:lvlOverride w:ilvl="3"/>
    <w:lvlOverride w:ilvl="4"/>
    <w:lvlOverride w:ilvl="5"/>
    <w:lvlOverride w:ilvl="6"/>
    <w:lvlOverride w:ilvl="7"/>
    <w:lvlOverride w:ilvl="8"/>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4BD7"/>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71153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-9. i 2. javna dražba</izvorni_sadrzaj>
    <derivirana_varijabla naziv="DomainObject.Primjedba_1">-9. i 2. javna dražba</derivirana_varijabla>
  </DomainObject.Primjedba>
  <DomainObject.Oznaka>
    <izvorni_sadrzaj>St-461/2013-151</izvorni_sadrzaj>
    <derivirana_varijabla naziv="DomainObject.Oznaka_1">St-461/2013-151</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izvorni_sadrzaj>
    <derivirana_varijabla naziv="DomainObject.Predmet.Broj_1">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St-461/2013</izvorni_sadrzaj>
    <derivirana_varijabla naziv="DomainObject.Predmet.OznakaBroj_1">St-461/2013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V u opticaju, ostali svežnjevi u referadi</izvorni_sadrzaj>
    <derivirana_varijabla naziv="DomainObject.Predmet.PrimjedbaSuca_1">samo svežanj V u opticaju, ostali svežnjevi u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MEĐIMURJE BETON dioničko društvo  za proizvodnju betonskih konstrukcija "u stečaju"</izvorni_sadrzaj>
    <derivirana_varijabla naziv="DomainObject.Predmet.ProtustrankaFormated_1">  MEĐIMURJE BETON dioničko društvo  za proizvodnju betonskih konstrukcija "u stečaju"</derivirana_varijabla>
  </DomainObject.Predmet.ProtustrankaFormated>
  <DomainObject.Predmet.ProtustrankaFormatedOIB>
    <izvorni_sadrzaj>  MEĐIMURJE BETON dioničko društvo  za proizvodnju betonskih konstrukcija "u stečaju", OIB 86483559748</izvorni_sadrzaj>
    <derivirana_varijabla naziv="DomainObject.Predmet.ProtustrankaFormatedOIB_1">  MEĐIMURJE BETON dioničko društvo  za proizvodnju betonskih konstrukcija "u stečaju", OIB 86483559748</derivirana_varijabla>
  </DomainObject.Predmet.ProtustrankaFormatedOIB>
  <DomainObject.Predmet.ProtustrankaFormatedWithAdress>
    <izvorni_sadrzaj> MEĐIMURJE BETON dioničko društvo  za proizvodnju betonskih konstrukcija "u stečaju", Zrinsko-Frankopanska bb, 40000 Čakovec</izvorni_sadrzaj>
    <derivirana_varijabla naziv="DomainObject.Predmet.ProtustrankaFormatedWithAdress_1"> MEĐIMURJE BETON dioničko društvo  za proizvodnju betonskih konstrukcija "u stečaju", Zrinsko-Frankopanska bb, 40000 Čakovec</derivirana_varijabla>
  </DomainObject.Predmet.ProtustrankaFormatedWithAdress>
  <DomainObject.Predmet.ProtustrankaFormatedWithAdressOIB>
    <izvorni_sadrzaj> MEĐIMURJE BETON dioničko društvo  za proizvodnju betonskih konstrukcija "u stečaju", OIB 86483559748, Zrinsko-Frankopanska bb, 40000 Čakovec</izvorni_sadrzaj>
    <derivirana_varijabla naziv="DomainObject.Predmet.ProtustrankaFormatedWithAdressOIB_1"> MEĐIMURJE BETON dioničko društvo  za proizvodnju betonskih konstrukcija "u stečaju", OIB 86483559748, Zrinsko-Frankopanska bb, 40000 Čakovec</derivirana_varijabla>
  </DomainObject.Predmet.ProtustrankaFormatedWithAdressOIB>
  <DomainObject.Predmet.ProtustrankaWithAdress>
    <izvorni_sadrzaj>MEĐIMURJE BETON dioničko društvo  za proizvodnju betonskih konstrukcija "u stečaju" Zrinsko-Frankopanska bb, 40000 Čakovec</izvorni_sadrzaj>
    <derivirana_varijabla naziv="DomainObject.Predmet.ProtustrankaWithAdress_1">MEĐIMURJE BETON dioničko društvo  za proizvodnju betonskih konstrukcija "u stečaju" Zrinsko-Frankopanska bb, 40000 Čakovec</derivirana_varijabla>
  </DomainObject.Predmet.ProtustrankaWithAdress>
  <DomainObject.Predmet.ProtustrankaWithAdressOIB>
    <izvorni_sadrzaj>MEĐIMURJE BETON dioničko društvo  za proizvodnju betonskih konstrukcija "u stečaju", OIB 86483559748, Zrinsko-Frankopanska bb, 40000 Čakovec</izvorni_sadrzaj>
    <derivirana_varijabla naziv="DomainObject.Predmet.ProtustrankaWithAdressOIB_1">MEĐIMURJE BETON dioničko društvo  za proizvodnju betonskih konstrukcija "u stečaju", OIB 86483559748, Zrinsko-Frankopanska bb, 40000 Čakovec</derivirana_varijabla>
  </DomainObject.Predmet.ProtustrankaWithAdressOIB>
  <DomainObject.Predmet.ProtustrankaNazivFormated>
    <izvorni_sadrzaj>MEĐIMURJE BETON dioničko društvo  za proizvodnju betonskih konstrukcija "u stečaju"</izvorni_sadrzaj>
    <derivirana_varijabla naziv="DomainObject.Predmet.ProtustrankaNazivFormated_1">MEĐIMURJE BETON dioničko društvo  za proizvodnju betonskih konstrukcija "u stečaju"</derivirana_varijabla>
  </DomainObject.Predmet.ProtustrankaNazivFormated>
  <DomainObject.Predmet.ProtustrankaNazivFormatedOIB>
    <izvorni_sadrzaj>MEĐIMURJE BETON dioničko društvo  za proizvodnju betonskih konstrukcija "u stečaju", OIB 86483559748</izvorni_sadrzaj>
    <derivirana_varijabla naziv="DomainObject.Predmet.ProtustrankaNazivFormatedOIB_1">MEĐIMURJE BETON dioničko društvo  za proizvodnju betonskih konstrukcija "u stečaju", OIB 86483559748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zastupanog po punomoćniku Odvjetničko društvo ŠUNIĆ I PARTNERI javno trgovačko društvo; LINDAB d.o.o. za trgovinu i proizvodnju zastupanog po punomoćniku Marta Marić, ODVJETNICA; STRNAD HOLDING društvo s ograničenom odgovornošću za trgovinu, proizvodnju i usluge zastupanog po punomoćniku Dragoslav Zuber,odvjetnik iz ZOU</izvorni_sadrzaj>
    <derivirana_varijabla naziv="DomainObject.Predmet.StrankaFormated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zastupanog po punomoćniku Odvjetničko društvo ŠUNIĆ I PARTNERI javno trgovačko društvo; LINDAB d.o.o. za trgovinu i proizvodnju zastupanog po punomoćniku Marta Marić, ODVJETNICA; STRNAD HOLDING društvo s ograničenom odgovornošću za trgovinu, proizvodnju i usluge zastupanog po punomoćniku Dragoslav Zuber,odvjetnik iz ZOU</derivirana_varijabla>
  </DomainObject.Predmet.StrankaFormated>
  <DomainObject.Predmet.StrankaFormatedOIB>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zastupanog po punomoćniku Odvjetničko društvo ŠUNIĆ I PARTNERI javno trgovačko društvo; LINDAB d.o.o. za trgovinu i proizvodnju, OIB 26581793730 zastupanog po punomoćniku Marta Marić, ODVJETNICA; STRNAD HOLDING društvo s ograničenom odgovornošću za trgovinu, proizvodnju i usluge, OIB 27890411002 zastupanog po punomoćniku Dragoslav Zuber,odvjetnik iz ZOU</izvorni_sadrzaj>
    <derivirana_varijabla naziv="DomainObject.Predmet.StrankaFormatedOIB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zastupanog po punomoćniku Odvjetničko društvo ŠUNIĆ I PARTNERI javno trgovačko društvo; LINDAB d.o.o. za trgovinu i proizvodnju, OIB 26581793730 zastupanog po punomoćniku Marta Marić, ODVJETNICA; STRNAD HOLDING društvo s ograničenom odgovornošću za trgovinu, proizvodnju i usluge, OIB 27890411002 zastupanog po punomoćniku Dragoslav Zuber,odvjetnik iz ZOU</derivirana_varijabla>
  </DomainObject.Predmet.StrankaFormatedOIB>
  <DomainObject.Predmet.StrankaFormatedWithAdress>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Gornje Jesenje bb, 49225 Gornje Jesenje zastupanog po punomoćniku Odvjetničko društvo ŠUNIĆ I PARTNERI javno trgovačko društvo; LINDAB d.o.o. za trgovinu i proizvodnju, Ilije Gregorića 18, 10290 Zaprešić zastupanog po punomoćniku Marta Marić, ODVJETNICA; STRNAD HOLDING društvo s ograničenom odgovornošću za trgovinu, proizvodnju i usluge, Bana Josipa Jelačića 2/A, 40000 Mačkovec zastupanog po punomoćniku Dragoslav Zuber,odvjetnik iz ZOU</izvorni_sadrzaj>
    <derivirana_varijabla naziv="DomainObject.Predmet.StrankaFormatedWithAdress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Gornje Jesenje bb, 49225 Gornje Jesenje zastupanog po punomoćniku Odvjetničko društvo ŠUNIĆ I PARTNERI javno trgovačko društvo; LINDAB d.o.o. za trgovinu i proizvodnju, Ilije Gregorića 18, 10290 Zaprešić zastupanog po punomoćniku Marta Marić, ODVJETNICA; STRNAD HOLDING društvo s ograničenom odgovornošću za trgovinu, proizvodnju i usluge, Bana Josipa Jelačića 2/A, 40000 Mačkovec zastupanog po punomoćniku Dragoslav Zuber,odvjetnik iz ZOU</derivirana_varijabla>
  </DomainObject.Predmet.StrankaFormatedWithAdress>
  <DomainObject.Predmet.StrankaFormatedWithAdressOIB>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Gornje Jesenje bb, 49225 Gornje Jesenje zastupanog po punomoćniku Odvjetničko društvo ŠUNIĆ I PARTNERI javno trgovačko društvo; LINDAB d.o.o. za trgovinu i proizvodnju, OIB 26581793730, Ilije Gregorića 18, 10290 Zaprešić zastupanog po punomoćniku Marta Marić, ODVJETNICA; STRNAD HOLDING društvo s ograničenom odgovornošću za trgovinu, proizvodnju i usluge, OIB 27890411002, Bana Josipa Jelačića 2/A, 40000 Mačkovec zastupanog po punomoćniku Dragoslav Zuber,odvjetnik iz ZOU</izvorni_sadrzaj>
    <derivirana_varijabla naziv="DomainObject.Predmet.StrankaFormatedWithAdressOIB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Gornje Jesenje bb, 49225 Gornje Jesenje zastupanog po punomoćniku Odvjetničko društvo ŠUNIĆ I PARTNERI javno trgovačko društvo; LINDAB d.o.o. za trgovinu i proizvodnju, OIB 26581793730, Ilije Gregorića 18, 10290 Zaprešić zastupanog po punomoćniku Marta Marić, ODVJETNICA; STRNAD HOLDING društvo s ograničenom odgovornošću za trgovinu, proizvodnju i usluge, OIB 27890411002, Bana Josipa Jelačića 2/A, 40000 Mačkovec zastupanog po punomoćniku Dragoslav Zuber,odvjetnik iz ZOU</derivirana_varijabla>
  </DomainObject.Predmet.StrankaFormatedWithAdressOIB>
  <DomainObject.Predmet.StrankaWithAdress>
    <izvorni_sadrzaj>ZLATKO BOJ ,ZDENKO FEGEŠ ,JOSIP KOLAC ,RUDOLF KOŠTARIĆ ,IVAN VRBANEC ,Kamenolom Gorjak društvo s ograničenom odgovornošću za proizvodnju i trgovinu Gornje Jesenje bb,49225 Gornje Jesenje,LINDAB d.o.o. za trgovinu i proizvodnju Ilije Gregorića 18,10290 Zaprešić,STRNAD HOLDING društvo s ograničenom odgovornošću za trgovinu, proizvodnju i usluge Bana Josipa Jelačića 2/A,40000 Mačkovec</izvorni_sadrzaj>
    <derivirana_varijabla naziv="DomainObject.Predmet.StrankaWithAdress_1">ZLATKO BOJ ,ZDENKO FEGEŠ ,JOSIP KOLAC ,RUDOLF KOŠTARIĆ ,IVAN VRBANEC ,Kamenolom Gorjak društvo s ograničenom odgovornošću za proizvodnju i trgovinu Gornje Jesenje bb,49225 Gornje Jesenje,LINDAB d.o.o. za trgovinu i proizvodnju Ilije Gregorića 18,10290 Zaprešić,STRNAD HOLDING društvo s ograničenom odgovornošću za trgovinu, proizvodnju i usluge Bana Josipa Jelačića 2/A,40000 Mačkovec</derivirana_varijabla>
  </DomainObject.Predmet.StrankaWithAdress>
  <DomainObject.Predmet.StrankaWithAdressOIB>
    <izvorni_sadrzaj>ZLATKO BOJ,ZDENKO FEGEŠ,JOSIP KOLAC,RUDOLF KOŠTARIĆ,IVAN VRBANEC,Kamenolom Gorjak društvo s ograničenom odgovornošću za proizvodnju i trgovinu, OIB 70092623710, Gornje Jesenje bb,49225 Gornje Jesenje,LINDAB d.o.o. za trgovinu i proizvodnju, OIB 26581793730, Ilije Gregorića 18,10290 Zaprešić,STRNAD HOLDING društvo s ograničenom odgovornošću za trgovinu, proizvodnju i usluge, OIB 27890411002, Bana Josipa Jelačića 2/A,40000 Mačkovec</izvorni_sadrzaj>
    <derivirana_varijabla naziv="DomainObject.Predmet.StrankaWithAdressOIB_1">ZLATKO BOJ,ZDENKO FEGEŠ,JOSIP KOLAC,RUDOLF KOŠTARIĆ,IVAN VRBANEC,Kamenolom Gorjak društvo s ograničenom odgovornošću za proizvodnju i trgovinu, OIB 70092623710, Gornje Jesenje bb,49225 Gornje Jesenje,LINDAB d.o.o. za trgovinu i proizvodnju, OIB 26581793730, Ilije Gregorića 18,10290 Zaprešić,STRNAD HOLDING društvo s ograničenom odgovornošću za trgovinu, proizvodnju i usluge, OIB 27890411002, Bana Josipa Jelačića 2/A,40000 Mačkovec</derivirana_varijabla>
  </DomainObject.Predmet.StrankaWithAdressOIB>
  <DomainObject.Predmet.StrankaNazivFormated>
    <izvorni_sadrzaj>ZLATKO BOJ,ZDENKO FEGEŠ,JOSIP KOLAC,RUDOLF KOŠTARIĆ,IVAN VRBANEC,Kamenolom Gorjak društvo s ograničenom odgovornošću za proizvodnju i trgovinu,LINDAB d.o.o. za trgovinu i proizvodnju,STRNAD HOLDING društvo s ograničenom odgovornošću za trgovinu, proizvodnju i usluge</izvorni_sadrzaj>
    <derivirana_varijabla naziv="DomainObject.Predmet.StrankaNazivFormated_1">ZLATKO BOJ,ZDENKO FEGEŠ,JOSIP KOLAC,RUDOLF KOŠTARIĆ,IVAN VRBANEC,Kamenolom Gorjak društvo s ograničenom odgovornošću za proizvodnju i trgovinu,LINDAB d.o.o. za trgovinu i proizvodnju,STRNAD HOLDING društvo s ograničenom odgovornošću za trgovinu, proizvodnju i usluge</derivirana_varijabla>
  </DomainObject.Predmet.StrankaNazivFormated>
  <DomainObject.Predmet.StrankaNazivFormatedOIB>
    <izvorni_sadrzaj>ZLATKO BOJ,ZDENKO FEGEŠ,JOSIP KOLAC,RUDOLF KOŠTARIĆ,IVAN VRBANEC,Kamenolom Gorjak društvo s ograničenom odgovornošću za proizvodnju i trgovinu, OIB 70092623710,LINDAB d.o.o. za trgovinu i proizvodnju, OIB 26581793730,STRNAD HOLDING društvo s ograničenom odgovornošću za trgovinu, proizvodnju i usluge, OIB 27890411002</izvorni_sadrzaj>
    <derivirana_varijabla naziv="DomainObject.Predmet.StrankaNazivFormatedOIB_1">ZLATKO BOJ,ZDENKO FEGEŠ,JOSIP KOLAC,RUDOLF KOŠTARIĆ,IVAN VRBANEC,Kamenolom Gorjak društvo s ograničenom odgovornošću za proizvodnju i trgovinu, OIB 70092623710,LINDAB d.o.o. za trgovinu i proizvodnju, OIB 26581793730,STRNAD HOLDING društvo s ograničenom odgovornošću za trgovinu, proizvodnju i usluge, OIB 27890411002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zastupanog po punomoćniku Odvjetničko društvo ŠUNIĆ I PARTNERI javno trgovačko društvo</item>
      <item>LINDAB d.o.o. za trgovinu i proizvodnju zastupanog po punomoćniku Marta Marić, ODVJETNICA</item>
      <item>STRNAD HOLDING društvo s ograničenom odgovornošću za trgovinu, proizvodnju i usluge zastupanog po punomoćniku Dragoslav Zuber,odvjetnik iz ZOU</item>
    </izvorni_sadrzaj>
    <derivirana_varijabla naziv="DomainObject.Predmet.StrankaListFormated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zastupanog po punomoćniku Odvjetničko društvo ŠUNIĆ I PARTNERI javno trgovačko društvo</item>
      <item>LINDAB d.o.o. za trgovinu i proizvodnju zastupanog po punomoćniku Marta Marić, ODVJETNICA</item>
      <item>STRNAD HOLDING društvo s ograničenom odgovornošću za trgovinu, proizvodnju i usluge zastupanog po punomoćniku Dragoslav Zuber,odvjetnik iz ZOU</item>
    </derivirana_varijabla>
  </DomainObject.Predmet.StrankaListFormated>
  <DomainObject.Predmet.StrankaListFormatedOIB>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zastupanog po punomoćniku Odvjetničko društvo ŠUNIĆ I PARTNERI javno trgovačko društvo</item>
      <item>LINDAB d.o.o. za trgovinu i proizvodnju, OIB 26581793730 zastupanog po punomoćniku Marta Marić, ODVJETNICA</item>
      <item>STRNAD HOLDING društvo s ograničenom odgovornošću za trgovinu, proizvodnju i usluge, OIB 27890411002 zastupanog po punomoćniku Dragoslav Zuber,odvjetnik iz ZOU</item>
    </izvorni_sadrzaj>
    <derivirana_varijabla naziv="DomainObject.Predmet.StrankaListFormatedOIB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zastupanog po punomoćniku Odvjetničko društvo ŠUNIĆ I PARTNERI javno trgovačko društvo</item>
      <item>LINDAB d.o.o. za trgovinu i proizvodnju, OIB 26581793730 zastupanog po punomoćniku Marta Marić, ODVJETNICA</item>
      <item>STRNAD HOLDING društvo s ograničenom odgovornošću za trgovinu, proizvodnju i usluge, OIB 27890411002 zastupanog po punomoćniku Dragoslav Zuber,odvjetnik iz ZOU</item>
    </derivirana_varijabla>
  </DomainObject.Predmet.StrankaListFormatedOIB>
  <DomainObject.Predmet.StrankaListFormatedWithAdress>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Gornje Jesenje bb, 49225 Gornje Jesenje zastupanog po punomoćniku Odvjetničko društvo ŠUNIĆ I PARTNERI javno trgovačko društvo</item>
      <item>LINDAB d.o.o. za trgovinu i proizvodnju, Ilije Gregorića 18, 10290 Zaprešić zastupanog po punomoćniku Marta Marić, ODVJETNICA</item>
      <item>STRNAD HOLDING društvo s ograničenom odgovornošću za trgovinu, proizvodnju i usluge, Bana Josipa Jelačića 2/A, 40000 Mačkovec zastupanog po punomoćniku Dragoslav Zuber,odvjetnik iz ZOU</item>
    </izvorni_sadrzaj>
    <derivirana_varijabla naziv="DomainObject.Predmet.StrankaListFormatedWithAdress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Gornje Jesenje bb, 49225 Gornje Jesenje zastupanog po punomoćniku Odvjetničko društvo ŠUNIĆ I PARTNERI javno trgovačko društvo</item>
      <item>LINDAB d.o.o. za trgovinu i proizvodnju, Ilije Gregorića 18, 10290 Zaprešić zastupanog po punomoćniku Marta Marić, ODVJETNICA</item>
      <item>STRNAD HOLDING društvo s ograničenom odgovornošću za trgovinu, proizvodnju i usluge, Bana Josipa Jelačića 2/A, 40000 Mačkovec zastupanog po punomoćniku Dragoslav Zuber,odvjetnik iz ZOU</item>
    </derivirana_varijabla>
  </DomainObject.Predmet.StrankaListFormatedWithAdress>
  <DomainObject.Predmet.StrankaListFormatedWithAdressOIB>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Gornje Jesenje bb, 49225 Gornje Jesenje zastupanog po punomoćniku Odvjetničko društvo ŠUNIĆ I PARTNERI javno trgovačko društvo</item>
      <item>LINDAB d.o.o. za trgovinu i proizvodnju, OIB 26581793730, Ilije Gregorića 18, 10290 Zaprešić zastupanog po punomoćniku Marta Marić, ODVJETNICA</item>
      <item>STRNAD HOLDING društvo s ograničenom odgovornošću za trgovinu, proizvodnju i usluge, OIB 27890411002, Bana Josipa Jelačića 2/A, 40000 Mačkovec zastupanog po punomoćniku Dragoslav Zuber,odvjetnik iz ZOU</item>
    </izvorni_sadrzaj>
    <derivirana_varijabla naziv="DomainObject.Predmet.StrankaListFormatedWithAdressOIB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Gornje Jesenje bb, 49225 Gornje Jesenje zastupanog po punomoćniku Odvjetničko društvo ŠUNIĆ I PARTNERI javno trgovačko društvo</item>
      <item>LINDAB d.o.o. za trgovinu i proizvodnju, OIB 26581793730, Ilije Gregorića 18, 10290 Zaprešić zastupanog po punomoćniku Marta Marić, ODVJETNICA</item>
      <item>STRNAD HOLDING društvo s ograničenom odgovornošću za trgovinu, proizvodnju i usluge, OIB 27890411002, Bana Josipa Jelačića 2/A, 40000 Mačkovec zastupanog po punomoćniku Dragoslav Zuber,odvjetnik iz ZOU</item>
    </derivirana_varijabla>
  </DomainObject.Predmet.StrankaListFormatedWithAdressOIB>
  <DomainObject.Predmet.StrankaListNazivFormated>
    <izvorni_sadrzaj>
      <item>ZLATKO BOJ</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izvorni_sadrzaj>
    <derivirana_varijabla naziv="DomainObject.Predmet.StrankaListNazivFormated_1">
      <item>ZLATKO BOJ</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derivirana_varijabla>
  </DomainObject.Predmet.StrankaListNazivFormated>
  <DomainObject.Predmet.StrankaListNazivFormatedOIB>
    <izvorni_sadrzaj>
      <item>ZLATKO BOJ</item>
      <item>ZDENKO FEGEŠ</item>
      <item>JOSIP KOLAC</item>
      <item>RUDOLF KOŠTARIĆ</item>
      <item>IVAN VRBANEC</item>
      <item>Kamenolom Gorjak društvo s ograničenom odgovornošću za proizvodnju i trgovinu, OIB 70092623710</item>
      <item>LINDAB d.o.o. za trgovinu i proizvodnju, OIB 26581793730</item>
      <item>STRNAD HOLDING društvo s ograničenom odgovornošću za trgovinu, proizvodnju i usluge, OIB 27890411002</item>
    </izvorni_sadrzaj>
    <derivirana_varijabla naziv="DomainObject.Predmet.StrankaListNazivFormatedOIB_1">
      <item>ZLATKO BOJ</item>
      <item>ZDENKO FEGEŠ</item>
      <item>JOSIP KOLAC</item>
      <item>RUDOLF KOŠTARIĆ</item>
      <item>IVAN VRBANEC</item>
      <item>Kamenolom Gorjak društvo s ograničenom odgovornošću za proizvodnju i trgovinu, OIB 70092623710</item>
      <item>LINDAB d.o.o. za trgovinu i proizvodnju, OIB 26581793730</item>
      <item>STRNAD HOLDING društvo s ograničenom odgovornošću za trgovinu, proizvodnju i usluge, OIB 27890411002</item>
    </derivirana_varijabla>
  </DomainObject.Predmet.StrankaListNazivFormatedOIB>
  <DomainObject.Predmet.ProtuStrankaListFormated>
    <izvorni_sadrzaj>
      <item>MEĐIMURJE BETON dioničko društvo  za proizvodnju betonskih konstrukcija "u stečaju"</item>
    </izvorni_sadrzaj>
    <derivirana_varijabla naziv="DomainObject.Predmet.ProtuStrankaListFormated_1">
      <item>MEĐIMURJE BETON dioničko društvo  za proizvodnju betonskih konstrukcija "u stečaju"</item>
    </derivirana_varijabla>
  </DomainObject.Predmet.ProtuStrankaListFormated>
  <DomainObject.Predmet.ProtuStrankaListFormatedOIB>
    <izvorni_sadrzaj>
      <item>MEĐIMURJE BETON dioničko društvo  za proizvodnju betonskih konstrukcija "u stečaju", OIB 86483559748</item>
    </izvorni_sadrzaj>
    <derivirana_varijabla naziv="DomainObject.Predmet.ProtuStrankaListFormatedOIB_1">
      <item>MEĐIMURJE BETON dioničko društvo  za proizvodnju betonskih konstrukcija "u stečaju", OIB 86483559748</item>
    </derivirana_varijabla>
  </DomainObject.Predmet.ProtuStrankaListFormatedOIB>
  <DomainObject.Predmet.ProtuStrankaListFormatedWithAdress>
    <izvorni_sadrzaj>
      <item>MEĐIMURJE BETON dioničko društvo  za proizvodnju betonskih konstrukcija "u stečaju", Zrinsko-Frankopanska bb, 40000 Čakovec</item>
    </izvorni_sadrzaj>
    <derivirana_varijabla naziv="DomainObject.Predmet.ProtuStrankaListFormatedWithAdress_1">
      <item>MEĐIMURJE BETON dioničko društvo  za proizvodnju betonskih konstrukcija "u stečaju", Zrinsko-Frankopanska bb, 40000 Čakovec</item>
    </derivirana_varijabla>
  </DomainObject.Predmet.ProtuStrankaListFormatedWithAdress>
  <DomainObject.Predmet.ProtuStrankaListFormatedWithAdressOIB>
    <izvorni_sadrzaj>
      <item>MEĐIMURJE BETON dioničko društvo  za proizvodnju betonskih konstrukcija "u stečaju", OIB 86483559748, Zrinsko-Frankopanska bb, 40000 Čakovec</item>
    </izvorni_sadrzaj>
    <derivirana_varijabla naziv="DomainObject.Predmet.ProtuStrankaListFormatedWithAdressOIB_1">
      <item>MEĐIMURJE BETON dioničko društvo  za proizvodnju betonskih konstrukcija "u stečaju", OIB 86483559748, Zrinsko-Frankopanska bb, 40000 Čakovec</item>
    </derivirana_varijabla>
  </DomainObject.Predmet.ProtuStrankaListFormatedWithAdressOIB>
  <DomainObject.Predmet.ProtuStrankaListNazivFormated>
    <izvorni_sadrzaj>
      <item>MEĐIMURJE BETON dioničko društvo  za proizvodnju betonskih konstrukcija "u stečaju"</item>
    </izvorni_sadrzaj>
    <derivirana_varijabla naziv="DomainObject.Predmet.ProtuStrankaListNazivFormated_1">
      <item>MEĐIMURJE BETON dioničko društvo  za proizvodnju betonskih konstrukcija "u stečaju"</item>
    </derivirana_varijabla>
  </DomainObject.Predmet.ProtuStrankaListNazivFormated>
  <DomainObject.Predmet.ProtuStrankaListNazivFormatedOIB>
    <izvorni_sadrzaj>
      <item>MEĐIMURJE BETON dioničko društvo  za proizvodnju betonskih konstrukcija "u stečaju", OIB 86483559748</item>
    </izvorni_sadrzaj>
    <derivirana_varijabla naziv="DomainObject.Predmet.ProtuStrankaListNazivFormatedOIB_1">
      <item>MEĐIMURJE BETON dioničko društvo  za proizvodnju betonskih konstrukcija "u stečaju", OIB 86483559748</item>
    </derivirana_varijabla>
  </DomainObject.Predmet.ProtuStrankaListNazivFormatedOIB>
  <DomainObject.Predmet.OstaliListFormated>
    <izvorni_sadrzaj>
      <item>Miroslav Molnar punomoćnik sudionika u postupku RUDOLF KOŠTARIĆ; ZLATKO BOJ; ZDENKO FEGEŠ; IVAN VRBANEC; JOSIP KOLAC</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 punomoćnik sudionika u postupku STRNAD HOLDING društvo s ograničenom odgovornošću za trgovinu, proizvodnju i usluge</item>
      <item>Oglasna ploča suda</item>
      <item>MEĐIMURJE PMP društvo s ograničenom odgovornošću za trgovinu i usluge</item>
      <item>Dragutin Matotek</item>
    </izvorni_sadrzaj>
    <derivirana_varijabla naziv="DomainObject.Predmet.OstaliListFormated_1">
      <item>Miroslav Molnar punomoćnik sudionika u postupku RUDOLF KOŠTARIĆ; ZLATKO BOJ; ZDENKO FEGEŠ; IVAN VRBANEC; JOSIP KOLAC</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 punomoćnik sudionika u postupku STRNAD HOLDING društvo s ograničenom odgovornošću za trgovinu, proizvodnju i usluge</item>
      <item>Oglasna ploča suda</item>
      <item>MEĐIMURJE PMP društvo s ograničenom odgovornošću za trgovinu i usluge</item>
      <item>Dragutin Matotek</item>
    </derivirana_varijabla>
  </DomainObject.Predmet.OstaliListFormated>
  <DomainObject.Predmet.OstaliListFormatedOIB>
    <izvorni_sadrzaj>
      <item>Miroslav Molnar punomoćnik sudionika u postupku RUDOLF KOŠTARIĆ; ZLATKO BOJ; ZDENKO FEGEŠ; IVAN VRBANEC; JOSIP KOLAC</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 punomoćnik sudionika u postupku STRNAD HOLDING društvo s ograničenom odgovornošću za trgovinu, proizvodnju i usluge</item>
      <item>Oglasna ploča suda</item>
      <item>MEĐIMURJE PMP društvo s ograničenom odgovornošću za trgovinu i usluge, OIB 32472378258</item>
      <item>Dragutin Matotek</item>
    </izvorni_sadrzaj>
    <derivirana_varijabla naziv="DomainObject.Predmet.OstaliListFormatedOIB_1">
      <item>Miroslav Molnar punomoćnik sudionika u postupku RUDOLF KOŠTARIĆ; ZLATKO BOJ; ZDENKO FEGEŠ; IVAN VRBANEC; JOSIP KOLAC</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 punomoćnik sudionika u postupku STRNAD HOLDING društvo s ograničenom odgovornošću za trgovinu, proizvodnju i usluge</item>
      <item>Oglasna ploča suda</item>
      <item>MEĐIMURJE PMP društvo s ograničenom odgovornošću za trgovinu i usluge, OIB 32472378258</item>
      <item>Dragutin Matotek</item>
    </derivirana_varijabla>
  </DomainObject.Predmet.OstaliListFormatedOIB>
  <DomainObject.Predmet.OstaliListFormatedWithAdress>
    <izvorni_sadrzaj>
      <item>Miroslav Molnar, Trg Republike 1, 40000 Čakovec punomoćnik sudionika u postupku RUDOLF KOŠTARIĆ; ZLATKO BOJ; ZDENKO FEGEŠ; IVAN VRBANEC; JOSIP KOLAC</item>
      <item>Damir Kocijan, direktor</item>
      <item>Privredna banka Zagreb d.d., Radnička cesta 50, 10000 Zagreb</item>
      <item>Tomislav Đuričin,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Gornje Jesenje bb, 49225 Gornje Jesenje</item>
      <item>Odvjetničko društvo ŠUNIĆ I PARTNERI javno trgovačko društvo,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Ulica Zrinsko-Frankopanska 21, 40000 Čakovec</item>
      <item>Dragutin Matotek</item>
    </izvorni_sadrzaj>
    <derivirana_varijabla naziv="DomainObject.Predmet.OstaliListFormatedWithAdress_1">
      <item>Miroslav Molnar, Trg Republike 1, 40000 Čakovec punomoćnik sudionika u postupku RUDOLF KOŠTARIĆ; ZLATKO BOJ; ZDENKO FEGEŠ; IVAN VRBANEC; JOSIP KOLAC</item>
      <item>Damir Kocijan, direktor</item>
      <item>Privredna banka Zagreb d.d., Radnička cesta 50, 10000 Zagreb</item>
      <item>Tomislav Đuričin,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Gornje Jesenje bb, 49225 Gornje Jesenje</item>
      <item>Odvjetničko društvo ŠUNIĆ I PARTNERI javno trgovačko društvo,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Ulica Zrinsko-Frankopanska 21, 40000 Čakovec</item>
      <item>Dragutin Matotek</item>
    </derivirana_varijabla>
  </DomainObject.Predmet.OstaliListFormatedWithAdress>
  <DomainObject.Predmet.OstaliListFormatedWithAdressOIB>
    <izvorni_sadrzaj>
      <item>Miroslav Molnar, Trg Republike 1, 40000 Čakovec punomoćnik sudionika u postupku RUDOLF KOŠTARIĆ; ZLATKO BOJ; ZDENKO FEGEŠ; IVAN VRBANEC; JOSIP KOLAC</item>
      <item>Damir Kocijan, direktor</item>
      <item>Privredna banka Zagreb d.d., Radnička cesta 50, 10000 Zagreb</item>
      <item>Tomislav Đuričin, OIB 01733609458,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OIB 70092623710, Gornje Jesenje bb, 49225 Gornje Jesenje</item>
      <item>Odvjetničko društvo ŠUNIĆ I PARTNERI javno trgovačko društvo, OIB 50307132895,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OIB 27890411002,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OIB 27890411002,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OIB 32472378258, Ulica Zrinsko-Frankopanska 21, 40000 Čakovec</item>
      <item>Dragutin Matotek</item>
    </izvorni_sadrzaj>
    <derivirana_varijabla naziv="DomainObject.Predmet.OstaliListFormatedWithAdressOIB_1">
      <item>Miroslav Molnar, Trg Republike 1, 40000 Čakovec punomoćnik sudionika u postupku RUDOLF KOŠTARIĆ; ZLATKO BOJ; ZDENKO FEGEŠ; IVAN VRBANEC; JOSIP KOLAC</item>
      <item>Damir Kocijan, direktor</item>
      <item>Privredna banka Zagreb d.d., Radnička cesta 50, 10000 Zagreb</item>
      <item>Tomislav Đuričin, OIB 01733609458,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OIB 70092623710, Gornje Jesenje bb, 49225 Gornje Jesenje</item>
      <item>Odvjetničko društvo ŠUNIĆ I PARTNERI javno trgovačko društvo, OIB 50307132895,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OIB 27890411002,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OIB 27890411002,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OIB 32472378258, Ulica Zrinsko-Frankopanska 21, 40000 Čakovec</item>
      <item>Dragutin Matotek</item>
    </derivirana_varijabla>
  </DomainObject.Predmet.OstaliListFormatedWithAdressOIB>
  <DomainObject.Predmet.OstaliListNazivFormated>
    <izvorni_sadrzaj>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Marta Marić, ODVJETNICA</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izvorni_sadrzaj>
    <derivirana_varijabla naziv="DomainObject.Predmet.OstaliListNazivFormated_1">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Marta Marić, ODVJETNICA</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derivirana_varijabla>
  </DomainObject.Predmet.OstaliListNazivFormated>
  <DomainObject.Predmet.OstaliListNazivFormatedOIB>
    <izvorni_sadrzaj>
      <item>Miroslav Molnar</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item>
      <item>Marta Marić, ODVJETNICA</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item>
      <item>Oglasna ploča suda</item>
      <item>MEĐIMURJE PMP društvo s ograničenom odgovornošću za trgovinu i usluge, OIB 32472378258</item>
      <item>Dragutin Matotek</item>
    </izvorni_sadrzaj>
    <derivirana_varijabla naziv="DomainObject.Predmet.OstaliListNazivFormatedOIB_1">
      <item>Miroslav Molnar</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item>
      <item>Marta Marić, ODVJETNICA</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item>
      <item>Oglasna ploča suda</item>
      <item>MEĐIMURJE PMP društvo s ograničenom odgovornošću za trgovinu i usluge, OIB 32472378258</item>
      <item>Dragutin Matotek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St-461/2013-151</izvorni_sadrzaj>
    <derivirana_varijabla naziv="DomainObject.PoslovniBrojDokumenta_1">St-461/2013-151</derivirana_varijabla>
  </DomainObject.PoslovniBrojDokumenta>
  <DomainObject.Predmet.StrankaIDrugi>
    <izvorni_sadrzaj>ZLATKO BOJ i dr.</izvorni_sadrzaj>
    <derivirana_varijabla naziv="DomainObject.Predmet.StrankaIDrugi_1">ZLATKO BOJ i dr.</derivirana_varijabla>
  </DomainObject.Predmet.StrankaIDrugi>
  <DomainObject.Predmet.ProtustrankaIDrugi>
    <izvorni_sadrzaj>MEĐIMURJE BETON dioničko društvo  za proizvodnju betonskih konstrukcija "u stečaju"</izvorni_sadrzaj>
    <derivirana_varijabla naziv="DomainObject.Predmet.ProtustrankaIDrugi_1">MEĐIMURJE BETON dioničko društvo  za proizvodnju betonskih konstrukcija "u stečaju"</derivirana_varijabla>
  </DomainObject.Predmet.ProtustrankaIDrugi>
  <DomainObject.Predmet.StrankaIDrugiAdressOIB>
    <izvorni_sadrzaj>ZLATKO BOJ i dr.</izvorni_sadrzaj>
    <derivirana_varijabla naziv="DomainObject.Predmet.StrankaIDrugiAdressOIB_1">ZLATKO BOJ i dr.</derivirana_varijabla>
  </DomainObject.Predmet.StrankaIDrugiAdressOIB>
  <DomainObject.Predmet.ProtustrankaIDrugiAdressOIB>
    <izvorni_sadrzaj>MEĐIMURJE BETON dioničko društvo  za proizvodnju betonskih konstrukcija "u stečaju", OIB 86483559748, Zrinsko-Frankopanska bb, 40000 Čakovec</izvorni_sadrzaj>
    <derivirana_varijabla naziv="DomainObject.Predmet.ProtustrankaIDrugiAdressOIB_1">MEĐIMURJE BETON dioničko društvo  za proizvodnju betonskih konstrukcija "u stečaju", OIB 86483559748, Zrinsko-Frankopanska bb,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ZLATKO BOJ</item>
      <item>ZDENKO FEGEŠ</item>
      <item>JOSIP KOLAC</item>
      <item>RUDOLF KOŠTARIĆ</item>
      <item>IVAN VRBANEC</item>
      <item>MEĐIMURJE BETON dioničko društvo  za proizvodnju betonskih konstrukcija "u stečaju"</item>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Kamenolom Gorjak društvo s ograničenom odgovornošću za proizvodnju i trgovinu</item>
      <item>LINDAB d.o.o. za trgovinu i proizvodnju</item>
      <item>Marta Marić, ODVJETNICA</item>
      <item>STRNAD HOLDING društvo s ograničenom odgovornošću za trgovinu, proizvodnju i usluge</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izvorni_sadrzaj>
    <derivirana_varijabla naziv="DomainObject.Predmet.SudioniciListNaziv_1">
      <item>ZLATKO BOJ</item>
      <item>ZDENKO FEGEŠ</item>
      <item>JOSIP KOLAC</item>
      <item>RUDOLF KOŠTARIĆ</item>
      <item>IVAN VRBANEC</item>
      <item>MEĐIMURJE BETON dioničko društvo  za proizvodnju betonskih konstrukcija "u stečaju"</item>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Kamenolom Gorjak društvo s ograničenom odgovornošću za proizvodnju i trgovinu</item>
      <item>LINDAB d.o.o. za trgovinu i proizvodnju</item>
      <item>Marta Marić, ODVJETNICA</item>
      <item>STRNAD HOLDING društvo s ograničenom odgovornošću za trgovinu, proizvodnju i usluge</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derivirana_varijabla>
  </DomainObject.Predmet.SudioniciListNaziv>
  <DomainObject.Predmet.SudioniciListAdressOIB>
    <izvorni_sadrzaj>
      <item>ZLATKO BOJ</item>
      <item>ZDENKO FEGEŠ</item>
      <item>JOSIP KOLAC</item>
      <item>RUDOLF KOŠTARIĆ</item>
      <item>IVAN VRBANEC</item>
      <item>MEĐIMURJE BETON dioničko društvo  za proizvodnju betonskih konstrukcija "u stečaju", OIB 86483559748, Zrinsko-Frankopanska bb,40000 Čakovec</item>
      <item>Miroslav Molnar, Trg Republike 1,40000 Čakovec</item>
      <item>Damir Kocijan, direktor</item>
      <item>Privredna banka Zagreb d.d., Radnička cesta 50,10000 Zagreb</item>
      <item>Tomislav Đuričin, OIB 01733609458, Dravska poljana 1,42000 Varaždin</item>
      <item>FINA ZAGREB, Vrtni put 3,10000 Zagreb</item>
      <item>ŽDO Varaždin, Građansko upravi odjel</item>
      <item>Zagrebačka banka d.d., Trg bana Jelačića 10,10000 Zagreb</item>
      <item>HEP Operator distribucijskog sustava d.o.o. Čakovec, Žrtava fašizma 2,40000 Čakovec</item>
      <item>TEGRA d.o.o., Mihovljanska 70,40000 Čakovec</item>
      <item>Željko Trojok, Prvomajska 23,40305 Nedelišće</item>
      <item>Kamenolom Gorjak društvo s ograničenom odgovornošću za proizvodnju i trgovinu, OIB 70092623710, Gornje Jesenje bb,49225 Gornje Jesenje</item>
      <item>Odvjetničko društvo ŠUNIĆ I PARTNERI javno trgovačko društvo, OIB 50307132895, Donje Svetice 99A,10000 Zagreb</item>
      <item>Kamenolom Gorjak društvo s ograničenom odgovornošću za proizvodnju i trgovinu, OIB 70092623710, Gornje Jesenje bb,49225 Gornje Jesenje</item>
      <item>LINDAB d.o.o. za trgovinu i proizvodnju, OIB 26581793730, Ilije Gregorića 18,10290 Zaprešić</item>
      <item>Marta Marić, ODVJETNICA, Klaićeva 27,10000 Zagreb</item>
      <item>STRNAD HOLDING društvo s ograničenom odgovornošću za trgovinu, proizvodnju i usluge, OIB 27890411002, Bana Josipa Jelačića 2/A,40000 Mačkovec</item>
      <item>STRNAD HOLDING društvo s ograničenom odgovornošću za trgovinu, proizvodnju i usluge, OIB 27890411002, Bana Josipa Jelačića 2/A,40000 Mačkovec</item>
      <item>Dragoslav Zuber, odvjetnik iz ZOU, Braće Radić 7,42000 Varaždin</item>
      <item>OD Suić &amp; Škunca, za PBZ d.d., Domagojeva 14,10000 Zagreb</item>
      <item>Privredna banka Zagreb d.d.</item>
      <item>ZOU J. Kozjak i 1 Miroslav Rendić, za Čelik trgovinu d.o.o., Franjevački trg 11,42000 Varaždin</item>
      <item>Domagoj Miličević, za Magma d.o.o., Sv. Florijana 8/II,34000 Požega</item>
      <item>STRNAD HOLDING društvo s ograničenom odgovornošću za trgovinu, proizvodnju i usluge, OIB 27890411002, Bana Josipa Jelačića 2/A,40000 Mačkovec</item>
      <item>Dragoslav Zuber,odvjetnik iz ZOU, Braće Radić 7,42000 Varaždin</item>
      <item>Oglasna ploča suda</item>
      <item>MEĐIMURJE PMP društvo s ograničenom odgovornošću za trgovinu i usluge, OIB 32472378258, Ulica Zrinsko-Frankopanska 21,40000 Čakovec</item>
      <item>Dragutin Matotek</item>
    </izvorni_sadrzaj>
    <derivirana_varijabla naziv="DomainObject.Predmet.SudioniciListAdressOIB_1">
      <item>ZLATKO BOJ</item>
      <item>ZDENKO FEGEŠ</item>
      <item>JOSIP KOLAC</item>
      <item>RUDOLF KOŠTARIĆ</item>
      <item>IVAN VRBANEC</item>
      <item>MEĐIMURJE BETON dioničko društvo  za proizvodnju betonskih konstrukcija "u stečaju", OIB 86483559748, Zrinsko-Frankopanska bb,40000 Čakovec</item>
      <item>Miroslav Molnar, Trg Republike 1,40000 Čakovec</item>
      <item>Damir Kocijan, direktor</item>
      <item>Privredna banka Zagreb d.d., Radnička cesta 50,10000 Zagreb</item>
      <item>Tomislav Đuričin, OIB 01733609458, Dravska poljana 1,42000 Varaždin</item>
      <item>FINA ZAGREB, Vrtni put 3,10000 Zagreb</item>
      <item>ŽDO Varaždin, Građansko upravi odjel</item>
      <item>Zagrebačka banka d.d., Trg bana Jelačića 10,10000 Zagreb</item>
      <item>HEP Operator distribucijskog sustava d.o.o. Čakovec, Žrtava fašizma 2,40000 Čakovec</item>
      <item>TEGRA d.o.o., Mihovljanska 70,40000 Čakovec</item>
      <item>Željko Trojok, Prvomajska 23,40305 Nedelišće</item>
      <item>Kamenolom Gorjak društvo s ograničenom odgovornošću za proizvodnju i trgovinu, OIB 70092623710, Gornje Jesenje bb,49225 Gornje Jesenje</item>
      <item>Odvjetničko društvo ŠUNIĆ I PARTNERI javno trgovačko društvo, OIB 50307132895, Donje Svetice 99A,10000 Zagreb</item>
      <item>Kamenolom Gorjak društvo s ograničenom odgovornošću za proizvodnju i trgovinu, OIB 70092623710, Gornje Jesenje bb,49225 Gornje Jesenje</item>
      <item>LINDAB d.o.o. za trgovinu i proizvodnju, OIB 26581793730, Ilije Gregorića 18,10290 Zaprešić</item>
      <item>Marta Marić, ODVJETNICA, Klaićeva 27,10000 Zagreb</item>
      <item>STRNAD HOLDING društvo s ograničenom odgovornošću za trgovinu, proizvodnju i usluge, OIB 27890411002, Bana Josipa Jelačića 2/A,40000 Mačkovec</item>
      <item>STRNAD HOLDING društvo s ograničenom odgovornošću za trgovinu, proizvodnju i usluge, OIB 27890411002, Bana Josipa Jelačića 2/A,40000 Mačkovec</item>
      <item>Dragoslav Zuber, odvjetnik iz ZOU, Braće Radić 7,42000 Varaždin</item>
      <item>OD Suić &amp; Škunca, za PBZ d.d., Domagojeva 14,10000 Zagreb</item>
      <item>Privredna banka Zagreb d.d.</item>
      <item>ZOU J. Kozjak i 1 Miroslav Rendić, za Čelik trgovinu d.o.o., Franjevački trg 11,42000 Varaždin</item>
      <item>Domagoj Miličević, za Magma d.o.o., Sv. Florijana 8/II,34000 Požega</item>
      <item>STRNAD HOLDING društvo s ograničenom odgovornošću za trgovinu, proizvodnju i usluge, OIB 27890411002, Bana Josipa Jelačića 2/A,40000 Mačkovec</item>
      <item>Dragoslav Zuber,odvjetnik iz ZOU, Braće Radić 7,42000 Varaždin</item>
      <item>Oglasna ploča suda</item>
      <item>MEĐIMURJE PMP društvo s ograničenom odgovornošću za trgovinu i usluge, OIB 32472378258, Ulica Zrinsko-Frankopanska 21,40000 Čakovec</item>
      <item>Dragutin Matotek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FD3357-8B2E-455D-90E8-5AF1C0D874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1619</properties:Words>
  <properties:Characters>8875</properties:Characters>
  <properties:Lines>215</properties:Lines>
  <properties:Paragraphs>70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2016-02-15T09:39:00Z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St-461/2013-151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