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3215" w14:paraId="ddd3215" w:rsidRDefault="00D01405" w:rsidP="001940FB" w:rsidR="00D01405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6670C0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25257D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D01405" w:rsidP="00AA6BCF" w:rsidR="00D01405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D01405" w:rsidR="00D01405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D01405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D01405" w:rsidP="00D01405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D01405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D01405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 stečaju, P</w:t>
      </w:r>
      <w:r w:rsidR="006670C0">
        <w:rPr>
          <w:rFonts w:cs="Calibri" w:eastAsia="Calibri" w:hAnsi="Calibri" w:ascii="Calibri"/>
          <w:bCs/>
          <w:lang w:val="hr-HR"/>
        </w:rPr>
        <w:t>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5768E8">
        <w:rPr>
          <w:rFonts w:cs="Calibri" w:eastAsia="Arial Unicode MS" w:hAnsi="Calibri" w:ascii="Calibri"/>
          <w:kern w:val="1"/>
          <w:lang w:eastAsia="ar-SA" w:val="hr-HR"/>
        </w:rPr>
        <w:t>DARKO POLJAK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D01405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="006670C0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5768E8" w:rsidRPr="005768E8">
        <w:rPr>
          <w:rFonts w:cs="Calibri" w:hAnsi="Calibri" w:ascii="Calibri"/>
        </w:rPr>
        <w:t>203.195,94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5768E8" w:rsidRPr="005768E8">
        <w:rPr>
          <w:rFonts w:cs="Calibri" w:hAnsi="Calibri" w:ascii="Calibri"/>
        </w:rPr>
        <w:t>186.295,94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5768E8" w:rsidRPr="005768E8">
        <w:rPr>
          <w:rFonts w:cs="Calibri" w:hAnsi="Calibri" w:ascii="Calibri"/>
        </w:rPr>
        <w:t>16.900,00 kn</w:t>
      </w:r>
      <w:r w:rsidR="00543D3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D01405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D01405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D01405" w:rsidRPr="00D01405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D01405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F316FD" w:rsidR="00AA6BCF" w:rsidRPr="00372EC9">
        <w:trPr>
          <w:trHeight w:val="1593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5768E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DARKO POLJAK</w:t>
            </w:r>
            <w:r w:rsidR="003A5883" w:rsidRPr="00372EC9">
              <w:rPr>
                <w:rFonts w:cs="Calibri" w:hAnsi="Calibri" w:ascii="Calibri"/>
              </w:rPr>
              <w:t xml:space="preserve">,   </w:t>
            </w:r>
            <w:r w:rsidRPr="005768E8">
              <w:rPr>
                <w:rFonts w:cs="Calibri" w:hAnsi="Calibri" w:ascii="Calibri"/>
              </w:rPr>
              <w:t>Put Starog Sela 23a, Podstrana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5768E8">
              <w:rPr>
                <w:rFonts w:cs="Calibri" w:hAnsi="Calibri" w:ascii="Calibri"/>
              </w:rPr>
              <w:t>60935327194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768E8" w:rsidP="005768E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5768E8">
              <w:rPr>
                <w:rFonts w:cs="Calibri" w:hAnsi="Calibri" w:ascii="Calibri"/>
              </w:rPr>
              <w:t>Ugovori o štednom depozitu broj 81-70-15075-9, 81-70-15129-6,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5768E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408587" w:id="1"/>
            <w:r w:rsidRPr="005768E8">
              <w:rPr>
                <w:rFonts w:cs="Calibri" w:hAnsi="Calibri" w:ascii="Calibri"/>
              </w:rPr>
              <w:t>203.195,94 kn</w:t>
            </w:r>
            <w:bookmarkEnd w:id="1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5768E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768E8">
              <w:rPr>
                <w:rFonts w:cs="Calibri" w:hAnsi="Calibri" w:ascii="Calibri"/>
              </w:rPr>
              <w:t>186.295,94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F316FD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5768E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768E8">
              <w:rPr>
                <w:rFonts w:cs="Calibri" w:hAnsi="Calibri" w:ascii="Calibri"/>
              </w:rPr>
              <w:t>16.900,00 kn</w:t>
            </w:r>
          </w:p>
        </w:tc>
      </w:tr>
    </w:tbl>
    <w:p w:rsidRDefault="00D01405" w:rsidP="00AA6BCF" w:rsidR="00D01405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5245F" w:rsidP="00D5245F" w:rsidR="00D5245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D257F" w:rsidP="00D5245F" w:rsidR="00D5245F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45F" w:rsidP="00D5245F" w:rsidR="00D5245F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D5245F" w:rsidP="00D5245F" w:rsidR="00D5245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D5245F" w:rsidP="00D5245F" w:rsidR="00D5245F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5245F" w:rsidP="00D5245F" w:rsidR="00D5245F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D5245F" w:rsidP="00D5245F" w:rsidR="00D5245F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72E4" w:rsidR="00BE72E4">
      <w:pPr>
        <w:spacing w:after="0"/>
      </w:pPr>
      <w:r>
        <w:separator/>
      </w:r>
    </w:p>
  </w:endnote>
  <w:endnote w:id="0" w:type="continuationSeparator">
    <w:p w:rsidRDefault="00BE72E4" w:rsidR="00BE72E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40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72E4" w:rsidR="00BE72E4">
      <w:pPr>
        <w:spacing w:after="0"/>
      </w:pPr>
      <w:r>
        <w:separator/>
      </w:r>
    </w:p>
  </w:footnote>
  <w:footnote w:id="0" w:type="continuationSeparator">
    <w:p w:rsidRDefault="00BE72E4" w:rsidR="00BE72E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0D9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177B1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77B78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0039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57D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4BE9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43D3D"/>
    <w:rsid w:val="00552C96"/>
    <w:rsid w:val="00553F5E"/>
    <w:rsid w:val="005546F0"/>
    <w:rsid w:val="0056088F"/>
    <w:rsid w:val="00562D0B"/>
    <w:rsid w:val="005666D8"/>
    <w:rsid w:val="005707FA"/>
    <w:rsid w:val="00573CEC"/>
    <w:rsid w:val="005741EF"/>
    <w:rsid w:val="005768E8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0C0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38DA"/>
    <w:rsid w:val="007049B0"/>
    <w:rsid w:val="00706E26"/>
    <w:rsid w:val="007075AB"/>
    <w:rsid w:val="00711DED"/>
    <w:rsid w:val="007131C6"/>
    <w:rsid w:val="00714EF7"/>
    <w:rsid w:val="007167C6"/>
    <w:rsid w:val="0071682E"/>
    <w:rsid w:val="00716ED0"/>
    <w:rsid w:val="007275FC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37FF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0EFD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0D9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E72E4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24C6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1405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245F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257F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2626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6CC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16FD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14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0D9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0D9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0D9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0D9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14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0D9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0D9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0D9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0D9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1452</properties:Characters>
  <properties:Lines>79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2018-08-23T10:31:00Z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2018-08-23T11:06:00Z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St-651/2017-74 / Podnesak - Podnesak (-74.docx)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