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de70" w14:paraId="b37de70" w:rsidRDefault="00492D7C" w:rsidP="00492D7C" w:rsidR="00492D7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D7C" w:rsidP="00492D7C" w:rsidR="00492D7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92D7C" w:rsidP="00492D7C" w:rsidR="00492D7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92D7C" w:rsidP="00492D7C" w:rsidR="00492D7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92D7C" w:rsidP="00492D7C" w:rsidR="00492D7C"/>
    <w:p w:rsidRDefault="00492D7C" w:rsidP="00492D7C" w:rsidR="00492D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92D7C" w:rsidP="00492D7C" w:rsidR="00492D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92D7C" w:rsidP="00492D7C" w:rsidR="00492D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7661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FLOKI - TRANSPORT d. o. o. Pazin, Jelenčići 62, OIB 61891329455, MBS 130041156, 3. prosinca 2015.</w:t>
      </w:r>
    </w:p>
    <w:p w:rsidRDefault="00492D7C" w:rsidP="00492D7C" w:rsidR="00492D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92D7C" w:rsidP="00492D7C" w:rsidR="00492D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2D7C" w:rsidP="00492D7C" w:rsidR="00492D7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FLOKI - TRANSPORT d. o. o. Pazin, Jelenčići 62, OIB 61891329455, MBS 130041156.</w:t>
      </w:r>
    </w:p>
    <w:p w:rsidRDefault="00492D7C" w:rsidP="00492D7C" w:rsidR="00492D7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FLOKI - TRANSPORT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1272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66.040,53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92D7C" w:rsidP="00492D7C" w:rsidR="00492D7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92D7C" w:rsidP="00492D7C" w:rsidR="00492D7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92D7C" w:rsidP="00492D7C" w:rsidR="00492D7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92D7C" w:rsidP="00492D7C" w:rsidR="00492D7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11316">
        <w:rPr>
          <w:rFonts w:cs="Times New Roman" w:eastAsia="Times New Roman"/>
          <w:szCs w:val="24"/>
          <w:lang w:eastAsia="hr-HR"/>
        </w:rPr>
        <w:t>, v. r.</w:t>
      </w:r>
    </w:p>
    <w:p w:rsidRDefault="00492D7C" w:rsidP="00492D7C" w:rsidR="00492D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92D7C" w:rsidP="00492D7C" w:rsidR="00492D7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92D7C" w:rsidP="00492D7C" w:rsidR="00492D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92D7C" w:rsidP="00492D7C" w:rsidR="00492D7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92D7C" w:rsidP="00492D7C" w:rsidR="00492D7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845F2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D7C" w:rsidP="00492D7C" w:rsidR="00492D7C">
      <w:r>
        <w:separator/>
      </w:r>
    </w:p>
  </w:endnote>
  <w:endnote w:id="0" w:type="continuationSeparator">
    <w:p w:rsidRDefault="00492D7C" w:rsidP="00492D7C" w:rsidR="00492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D7C" w:rsidP="00492D7C" w:rsidR="00492D7C">
      <w:r>
        <w:separator/>
      </w:r>
    </w:p>
  </w:footnote>
  <w:footnote w:id="0" w:type="continuationSeparator">
    <w:p w:rsidRDefault="00492D7C" w:rsidP="00492D7C" w:rsidR="00492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D7C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45F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499/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D7C" w:rsidP="00537044" w:rsidR="00537044">
    <w:pPr>
      <w:pStyle w:val="Zaglavlje"/>
      <w:jc w:val="right"/>
    </w:pPr>
    <w:r>
      <w:t>11 St-499/2015-3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2A3"/>
    <w:rsid w:val="001845F2"/>
    <w:rsid w:val="00492D7C"/>
    <w:rsid w:val="007A5C5B"/>
    <w:rsid w:val="00A11316"/>
    <w:rsid w:val="00A642A3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2D7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2D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2D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2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2D7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2D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2D7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4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5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5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5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5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D7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2D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2D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2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2D7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92D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D7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4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5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5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5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5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FLOKI - TRANSPORT d.o.o. PAZIN</izvorni_sadrzaj>
    <derivirana_varijabla naziv="DomainObject.Predmet.ProtustrankaFormated_1">  FLOKI - TRANSPORT d.o.o. PAZIN</derivirana_varijabla>
  </DomainObject.Predmet.ProtustrankaFormated>
  <DomainObject.Predmet.ProtustrankaFormatedOIB>
    <izvorni_sadrzaj>  FLOKI - TRANSPORT d.o.o. PAZIN, OIB 61891329455</izvorni_sadrzaj>
    <derivirana_varijabla naziv="DomainObject.Predmet.ProtustrankaFormatedOIB_1">  FLOKI - TRANSPORT d.o.o. PAZIN, OIB 61891329455</derivirana_varijabla>
  </DomainObject.Predmet.ProtustrankaFormatedOIB>
  <DomainObject.Predmet.ProtustrankaFormatedWithAdress>
    <izvorni_sadrzaj> FLOKI - TRANSPORT d.o.o. PAZIN, Jelenčići 62, 52000 Pazin</izvorni_sadrzaj>
    <derivirana_varijabla naziv="DomainObject.Predmet.ProtustrankaFormatedWithAdress_1"> FLOKI - TRANSPORT d.o.o. PAZIN, Jelenčići 62, 52000 Pazin</derivirana_varijabla>
  </DomainObject.Predmet.ProtustrankaFormatedWithAdress>
  <DomainObject.Predmet.ProtustrankaFormatedWithAdressOIB>
    <izvorni_sadrzaj> FLOKI - TRANSPORT d.o.o. PAZIN, OIB 61891329455, Jelenčići 62, 52000 Pazin</izvorni_sadrzaj>
    <derivirana_varijabla naziv="DomainObject.Predmet.ProtustrankaFormatedWithAdressOIB_1"> FLOKI - TRANSPORT d.o.o. PAZIN, OIB 61891329455, Jelenčići 62, 52000 Pazin</derivirana_varijabla>
  </DomainObject.Predmet.ProtustrankaFormatedWithAdressOIB>
  <DomainObject.Predmet.ProtustrankaWithAdress>
    <izvorni_sadrzaj>FLOKI - TRANSPORT d.o.o. PAZIN Jelenčići 62, 52000 Pazin</izvorni_sadrzaj>
    <derivirana_varijabla naziv="DomainObject.Predmet.ProtustrankaWithAdress_1">FLOKI - TRANSPORT d.o.o. PAZIN Jelenčići 62, 52000 Pazin</derivirana_varijabla>
  </DomainObject.Predmet.ProtustrankaWithAdress>
  <DomainObject.Predmet.ProtustrankaWithAdressOIB>
    <izvorni_sadrzaj>FLOKI - TRANSPORT d.o.o. PAZIN, OIB 61891329455, Jelenčići 62, 52000 Pazin</izvorni_sadrzaj>
    <derivirana_varijabla naziv="DomainObject.Predmet.ProtustrankaWithAdressOIB_1">FLOKI - TRANSPORT d.o.o. PAZIN, OIB 61891329455, Jelenčići 62, 52000 Pazin</derivirana_varijabla>
  </DomainObject.Predmet.ProtustrankaWithAdressOIB>
  <DomainObject.Predmet.ProtustrankaNazivFormated>
    <izvorni_sadrzaj>FLOKI - TRANSPORT d.o.o. PAZIN</izvorni_sadrzaj>
    <derivirana_varijabla naziv="DomainObject.Predmet.ProtustrankaNazivFormated_1">FLOKI - TRANSPORT d.o.o. PAZIN</derivirana_varijabla>
  </DomainObject.Predmet.ProtustrankaNazivFormated>
  <DomainObject.Predmet.ProtustrankaNazivFormatedOIB>
    <izvorni_sadrzaj>FLOKI - TRANSPORT d.o.o. PAZIN, OIB 61891329455</izvorni_sadrzaj>
    <derivirana_varijabla naziv="DomainObject.Predmet.ProtustrankaNazivFormatedOIB_1">FLOKI - TRANSPORT d.o.o. PAZIN, OIB 61891329455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66040.53</izvorni_sadrzaj>
    <derivirana_varijabla naziv="DomainObject.Predmet.TrenutnaVrijednost_1">66040.53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FLOKI - TRANSPORT d.o.o. PAZIN</item>
    </izvorni_sadrzaj>
    <derivirana_varijabla naziv="DomainObject.Predmet.ProtuStrankaListFormated_1">
      <item>FLOKI - TRANSPORT d.o.o. PAZIN</item>
    </derivirana_varijabla>
  </DomainObject.Predmet.ProtuStrankaListFormated>
  <DomainObject.Predmet.ProtuStrankaListFormatedOIB>
    <izvorni_sadrzaj>
      <item>FLOKI - TRANSPORT d.o.o. PAZIN, OIB 61891329455</item>
    </izvorni_sadrzaj>
    <derivirana_varijabla naziv="DomainObject.Predmet.ProtuStrankaListFormatedOIB_1">
      <item>FLOKI - TRANSPORT d.o.o. PAZIN, OIB 61891329455</item>
    </derivirana_varijabla>
  </DomainObject.Predmet.ProtuStrankaListFormatedOIB>
  <DomainObject.Predmet.ProtuStrankaListFormatedWithAdress>
    <izvorni_sadrzaj>
      <item>FLOKI - TRANSPORT d.o.o. PAZIN, Jelenčići 62, 52000 Pazin</item>
    </izvorni_sadrzaj>
    <derivirana_varijabla naziv="DomainObject.Predmet.ProtuStrankaListFormatedWithAdress_1">
      <item>FLOKI - TRANSPORT d.o.o. PAZIN, Jelenčići 62, 52000 Pazin</item>
    </derivirana_varijabla>
  </DomainObject.Predmet.ProtuStrankaListFormatedWithAdress>
  <DomainObject.Predmet.ProtuStrankaListFormatedWithAdressOIB>
    <izvorni_sadrzaj>
      <item>FLOKI - TRANSPORT d.o.o. PAZIN, OIB 61891329455, Jelenčići 62, 52000 Pazin</item>
    </izvorni_sadrzaj>
    <derivirana_varijabla naziv="DomainObject.Predmet.ProtuStrankaListFormatedWithAdressOIB_1">
      <item>FLOKI - TRANSPORT d.o.o. PAZIN, OIB 61891329455, Jelenčići 62, 52000 Pazin</item>
    </derivirana_varijabla>
  </DomainObject.Predmet.ProtuStrankaListFormatedWithAdressOIB>
  <DomainObject.Predmet.ProtuStrankaListNazivFormated>
    <izvorni_sadrzaj>
      <item>FLOKI - TRANSPORT d.o.o. PAZIN</item>
    </izvorni_sadrzaj>
    <derivirana_varijabla naziv="DomainObject.Predmet.ProtuStrankaListNazivFormated_1">
      <item>FLOKI - TRANSPORT d.o.o. PAZIN</item>
    </derivirana_varijabla>
  </DomainObject.Predmet.ProtuStrankaListNazivFormated>
  <DomainObject.Predmet.ProtuStrankaListNazivFormatedOIB>
    <izvorni_sadrzaj>
      <item>FLOKI - TRANSPORT d.o.o. PAZIN, OIB 61891329455</item>
    </izvorni_sadrzaj>
    <derivirana_varijabla naziv="DomainObject.Predmet.ProtuStrankaListNazivFormatedOIB_1">
      <item>FLOKI - TRANSPORT d.o.o. PAZIN, OIB 61891329455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FLOKI - TRANSPORT d.o.o. PAZIN</izvorni_sadrzaj>
    <derivirana_varijabla naziv="DomainObject.Predmet.ProtustrankaIDrugi_1">FLOKI - TRANSPORT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FLOKI - TRANSPORT d.o.o. PAZIN, OIB 61891329455, Jelenčići 62, 52000 Pazin</izvorni_sadrzaj>
    <derivirana_varijabla naziv="DomainObject.Predmet.ProtustrankaIDrugiAdressOIB_1">FLOKI - TRANSPORT d.o.o. PAZIN, OIB 61891329455, Jelenčići 62,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FLOKI - TRANSPORT d.o.o. PAZIN</item>
    </izvorni_sadrzaj>
    <derivirana_varijabla naziv="DomainObject.Predmet.SudioniciListNaziv_1">
      <item>FINANCIJSKA AGENCIJA, RC RIJEKA, PODRUŽNICA PULA, PULA</item>
      <item>FLOKI - TRANSPORT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FLOKI - TRANSPORT d.o.o. PAZIN, OIB 61891329455, Jelenčići 62,52000 Pazin</item>
    </izvorni_sadrzaj>
    <derivirana_varijabla naziv="DomainObject.Predmet.SudioniciListAdressOIB_1">
      <item>FINANCIJSKA AGENCIJA, RC RIJEKA, PODRUŽNICA PULA, PULA, OIB 85821130368, Giardini 5,52100 Pula</item>
      <item>FLOKI - TRANSPORT d.o.o. PAZIN, OIB 61891329455, Jelenčići 62,52000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61891329455</item>
    </izvorni_sadrzaj>
    <derivirana_varijabla naziv="DomainObject.Predmet.SudioniciListNazivOIB_1">
      <item>, OIB 85821130368</item>
      <item>, OIB 61891329455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2018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2015-12-03T09:47:00Z</dcterms:created>
  <dc:creator>Mihaela Kaligari</dc:creator>
  <dc:description/>
  <cp:keywords/>
  <cp:lastModifiedBy>Ana Jeromela</cp:lastModifiedBy>
  <cp:lastPrinted>2015-12-15T13:09:00Z</cp:lastPrinted>
  <dcterms:modified xmlns:xsi="http://www.w3.org/2001/XMLSchema-instance" xsi:type="dcterms:W3CDTF">2015-12-15T13:09:00Z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