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b49c" w14:paraId="465b49c" w:rsidRDefault="007132A5" w:rsidR="007132A5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536EC">
        <w:rPr>
          <w:rFonts w:hAnsi="Times New Roman" w:ascii="Times New Roman"/>
          <w:szCs w:val="24"/>
        </w:rPr>
        <w:t xml:space="preserve">   </w:t>
      </w:r>
      <w:r w:rsidR="006D4AD9"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C2C" w:rsidR="004D4C2C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B81348">
        <w:rPr>
          <w:rFonts w:hAnsi="Times New Roman" w:ascii="Times New Roman"/>
          <w:szCs w:val="24"/>
        </w:rPr>
        <w:t>1072</w:t>
      </w:r>
      <w:r w:rsidR="00FA16A1">
        <w:rPr>
          <w:rFonts w:hAnsi="Times New Roman" w:ascii="Times New Roman"/>
          <w:szCs w:val="24"/>
        </w:rPr>
        <w:t>/14</w:t>
      </w: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Zagreb, </w:t>
      </w:r>
      <w:r w:rsidR="007B2163">
        <w:rPr>
          <w:rFonts w:hAnsi="Times New Roman" w:ascii="Times New Roman"/>
          <w:szCs w:val="24"/>
        </w:rPr>
        <w:t>Služba</w:t>
      </w:r>
      <w:r w:rsidR="007B2163" w:rsidRPr="005361B2">
        <w:rPr>
          <w:rFonts w:hAnsi="Times New Roman" w:ascii="Times New Roman"/>
          <w:szCs w:val="24"/>
        </w:rPr>
        <w:t xml:space="preserve"> za ovrh</w:t>
      </w:r>
      <w:r w:rsidR="007B2163">
        <w:rPr>
          <w:rFonts w:hAnsi="Times New Roman" w:ascii="Times New Roman"/>
          <w:szCs w:val="24"/>
        </w:rPr>
        <w:t>u</w:t>
      </w:r>
      <w:r w:rsidR="007B2163" w:rsidRPr="005361B2">
        <w:rPr>
          <w:rFonts w:hAnsi="Times New Roman" w:ascii="Times New Roman"/>
          <w:szCs w:val="24"/>
        </w:rPr>
        <w:t>, Zagreb</w:t>
      </w:r>
      <w:r w:rsidR="007B2163">
        <w:rPr>
          <w:rFonts w:hAnsi="Times New Roman" w:ascii="Times New Roman"/>
          <w:szCs w:val="24"/>
        </w:rPr>
        <w:t>, Albrechtova 42,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r w:rsidR="00B81348" w:rsidRPr="00B81348">
        <w:rPr>
          <w:rFonts w:hAnsi="Times New Roman" w:ascii="Times New Roman"/>
        </w:rPr>
        <w:t>MODA ZA SVE d.o.o. za trgovinu i usluge, Zagreb (Grad Zagreb), Folnegovićevo naselje 2, OIB: 68302906213</w:t>
      </w:r>
      <w:r w:rsidR="007A265B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>dana 18. lipnja 2015.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B81348" w:rsidR="00B81348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B81348" w:rsidRPr="00B81348">
        <w:rPr>
          <w:rFonts w:hAnsi="Times New Roman" w:ascii="Times New Roman"/>
        </w:rPr>
        <w:t>MODA ZA SVE d.o.o. za trgovinu i usluge, Zagreb (Grad Zagreb), Folnegovićevo naselje 2, OIB: 68302906213</w:t>
      </w:r>
      <w:r w:rsidR="007B2163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B81348" w:rsidR="00B81348" w:rsidRPr="00C11D63">
      <w:pPr>
        <w:ind w:hanging="720" w:left="720"/>
        <w:jc w:val="both"/>
        <w:rPr>
          <w:rFonts w:eastAsia="Batang"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>Za stečajnog upravitelja imenuje se</w:t>
      </w:r>
      <w:r w:rsidR="007B2163">
        <w:rPr>
          <w:rFonts w:hAnsi="Times New Roman" w:ascii="Times New Roman"/>
          <w:szCs w:val="24"/>
        </w:rPr>
        <w:t xml:space="preserve"> </w:t>
      </w:r>
      <w:r w:rsidR="00B81348" w:rsidRPr="00C11D63">
        <w:rPr>
          <w:rFonts w:hAnsi="Times New Roman" w:ascii="Times New Roman"/>
          <w:szCs w:val="24"/>
        </w:rPr>
        <w:t>JERKO DUŠKO SUIĆ, dipl. iur., Zagreb, Hegedušićeva 10, OIB: 94974231453</w:t>
      </w:r>
      <w:r w:rsidR="00B81348" w:rsidRPr="00C11D63">
        <w:rPr>
          <w:rFonts w:eastAsia="Batang" w:hAnsi="Times New Roman" w:ascii="Times New Roman"/>
          <w:szCs w:val="24"/>
        </w:rPr>
        <w:t>.</w:t>
      </w:r>
    </w:p>
    <w:p w:rsidRDefault="007A265B" w:rsidP="007A265B" w:rsidR="007A265B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B81348" w:rsidR="00B81348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B81348" w:rsidRPr="00B81348">
        <w:rPr>
          <w:rFonts w:hAnsi="Times New Roman" w:ascii="Times New Roman"/>
        </w:rPr>
        <w:t>MODA ZA SVE d.o.o. za trgovinu i usluge, Zagreb (Grad Zagreb), Folnegovićevo naselje 2, OIB: 68302906213</w:t>
      </w:r>
      <w:r w:rsidR="00B81348">
        <w:rPr>
          <w:rFonts w:hAnsi="Times New Roman" w:ascii="Times New Roman"/>
          <w:szCs w:val="24"/>
        </w:rPr>
        <w:t>.</w:t>
      </w:r>
    </w:p>
    <w:p w:rsidRDefault="007A265B" w:rsidP="002D5258" w:rsidR="007A265B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stečajnog postupka objavit će se u Narodnim novinama.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B81348">
        <w:rPr>
          <w:rFonts w:hAnsi="Times New Roman" w:ascii="Times New Roman"/>
          <w:szCs w:val="24"/>
        </w:rPr>
        <w:t>16</w:t>
      </w:r>
      <w:r w:rsidR="007B2163">
        <w:rPr>
          <w:rFonts w:hAnsi="Times New Roman" w:ascii="Times New Roman"/>
          <w:szCs w:val="24"/>
        </w:rPr>
        <w:t xml:space="preserve">. </w:t>
      </w:r>
      <w:r w:rsidR="00B81348">
        <w:rPr>
          <w:rFonts w:hAnsi="Times New Roman" w:ascii="Times New Roman"/>
          <w:szCs w:val="24"/>
        </w:rPr>
        <w:t>prosinca</w:t>
      </w:r>
      <w:r w:rsidR="007B2163">
        <w:rPr>
          <w:rFonts w:hAnsi="Times New Roman" w:ascii="Times New Roman"/>
          <w:szCs w:val="24"/>
        </w:rPr>
        <w:t xml:space="preserve">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B81348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 xml:space="preserve">. travnja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</w:p>
    <w:p w:rsidRDefault="00590DD6" w:rsidP="006536EC" w:rsidR="00590DD6">
      <w:pPr>
        <w:ind w:firstLine="720"/>
        <w:jc w:val="both"/>
        <w:rPr>
          <w:rFonts w:hAnsi="Times New Roman" w:ascii="Times New Roman"/>
          <w:szCs w:val="24"/>
        </w:rPr>
      </w:pPr>
    </w:p>
    <w:p w:rsidRDefault="00590DD6" w:rsidP="006536EC" w:rsidR="00590DD6">
      <w:pPr>
        <w:ind w:firstLine="720"/>
        <w:jc w:val="both"/>
        <w:rPr>
          <w:rFonts w:hAnsi="Times New Roman" w:ascii="Times New Roman"/>
          <w:szCs w:val="24"/>
        </w:rPr>
      </w:pP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B81348">
        <w:rPr>
          <w:rFonts w:hAnsi="Times New Roman" w:ascii="Times New Roman"/>
          <w:szCs w:val="24"/>
        </w:rPr>
        <w:t>8</w:t>
      </w:r>
      <w:r w:rsidR="007B2163">
        <w:rPr>
          <w:rFonts w:hAnsi="Times New Roman" w:ascii="Times New Roman"/>
          <w:szCs w:val="24"/>
        </w:rPr>
        <w:t xml:space="preserve">. </w:t>
      </w:r>
      <w:r w:rsidR="00B81348">
        <w:rPr>
          <w:rFonts w:hAnsi="Times New Roman" w:ascii="Times New Roman"/>
          <w:szCs w:val="24"/>
        </w:rPr>
        <w:t>svibnja</w:t>
      </w:r>
      <w:r w:rsidR="007B2163">
        <w:rPr>
          <w:rFonts w:hAnsi="Times New Roman" w:ascii="Times New Roman"/>
          <w:szCs w:val="24"/>
        </w:rPr>
        <w:t xml:space="preserve">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B81348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>. travnja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Narodnim novinama </w:t>
      </w:r>
      <w:r w:rsidR="004D4C2C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>br. 43/15 od 17. travnja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2. lipnja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7B2163">
        <w:rPr>
          <w:b w:val="false"/>
          <w:szCs w:val="24"/>
        </w:rPr>
        <w:t>18. lipnja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6D4AD9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6D4AD9">
        <w:rPr>
          <w:rFonts w:hAnsi="Times New Roman" w:ascii="Times New Roman"/>
          <w:szCs w:val="24"/>
        </w:rPr>
        <w:t>,v.r.</w:t>
      </w:r>
    </w:p>
    <w:p w:rsidRDefault="006D4AD9" w:rsidR="006D4AD9">
      <w:pPr>
        <w:rPr>
          <w:rFonts w:hAnsi="Times New Roman" w:ascii="Times New Roman"/>
          <w:szCs w:val="24"/>
        </w:rPr>
      </w:pPr>
    </w:p>
    <w:p w:rsidRDefault="006D4AD9" w:rsidP="00450E3D" w:rsidR="006D4AD9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6D4AD9" w:rsidR="006D4AD9" w:rsidRPr="00C018C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tab/>
      </w:r>
      <w:r>
        <w:tab/>
      </w:r>
      <w:r w:rsidRPr="00C018C6">
        <w:rPr>
          <w:rFonts w:hAnsi="Times New Roman" w:ascii="Times New Roman"/>
        </w:rPr>
        <w:tab/>
        <w:t xml:space="preserve"> Monika Grbac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D4AD9">
      <w:pPr>
        <w:ind w:left="5040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 xml:space="preserve">      </w:t>
      </w:r>
    </w:p>
    <w:p w:rsidRDefault="007132A5" w:rsidR="007132A5" w:rsidRPr="006D4AD9">
      <w:pPr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 xml:space="preserve"> DNA:</w:t>
      </w:r>
    </w:p>
    <w:p w:rsidRDefault="007132A5" w:rsidP="00C52A92" w:rsidR="007132A5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stečajni upravitelj</w:t>
      </w:r>
      <w:r w:rsidR="00CC2E76" w:rsidRPr="006D4AD9">
        <w:rPr>
          <w:rFonts w:hAnsi="Times New Roman" w:ascii="Times New Roman"/>
          <w:color w:val="FFFFFF"/>
          <w:szCs w:val="24"/>
        </w:rPr>
        <w:t xml:space="preserve">- </w:t>
      </w:r>
      <w:r w:rsidR="00AC7EA3" w:rsidRPr="006D4AD9">
        <w:rPr>
          <w:rFonts w:hAnsi="Times New Roman" w:ascii="Times New Roman"/>
          <w:color w:val="FFFFFF"/>
          <w:szCs w:val="24"/>
        </w:rPr>
        <w:t>JERKO DUŠKO SUIĆ</w:t>
      </w:r>
    </w:p>
    <w:p w:rsidRDefault="00D21D47" w:rsidP="00C52A92" w:rsidR="00A449CE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predlagatelj</w:t>
      </w:r>
      <w:r w:rsidR="00CC2E76" w:rsidRPr="006D4AD9">
        <w:rPr>
          <w:rFonts w:hAnsi="Times New Roman" w:ascii="Times New Roman"/>
          <w:color w:val="FFFFFF"/>
          <w:szCs w:val="24"/>
        </w:rPr>
        <w:t>- RH, Ministarstvo financija, Porezna uprava, Područni ured Zagreb, Služba za ovrhu, Zagreb, Albrechtova 42</w:t>
      </w:r>
    </w:p>
    <w:p w:rsidRDefault="00A449CE" w:rsidP="00C52A92" w:rsidR="007A265B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dužnik po zakonskom zastupniku</w:t>
      </w:r>
      <w:r w:rsidR="00CC2E76" w:rsidRPr="006D4AD9">
        <w:rPr>
          <w:rFonts w:hAnsi="Times New Roman" w:ascii="Times New Roman"/>
          <w:color w:val="FFFFFF"/>
          <w:szCs w:val="24"/>
        </w:rPr>
        <w:t xml:space="preserve"> </w:t>
      </w:r>
      <w:r w:rsidR="00E5139D" w:rsidRPr="006D4AD9">
        <w:rPr>
          <w:rFonts w:hAnsi="Times New Roman" w:ascii="Times New Roman"/>
          <w:color w:val="FFFFFF"/>
          <w:szCs w:val="24"/>
        </w:rPr>
        <w:t>Fahrudin Sulić, Bosna i Hercegovina ,Izačić, Izačić bb</w:t>
      </w:r>
    </w:p>
    <w:p w:rsidRDefault="001826E6" w:rsidP="00C52A92" w:rsidR="00F20EBA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Ž</w:t>
      </w:r>
      <w:r w:rsidR="008D6836" w:rsidRPr="006D4AD9">
        <w:rPr>
          <w:rFonts w:hAnsi="Times New Roman" w:ascii="Times New Roman"/>
          <w:color w:val="FFFFFF"/>
          <w:szCs w:val="24"/>
        </w:rPr>
        <w:t>upanijsko državn</w:t>
      </w:r>
      <w:r w:rsidR="00D21D47" w:rsidRPr="006D4AD9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stečajn</w:t>
      </w:r>
      <w:r w:rsidR="00A449CE" w:rsidRPr="006D4AD9">
        <w:rPr>
          <w:rFonts w:hAnsi="Times New Roman" w:ascii="Times New Roman"/>
          <w:color w:val="FFFFFF"/>
          <w:szCs w:val="24"/>
        </w:rPr>
        <w:t>a pisarnica</w:t>
      </w:r>
      <w:r w:rsidRPr="006D4AD9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Ministarstvo pravosuđa RH</w:t>
      </w:r>
    </w:p>
    <w:p w:rsidRDefault="007132A5" w:rsidP="00C52A92" w:rsidR="007132A5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oglasna ploča suda</w:t>
      </w:r>
      <w:r w:rsidR="00F20EBA" w:rsidRPr="006D4AD9">
        <w:rPr>
          <w:rFonts w:hAnsi="Times New Roman" w:ascii="Times New Roman"/>
          <w:color w:val="FFFFFF"/>
          <w:szCs w:val="24"/>
        </w:rPr>
        <w:t xml:space="preserve"> – 8 dana</w:t>
      </w:r>
      <w:r w:rsidR="00CC2E76" w:rsidRPr="006D4AD9">
        <w:rPr>
          <w:rFonts w:hAnsi="Times New Roman" w:ascii="Times New Roman"/>
          <w:color w:val="FFFFFF"/>
          <w:szCs w:val="24"/>
        </w:rPr>
        <w:t>, e-oglasna</w:t>
      </w:r>
    </w:p>
    <w:p w:rsidRDefault="007132A5" w:rsidP="00C52A92" w:rsidR="003925C6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 xml:space="preserve">Narodne novine </w:t>
      </w:r>
      <w:r w:rsidR="003925C6" w:rsidRPr="006D4AD9">
        <w:rPr>
          <w:rFonts w:hAnsi="Times New Roman" w:ascii="Times New Roman"/>
          <w:color w:val="FFFFFF"/>
          <w:szCs w:val="24"/>
        </w:rPr>
        <w:t>–</w:t>
      </w:r>
      <w:r w:rsidRPr="006D4AD9">
        <w:rPr>
          <w:rFonts w:hAnsi="Times New Roman" w:ascii="Times New Roman"/>
          <w:color w:val="FFFFFF"/>
          <w:szCs w:val="24"/>
        </w:rPr>
        <w:t xml:space="preserve"> oglas</w:t>
      </w:r>
    </w:p>
    <w:p w:rsidRDefault="00457F16" w:rsidP="00457F16" w:rsidR="00457F16" w:rsidRPr="006D4AD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D4AD9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6C7851" w:rsidR="007132A5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18.6.15.</w:t>
      </w: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A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B81348">
      <w:rPr>
        <w:rFonts w:hAnsi="Times New Roman" w:ascii="Times New Roman"/>
        <w:szCs w:val="24"/>
      </w:rPr>
      <w:t>1072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B454F"/>
    <w:rsid w:val="000D15DB"/>
    <w:rsid w:val="00102BF7"/>
    <w:rsid w:val="001631D0"/>
    <w:rsid w:val="0016554F"/>
    <w:rsid w:val="001826E6"/>
    <w:rsid w:val="0019010D"/>
    <w:rsid w:val="001B3884"/>
    <w:rsid w:val="002716BC"/>
    <w:rsid w:val="00281203"/>
    <w:rsid w:val="002D5258"/>
    <w:rsid w:val="002D6C50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90DD6"/>
    <w:rsid w:val="005D473D"/>
    <w:rsid w:val="00606B05"/>
    <w:rsid w:val="00622270"/>
    <w:rsid w:val="00635FD1"/>
    <w:rsid w:val="006536EC"/>
    <w:rsid w:val="00660C0D"/>
    <w:rsid w:val="006C7851"/>
    <w:rsid w:val="006D2C2B"/>
    <w:rsid w:val="006D4AD9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D6836"/>
    <w:rsid w:val="009712D3"/>
    <w:rsid w:val="009B6B9F"/>
    <w:rsid w:val="009C3FE5"/>
    <w:rsid w:val="009C755F"/>
    <w:rsid w:val="009F0676"/>
    <w:rsid w:val="00A449CE"/>
    <w:rsid w:val="00A45B61"/>
    <w:rsid w:val="00AC7EA3"/>
    <w:rsid w:val="00AE0B90"/>
    <w:rsid w:val="00AE1CC8"/>
    <w:rsid w:val="00AE6CD6"/>
    <w:rsid w:val="00AE6D99"/>
    <w:rsid w:val="00B17D47"/>
    <w:rsid w:val="00B73D7A"/>
    <w:rsid w:val="00B81348"/>
    <w:rsid w:val="00BB1844"/>
    <w:rsid w:val="00BE7542"/>
    <w:rsid w:val="00C0597F"/>
    <w:rsid w:val="00C50BFA"/>
    <w:rsid w:val="00C52A92"/>
    <w:rsid w:val="00CC2E76"/>
    <w:rsid w:val="00CD1250"/>
    <w:rsid w:val="00CD45E6"/>
    <w:rsid w:val="00D21D47"/>
    <w:rsid w:val="00D51580"/>
    <w:rsid w:val="00D81C8A"/>
    <w:rsid w:val="00DD75EE"/>
    <w:rsid w:val="00DF5656"/>
    <w:rsid w:val="00E03801"/>
    <w:rsid w:val="00E45885"/>
    <w:rsid w:val="00E5139D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A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A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A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A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D4A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4AD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A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A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A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A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D4A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4AD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2015.</izvorni_sadrzaj>
    <derivirana_varijabla naziv="DomainObject.DatumDonosenjaOdluke_1">18.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St-1072/2014</izvorni_sadrzaj>
    <derivirana_varijabla naziv="DomainObject.Predmet.OznakaBroj_1">St-1072/2014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MODA ZA SVE d.o.o. zastupanog po punomoćniku Fahrudin Sulić</izvorni_sadrzaj>
    <derivirana_varijabla naziv="DomainObject.Predmet.ProtustrankaFormated_1">  MODA ZA SVE d.o.o. zastupanog po punomoćniku Fahrudin Sulić</derivirana_varijabla>
  </DomainObject.Predmet.ProtustrankaFormated>
  <DomainObject.Predmet.ProtustrankaFormatedOIB>
    <izvorni_sadrzaj>  MODA ZA SVE d.o.o., OIB 68302906213 zastupanog po punomoćniku Fahrudin Sulić</izvorni_sadrzaj>
    <derivirana_varijabla naziv="DomainObject.Predmet.ProtustrankaFormatedOIB_1">  MODA ZA SVE d.o.o., OIB 68302906213 zastupanog po punomoćniku Fahrudin Sulić</derivirana_varijabla>
  </DomainObject.Predmet.ProtustrankaFormatedOIB>
  <DomainObject.Predmet.ProtustrankaFormatedWithAdress>
    <izvorni_sadrzaj> MODA ZA SVE d.o.o., Folnegovićevo naselje br. 2, 10000 Zagreb zastupanog po punomoćniku Fahrudin Sulić</izvorni_sadrzaj>
    <derivirana_varijabla naziv="DomainObject.Predmet.ProtustrankaFormatedWithAdress_1"> MODA ZA SVE d.o.o., Folnegovićevo naselje br. 2, 10000 Zagreb zastupanog po punomoćniku Fahrudin Sulić</derivirana_varijabla>
  </DomainObject.Predmet.ProtustrankaFormatedWithAdress>
  <DomainObject.Predmet.ProtustrankaFormatedWithAdressOIB>
    <izvorni_sadrzaj> MODA ZA SVE d.o.o., OIB 68302906213, Folnegovićevo naselje br. 2, 10000 Zagreb zastupanog po punomoćniku Fahrudin Sulić</izvorni_sadrzaj>
    <derivirana_varijabla naziv="DomainObject.Predmet.ProtustrankaFormatedWithAdressOIB_1"> MODA ZA SVE d.o.o., OIB 68302906213, Folnegovićevo naselje br. 2, 10000 Zagreb zastupanog po punomoćniku Fahrudin Sulić</derivirana_varijabla>
  </DomainObject.Predmet.ProtustrankaFormatedWithAdressOIB>
  <DomainObject.Predmet.ProtustrankaWithAdress>
    <izvorni_sadrzaj>MODA ZA SVE d.o.o. Folnegovićevo naselje br. 2, 10000 Zagreb</izvorni_sadrzaj>
    <derivirana_varijabla naziv="DomainObject.Predmet.ProtustrankaWithAdress_1">MODA ZA SVE d.o.o. Folnegovićevo naselje br. 2, 10000 Zagreb</derivirana_varijabla>
  </DomainObject.Predmet.ProtustrankaWithAdress>
  <DomainObject.Predmet.ProtustrankaWithAdressOIB>
    <izvorni_sadrzaj>MODA ZA SVE d.o.o., OIB 68302906213, Folnegovićevo naselje br. 2, 10000 Zagreb</izvorni_sadrzaj>
    <derivirana_varijabla naziv="DomainObject.Predmet.ProtustrankaWithAdressOIB_1">MODA ZA SVE d.o.o., OIB 68302906213, Folnegovićevo naselje br. 2, 10000 Zagreb</derivirana_varijabla>
  </DomainObject.Predmet.ProtustrankaWithAdressOIB>
  <DomainObject.Predmet.ProtustrankaNazivFormated>
    <izvorni_sadrzaj>MODA ZA SVE d.o.o.</izvorni_sadrzaj>
    <derivirana_varijabla naziv="DomainObject.Predmet.ProtustrankaNazivFormated_1">MODA ZA SVE d.o.o.</derivirana_varijabla>
  </DomainObject.Predmet.ProtustrankaNazivFormated>
  <DomainObject.Predmet.ProtustrankaNazivFormatedOIB>
    <izvorni_sadrzaj>MODA ZA SVE d.o.o., OIB 68302906213</izvorni_sadrzaj>
    <derivirana_varijabla naziv="DomainObject.Predmet.ProtustrankaNazivFormatedOIB_1">MODA ZA SVE d.o.o., OIB 68302906213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uprava, Albrechtova 42, 10000 Zagreb</izvorni_sadrzaj>
    <derivirana_varijabla naziv="DomainObject.Predmet.StrankaFormatedWithAdress_1"> RH Ministarstvo financija, Porezna uprava, Albrechtova 42, 10000 Zagreb</derivirana_varijabla>
  </DomainObject.Predmet.StrankaFormatedWithAdress>
  <DomainObject.Predmet.StrankaFormatedWithAdressOIB>
    <izvorni_sadrzaj> RH Ministarstvo financija, Porezna uprava, OIB 18683136487, Albrechtova 42, 10000 Zagreb</izvorni_sadrzaj>
    <derivirana_varijabla naziv="DomainObject.Predmet.StrankaFormatedWithAdressOIB_1"> RH Ministarstvo financija, Porezna uprava, OIB 18683136487, Albrechtova 42, 10000 Zagreb</derivirana_varijabla>
  </DomainObject.Predmet.StrankaFormatedWithAdressOIB>
  <DomainObject.Predmet.StrankaWithAdress>
    <izvorni_sadrzaj>RH Ministarstvo financija, Porezna uprava Albrechtova 42,10000 Zagreb</izvorni_sadrzaj>
    <derivirana_varijabla naziv="DomainObject.Predmet.StrankaWithAdress_1">RH Ministarstvo financija, Porezna uprava Albrechtova 42,10000 Zagreb</derivirana_varijabla>
  </DomainObject.Predmet.StrankaWithAdress>
  <DomainObject.Predmet.StrankaWithAdressOIB>
    <izvorni_sadrzaj>RH Ministarstvo financija, Porezna uprava, OIB 18683136487, Albrechtova 42,10000 Zagreb</izvorni_sadrzaj>
    <derivirana_varijabla naziv="DomainObject.Predmet.StrankaWithAdressOIB_1">RH Ministarstvo financija, Porezna uprava, OIB 18683136487, Albrechtova 42,10000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uprava, Albrechtova 42, 10000 Zagreb</item>
    </izvorni_sadrzaj>
    <derivirana_varijabla naziv="DomainObject.Predmet.StrankaListFormatedWithAdress_1">
      <item>RH Ministarstvo financija, Porezna uprava, Albrechtova 42, 10000 Zagreb</item>
    </derivirana_varijabla>
  </DomainObject.Predmet.StrankaListFormatedWithAdress>
  <DomainObject.Predmet.StrankaListFormatedWithAdressOIB>
    <izvorni_sadrzaj>
      <item>RH Ministarstvo financija, Porezna uprava, OIB 18683136487, Albrechtova 42, 10000 Zagreb</item>
    </izvorni_sadrzaj>
    <derivirana_varijabla naziv="DomainObject.Predmet.StrankaListFormatedWithAdressOIB_1">
      <item>RH Ministarstvo financija, Porezna uprava, OIB 18683136487, Albrechtova 42, 10000 Zagreb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MODA ZA SVE d.o.o. zastupanog po punomoćniku Fahrudin Sulić</item>
    </izvorni_sadrzaj>
    <derivirana_varijabla naziv="DomainObject.Predmet.ProtuStrankaListFormated_1">
      <item>MODA ZA SVE d.o.o. zastupanog po punomoćniku Fahrudin Sulić</item>
    </derivirana_varijabla>
  </DomainObject.Predmet.ProtuStrankaListFormated>
  <DomainObject.Predmet.ProtuStrankaListFormatedOIB>
    <izvorni_sadrzaj>
      <item>MODA ZA SVE d.o.o., OIB 68302906213 zastupanog po punomoćniku Fahrudin Sulić</item>
    </izvorni_sadrzaj>
    <derivirana_varijabla naziv="DomainObject.Predmet.ProtuStrankaListFormatedOIB_1">
      <item>MODA ZA SVE d.o.o., OIB 68302906213 zastupanog po punomoćniku Fahrudin Sulić</item>
    </derivirana_varijabla>
  </DomainObject.Predmet.ProtuStrankaListFormatedOIB>
  <DomainObject.Predmet.ProtuStrankaListFormatedWithAdress>
    <izvorni_sadrzaj>
      <item>MODA ZA SVE d.o.o., Folnegovićevo naselje br. 2, 10000 Zagreb zastupanog po punomoćniku Fahrudin Sulić</item>
    </izvorni_sadrzaj>
    <derivirana_varijabla naziv="DomainObject.Predmet.ProtuStrankaListFormatedWithAdress_1">
      <item>MODA ZA SVE d.o.o., Folnegovićevo naselje br. 2, 10000 Zagreb zastupanog po punomoćniku Fahrudin Sulić</item>
    </derivirana_varijabla>
  </DomainObject.Predmet.ProtuStrankaListFormatedWithAdress>
  <DomainObject.Predmet.ProtuStrankaListFormatedWithAdressOIB>
    <izvorni_sadrzaj>
      <item>MODA ZA SVE d.o.o., OIB 68302906213, Folnegovićevo naselje br. 2, 10000 Zagreb zastupanog po punomoćniku Fahrudin Sulić</item>
    </izvorni_sadrzaj>
    <derivirana_varijabla naziv="DomainObject.Predmet.ProtuStrankaListFormatedWithAdressOIB_1">
      <item>MODA ZA SVE d.o.o., OIB 68302906213, Folnegovićevo naselje br. 2, 10000 Zagreb zastupanog po punomoćniku Fahrudin Sulić</item>
    </derivirana_varijabla>
  </DomainObject.Predmet.ProtuStrankaListFormatedWithAdressOIB>
  <DomainObject.Predmet.ProtuStrankaListNazivFormated>
    <izvorni_sadrzaj>
      <item>MODA ZA SVE d.o.o.</item>
    </izvorni_sadrzaj>
    <derivirana_varijabla naziv="DomainObject.Predmet.ProtuStrankaListNazivFormated_1">
      <item>MODA ZA SVE d.o.o.</item>
    </derivirana_varijabla>
  </DomainObject.Predmet.ProtuStrankaListNazivFormated>
  <DomainObject.Predmet.ProtuStrankaListNazivFormatedOIB>
    <izvorni_sadrzaj>
      <item>MODA ZA SVE d.o.o., OIB 68302906213</item>
    </izvorni_sadrzaj>
    <derivirana_varijabla naziv="DomainObject.Predmet.ProtuStrankaListNazivFormatedOIB_1">
      <item>MODA ZA SVE d.o.o., OIB 68302906213</item>
    </derivirana_varijabla>
  </DomainObject.Predmet.ProtuStrankaListNazivFormatedOIB>
  <DomainObject.Predmet.OstaliListFormated>
    <izvorni_sadrzaj>
      <item>Fahrudin Sulić punomoćnik sudionika u postupku MODA ZA SVE d.o.o.</item>
    </izvorni_sadrzaj>
    <derivirana_varijabla naziv="DomainObject.Predmet.OstaliListFormated_1">
      <item>Fahrudin Sulić punomoćnik sudionika u postupku MODA ZA SVE d.o.o.</item>
    </derivirana_varijabla>
  </DomainObject.Predmet.OstaliListFormated>
  <DomainObject.Predmet.OstaliListFormatedOIB>
    <izvorni_sadrzaj>
      <item>Fahrudin Sulić, OIB 21129843149 punomoćnik sudionika u postupku MODA ZA SVE d.o.o.</item>
    </izvorni_sadrzaj>
    <derivirana_varijabla naziv="DomainObject.Predmet.OstaliListFormatedOIB_1">
      <item>Fahrudin Sulić, OIB 21129843149 punomoćnik sudionika u postupku MODA ZA SVE d.o.o.</item>
    </derivirana_varijabla>
  </DomainObject.Predmet.OstaliListFormatedOIB>
  <DomainObject.Predmet.OstaliListFormatedWithAdress>
    <izvorni_sadrzaj>
      <item>Fahrudin Sulić, Izačić b.b., Bihać punomoćnik sudionika u postupku MODA ZA SVE d.o.o.</item>
    </izvorni_sadrzaj>
    <derivirana_varijabla naziv="DomainObject.Predmet.OstaliListFormatedWithAdress_1">
      <item>Fahrudin Sulić, Izačić b.b., Bihać punomoćnik sudionika u postupku MODA ZA SVE d.o.o.</item>
    </derivirana_varijabla>
  </DomainObject.Predmet.OstaliListFormatedWithAdress>
  <DomainObject.Predmet.OstaliListFormatedWithAdressOIB>
    <izvorni_sadrzaj>
      <item>Fahrudin Sulić, OIB 21129843149, Izačić b.b., Bihać punomoćnik sudionika u postupku MODA ZA SVE d.o.o.</item>
    </izvorni_sadrzaj>
    <derivirana_varijabla naziv="DomainObject.Predmet.OstaliListFormatedWithAdressOIB_1">
      <item>Fahrudin Sulić, OIB 21129843149, Izačić b.b., Bihać punomoćnik sudionika u postupku MODA ZA SVE d.o.o.</item>
    </derivirana_varijabla>
  </DomainObject.Predmet.OstaliListFormatedWithAdressOIB>
  <DomainObject.Predmet.OstaliListNazivFormated>
    <izvorni_sadrzaj>
      <item>Fahrudin Sulić</item>
    </izvorni_sadrzaj>
    <derivirana_varijabla naziv="DomainObject.Predmet.OstaliListNazivFormated_1">
      <item>Fahrudin Sulić</item>
    </derivirana_varijabla>
  </DomainObject.Predmet.OstaliListNazivFormated>
  <DomainObject.Predmet.OstaliListNazivFormatedOIB>
    <izvorni_sadrzaj>
      <item>Fahrudin Sulić, OIB 21129843149</item>
    </izvorni_sadrzaj>
    <derivirana_varijabla naziv="DomainObject.Predmet.OstaliListNazivFormatedOIB_1">
      <item>Fahrudin Sulić, OIB 21129843149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MODA ZA SVE d.o.o.</izvorni_sadrzaj>
    <derivirana_varijabla naziv="DomainObject.Predmet.ProtustrankaIDrugi_1">MODA ZA SVE d.o.o.</derivirana_varijabla>
  </DomainObject.Predmet.ProtustrankaIDrugi>
  <DomainObject.Predmet.StrankaIDrugiAdressOIB>
    <izvorni_sadrzaj>RH Ministarstvo financija, Porezna uprava, OIB 18683136487, Albrechtova 42, 10000 Zagreb</izvorni_sadrzaj>
    <derivirana_varijabla naziv="DomainObject.Predmet.StrankaIDrugiAdressOIB_1">RH Ministarstvo financija, Porezna uprava, OIB 18683136487, Albrechtova 42, 10000 Zagreb</derivirana_varijabla>
  </DomainObject.Predmet.StrankaIDrugiAdressOIB>
  <DomainObject.Predmet.ProtustrankaIDrugiAdressOIB>
    <izvorni_sadrzaj>MODA ZA SVE d.o.o., OIB 68302906213, Folnegovićevo naselje br. 2, 10000 Zagreb</izvorni_sadrzaj>
    <derivirana_varijabla naziv="DomainObject.Predmet.ProtustrankaIDrugiAdressOIB_1">MODA ZA SVE d.o.o., OIB 68302906213, Folnegovićevo naselje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MODA ZA SVE d.o.o.</item>
      <item>Fahrudin Sulić</item>
    </izvorni_sadrzaj>
    <derivirana_varijabla naziv="DomainObject.Predmet.SudioniciListNaziv_1">
      <item>RH Ministarstvo financija, Porezna uprava</item>
      <item>MODA ZA SVE d.o.o.</item>
      <item>Fahrudin Sulić</item>
    </derivirana_varijabla>
  </DomainObject.Predmet.SudioniciListNaziv>
  <DomainObject.Predmet.SudioniciListAdressOIB>
    <izvorni_sadrzaj>
      <item>RH Ministarstvo financija, Porezna uprava, OIB 18683136487, Albrechtova 42,10000 Zagreb</item>
      <item>MODA ZA SVE d.o.o., OIB 68302906213, Folnegovićevo naselje br. 2,10000 Zagreb</item>
      <item>Fahrudin Sulić, OIB 21129843149, Izačić b.b.,Bihać</item>
    </izvorni_sadrzaj>
    <derivirana_varijabla naziv="DomainObject.Predmet.SudioniciListAdressOIB_1">
      <item>RH Ministarstvo financija, Porezna uprava, OIB 18683136487, Albrechtova 42,10000 Zagreb</item>
      <item>MODA ZA SVE d.o.o., OIB 68302906213, Folnegovićevo naselje br. 2,10000 Zagreb</item>
      <item>Fahrudin Sulić, OIB 21129843149, Izačić b.b.,Bihać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68302906213</item>
      <item>, OIB 21129843149</item>
    </izvorni_sadrzaj>
    <derivirana_varijabla naziv="DomainObject.Predmet.SudioniciListNazivOIB_1">
      <item>, OIB 18683136487</item>
      <item>, OIB 68302906213</item>
      <item>, OIB 21129843149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492</properties:Words>
  <properties:Characters>2671</properties:Characters>
  <properties:Lines>93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2015-06-23T12:04:00Z</dcterms:created>
  <dc:creator>Sudsko vijeće</dc:creator>
  <cp:lastModifiedBy>Valentina Kranjčić</cp:lastModifiedBy>
  <cp:lastPrinted>2015-06-18T12:47:00Z</cp:lastPrinted>
  <dcterms:modified xmlns:xsi="http://www.w3.org/2001/XMLSchema-instance" xsi:type="dcterms:W3CDTF">2015-06-29T08:26:00Z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