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ce3d" w14:paraId="2bcce3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964398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proofErr w:type="spellStart"/>
      <w:r w:rsidR="00FB3386">
        <w:t>SLAV.BRODU</w:t>
      </w:r>
      <w:proofErr w:type="spellEnd"/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>35000 Slavonski Brod                                                               Broj: St-</w:t>
      </w:r>
      <w:r w:rsidR="008074BF">
        <w:t>2264</w:t>
      </w:r>
      <w:r w:rsidR="00B901C9">
        <w:t>/2016-3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>
        <w:t xml:space="preserve">TRGOVAČKI SUD U OSIJEKU, STALNA SLUŽBA U </w:t>
      </w:r>
      <w:r w:rsidR="00FB3386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</w:t>
      </w:r>
      <w:proofErr w:type="spellStart"/>
      <w:r w:rsidR="004B046C">
        <w:t>Slav.Brod</w:t>
      </w:r>
      <w:proofErr w:type="spellEnd"/>
      <w:r w:rsidR="004A0D7B">
        <w:t xml:space="preserve">, za pokretanje skraćenog stečajnog postupka  nad dužnikom </w:t>
      </w:r>
      <w:r w:rsidR="008074BF">
        <w:t xml:space="preserve">JUKIĆ INŽENJERING d.o.o za inženjering, trgovinu i usluge </w:t>
      </w:r>
      <w:proofErr w:type="spellStart"/>
      <w:r w:rsidR="008074BF">
        <w:t>Bukovlje</w:t>
      </w:r>
      <w:proofErr w:type="spellEnd"/>
      <w:r w:rsidR="008074BF">
        <w:t xml:space="preserve">, Dragutina </w:t>
      </w:r>
      <w:proofErr w:type="spellStart"/>
      <w:r w:rsidR="008074BF">
        <w:t>Rakovca</w:t>
      </w:r>
      <w:proofErr w:type="spellEnd"/>
      <w:r w:rsidR="008074BF">
        <w:t xml:space="preserve"> 6, OIB 47623537081</w:t>
      </w:r>
      <w:r w:rsidR="00CD273E">
        <w:t xml:space="preserve">, </w:t>
      </w:r>
      <w:r w:rsidR="002A112E">
        <w:t>temeljem članka 429</w:t>
      </w:r>
      <w:r w:rsidR="004A0D7B">
        <w:t>. Stečajnog zakona (</w:t>
      </w:r>
      <w:r w:rsidR="00965175">
        <w:t>NN br.</w:t>
      </w:r>
      <w:r w:rsidR="00316816">
        <w:t xml:space="preserve"> 71/15)</w:t>
      </w:r>
      <w:r w:rsidR="00907BE4">
        <w:t xml:space="preserve">, dana </w:t>
      </w:r>
      <w:r w:rsidR="008074BF">
        <w:t>3.listopada</w:t>
      </w:r>
      <w:r w:rsidR="008D282E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1124BB">
        <w:rPr>
          <w:bCs/>
        </w:rPr>
        <w:t xml:space="preserve"> </w:t>
      </w:r>
      <w:r w:rsidR="001124BB">
        <w:t xml:space="preserve">JUKIĆ INŽENJERING d.o.o za inženjering, trgovinu i usluge </w:t>
      </w:r>
      <w:proofErr w:type="spellStart"/>
      <w:r w:rsidR="001124BB">
        <w:t>Bukovlje</w:t>
      </w:r>
      <w:proofErr w:type="spellEnd"/>
      <w:r w:rsidR="001124BB">
        <w:t xml:space="preserve">, Dragutina </w:t>
      </w:r>
      <w:proofErr w:type="spellStart"/>
      <w:r w:rsidR="001124BB">
        <w:t>Rakovca</w:t>
      </w:r>
      <w:proofErr w:type="spellEnd"/>
      <w:r w:rsidR="001124BB">
        <w:t xml:space="preserve"> 6, OIB 47623537081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D7647D">
        <w:t xml:space="preserve"> </w:t>
      </w:r>
      <w:r w:rsidR="001124BB">
        <w:t>108.107,31</w:t>
      </w:r>
      <w:r w:rsidR="00C92767">
        <w:t xml:space="preserve"> 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DB7CFE">
        <w:t>zakonski zastupnik</w:t>
      </w:r>
      <w:r w:rsidR="00A6705E">
        <w:t xml:space="preserve"> dužnika</w:t>
      </w:r>
      <w:r w:rsidR="00DB7CFE">
        <w:t xml:space="preserve"> </w:t>
      </w:r>
      <w:r w:rsidR="001124BB">
        <w:t xml:space="preserve">Krunoslav Jukić, Slavonski Brod, </w:t>
      </w:r>
      <w:proofErr w:type="spellStart"/>
      <w:r w:rsidR="001124BB">
        <w:t>Nas.Andrije</w:t>
      </w:r>
      <w:proofErr w:type="spellEnd"/>
      <w:r w:rsidR="001124BB">
        <w:t xml:space="preserve"> </w:t>
      </w:r>
      <w:proofErr w:type="spellStart"/>
      <w:r w:rsidR="001124BB">
        <w:t>hebranga</w:t>
      </w:r>
      <w:proofErr w:type="spellEnd"/>
      <w:r w:rsidR="001124BB">
        <w:t xml:space="preserve"> 7/14, OIB 88886780349</w:t>
      </w:r>
      <w:r w:rsidR="00FD4BA6">
        <w:t>,</w:t>
      </w:r>
      <w:r w:rsidR="00303761">
        <w:t xml:space="preserve"> 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124BB">
        <w:t>-2264</w:t>
      </w:r>
      <w:r w:rsidR="00B901C9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</w:t>
      </w:r>
      <w:proofErr w:type="spellStart"/>
      <w:r w:rsidR="00B878D9">
        <w:t>Slav.Brodu</w:t>
      </w:r>
      <w:proofErr w:type="spellEnd"/>
      <w:r w:rsidR="00B878D9">
        <w:t>,</w:t>
      </w:r>
      <w:r w:rsidR="002B25D2">
        <w:t xml:space="preserve"> </w:t>
      </w:r>
      <w:r w:rsidR="001124BB">
        <w:t>3.listopada</w:t>
      </w:r>
      <w:r w:rsidR="008D282E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6E78" w:rsidR="00706E78">
      <w:r>
        <w:separator/>
      </w:r>
    </w:p>
  </w:endnote>
  <w:endnote w:id="0" w:type="continuationSeparator">
    <w:p w:rsidRDefault="00706E78" w:rsidR="00706E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6E78" w:rsidR="00706E78">
      <w:r>
        <w:separator/>
      </w:r>
    </w:p>
  </w:footnote>
  <w:footnote w:id="0" w:type="continuationSeparator">
    <w:p w:rsidRDefault="00706E78" w:rsidR="00706E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4472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5442C"/>
    <w:rsid w:val="0005541E"/>
    <w:rsid w:val="00056CFC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A1677"/>
    <w:rsid w:val="000B0EBD"/>
    <w:rsid w:val="000B1124"/>
    <w:rsid w:val="000B16B9"/>
    <w:rsid w:val="000B35FC"/>
    <w:rsid w:val="000B5CF6"/>
    <w:rsid w:val="000C26C6"/>
    <w:rsid w:val="000C5C07"/>
    <w:rsid w:val="000D0569"/>
    <w:rsid w:val="000D22F2"/>
    <w:rsid w:val="000E2585"/>
    <w:rsid w:val="000E762A"/>
    <w:rsid w:val="000F286F"/>
    <w:rsid w:val="000F2D59"/>
    <w:rsid w:val="000F61EA"/>
    <w:rsid w:val="00102060"/>
    <w:rsid w:val="001024A8"/>
    <w:rsid w:val="001030C0"/>
    <w:rsid w:val="00103751"/>
    <w:rsid w:val="001124BB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A1093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4AFF"/>
    <w:rsid w:val="002358E7"/>
    <w:rsid w:val="002453C4"/>
    <w:rsid w:val="0025000D"/>
    <w:rsid w:val="002544AB"/>
    <w:rsid w:val="00254518"/>
    <w:rsid w:val="00254B15"/>
    <w:rsid w:val="00265AE7"/>
    <w:rsid w:val="00267D26"/>
    <w:rsid w:val="00270039"/>
    <w:rsid w:val="00277399"/>
    <w:rsid w:val="0028507D"/>
    <w:rsid w:val="00292035"/>
    <w:rsid w:val="002A01C0"/>
    <w:rsid w:val="002A112E"/>
    <w:rsid w:val="002A1B0C"/>
    <w:rsid w:val="002A2AF5"/>
    <w:rsid w:val="002A36D6"/>
    <w:rsid w:val="002A3BEF"/>
    <w:rsid w:val="002B25D2"/>
    <w:rsid w:val="002B4236"/>
    <w:rsid w:val="002C3D49"/>
    <w:rsid w:val="002C782A"/>
    <w:rsid w:val="002D2610"/>
    <w:rsid w:val="002D6EE6"/>
    <w:rsid w:val="002D7681"/>
    <w:rsid w:val="002E4A30"/>
    <w:rsid w:val="002F4AAF"/>
    <w:rsid w:val="002F66FE"/>
    <w:rsid w:val="00303761"/>
    <w:rsid w:val="0031598D"/>
    <w:rsid w:val="00316816"/>
    <w:rsid w:val="00317905"/>
    <w:rsid w:val="00320C64"/>
    <w:rsid w:val="00323691"/>
    <w:rsid w:val="003265F2"/>
    <w:rsid w:val="00327077"/>
    <w:rsid w:val="003276D7"/>
    <w:rsid w:val="00331D2D"/>
    <w:rsid w:val="003337A6"/>
    <w:rsid w:val="003338FA"/>
    <w:rsid w:val="00341CE4"/>
    <w:rsid w:val="00342079"/>
    <w:rsid w:val="003445D8"/>
    <w:rsid w:val="003549D7"/>
    <w:rsid w:val="003612A7"/>
    <w:rsid w:val="003702E5"/>
    <w:rsid w:val="00375C7E"/>
    <w:rsid w:val="0038265B"/>
    <w:rsid w:val="003832CA"/>
    <w:rsid w:val="00383AE3"/>
    <w:rsid w:val="00385E04"/>
    <w:rsid w:val="00385F70"/>
    <w:rsid w:val="003879D1"/>
    <w:rsid w:val="003924AF"/>
    <w:rsid w:val="003A22A4"/>
    <w:rsid w:val="003A56C0"/>
    <w:rsid w:val="003A610E"/>
    <w:rsid w:val="003C01DF"/>
    <w:rsid w:val="003C26BA"/>
    <w:rsid w:val="003C5CD1"/>
    <w:rsid w:val="003C7036"/>
    <w:rsid w:val="003D02B1"/>
    <w:rsid w:val="003E4DD9"/>
    <w:rsid w:val="003E7C98"/>
    <w:rsid w:val="003F51D8"/>
    <w:rsid w:val="00401066"/>
    <w:rsid w:val="00413C80"/>
    <w:rsid w:val="00415293"/>
    <w:rsid w:val="0041638D"/>
    <w:rsid w:val="00421D71"/>
    <w:rsid w:val="00423F56"/>
    <w:rsid w:val="00434D98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B43"/>
    <w:rsid w:val="00482F57"/>
    <w:rsid w:val="00484B20"/>
    <w:rsid w:val="0048554A"/>
    <w:rsid w:val="0048747B"/>
    <w:rsid w:val="00490782"/>
    <w:rsid w:val="004937FB"/>
    <w:rsid w:val="00494399"/>
    <w:rsid w:val="004A0D7B"/>
    <w:rsid w:val="004A6F2C"/>
    <w:rsid w:val="004B046C"/>
    <w:rsid w:val="004B490A"/>
    <w:rsid w:val="004C3969"/>
    <w:rsid w:val="004D09A4"/>
    <w:rsid w:val="004D5A26"/>
    <w:rsid w:val="004E0706"/>
    <w:rsid w:val="004E1973"/>
    <w:rsid w:val="004E466C"/>
    <w:rsid w:val="004E4C41"/>
    <w:rsid w:val="004F5164"/>
    <w:rsid w:val="004F5FE8"/>
    <w:rsid w:val="00503DC4"/>
    <w:rsid w:val="005126B5"/>
    <w:rsid w:val="00515999"/>
    <w:rsid w:val="005159C5"/>
    <w:rsid w:val="005267C0"/>
    <w:rsid w:val="00532E0A"/>
    <w:rsid w:val="00534964"/>
    <w:rsid w:val="0053545A"/>
    <w:rsid w:val="0054259D"/>
    <w:rsid w:val="00542772"/>
    <w:rsid w:val="005437AE"/>
    <w:rsid w:val="00550133"/>
    <w:rsid w:val="005528A9"/>
    <w:rsid w:val="00554CD6"/>
    <w:rsid w:val="00556098"/>
    <w:rsid w:val="00562AA2"/>
    <w:rsid w:val="00567F63"/>
    <w:rsid w:val="005703CF"/>
    <w:rsid w:val="00572814"/>
    <w:rsid w:val="005741C5"/>
    <w:rsid w:val="00575101"/>
    <w:rsid w:val="005801CD"/>
    <w:rsid w:val="005868D0"/>
    <w:rsid w:val="005931E7"/>
    <w:rsid w:val="0059417B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05BAB"/>
    <w:rsid w:val="00606DC4"/>
    <w:rsid w:val="006137BE"/>
    <w:rsid w:val="00613D0A"/>
    <w:rsid w:val="006207DD"/>
    <w:rsid w:val="00632865"/>
    <w:rsid w:val="00633654"/>
    <w:rsid w:val="006372FF"/>
    <w:rsid w:val="006402A0"/>
    <w:rsid w:val="00641A87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4D9B"/>
    <w:rsid w:val="006E3A84"/>
    <w:rsid w:val="006F442A"/>
    <w:rsid w:val="006F6521"/>
    <w:rsid w:val="007039E2"/>
    <w:rsid w:val="00706E78"/>
    <w:rsid w:val="007106CF"/>
    <w:rsid w:val="00711561"/>
    <w:rsid w:val="00720A0F"/>
    <w:rsid w:val="00725FE3"/>
    <w:rsid w:val="007276CE"/>
    <w:rsid w:val="0073010A"/>
    <w:rsid w:val="00732258"/>
    <w:rsid w:val="00734726"/>
    <w:rsid w:val="007362CB"/>
    <w:rsid w:val="00756268"/>
    <w:rsid w:val="00765724"/>
    <w:rsid w:val="007657AA"/>
    <w:rsid w:val="00766D29"/>
    <w:rsid w:val="00767F2C"/>
    <w:rsid w:val="00771FE1"/>
    <w:rsid w:val="0077329E"/>
    <w:rsid w:val="0077556A"/>
    <w:rsid w:val="00776B34"/>
    <w:rsid w:val="0078009A"/>
    <w:rsid w:val="00781235"/>
    <w:rsid w:val="00796AED"/>
    <w:rsid w:val="00796F39"/>
    <w:rsid w:val="007A3962"/>
    <w:rsid w:val="007A4540"/>
    <w:rsid w:val="007A5699"/>
    <w:rsid w:val="007B0D19"/>
    <w:rsid w:val="007B4891"/>
    <w:rsid w:val="007B73A1"/>
    <w:rsid w:val="007C3CB7"/>
    <w:rsid w:val="007C4EFF"/>
    <w:rsid w:val="007E68CA"/>
    <w:rsid w:val="007E7376"/>
    <w:rsid w:val="007F1C41"/>
    <w:rsid w:val="008023F7"/>
    <w:rsid w:val="008074BF"/>
    <w:rsid w:val="00817C66"/>
    <w:rsid w:val="0083124A"/>
    <w:rsid w:val="00834F15"/>
    <w:rsid w:val="00836CE2"/>
    <w:rsid w:val="0084069A"/>
    <w:rsid w:val="008434BD"/>
    <w:rsid w:val="00855A65"/>
    <w:rsid w:val="00860129"/>
    <w:rsid w:val="00875548"/>
    <w:rsid w:val="008961BF"/>
    <w:rsid w:val="0089642E"/>
    <w:rsid w:val="008A0664"/>
    <w:rsid w:val="008A224F"/>
    <w:rsid w:val="008A30CF"/>
    <w:rsid w:val="008A6156"/>
    <w:rsid w:val="008A66B9"/>
    <w:rsid w:val="008A786C"/>
    <w:rsid w:val="008B0E56"/>
    <w:rsid w:val="008C2A01"/>
    <w:rsid w:val="008C615F"/>
    <w:rsid w:val="008C7029"/>
    <w:rsid w:val="008D282E"/>
    <w:rsid w:val="008D6AF0"/>
    <w:rsid w:val="008E00CC"/>
    <w:rsid w:val="008E2AEA"/>
    <w:rsid w:val="008E3589"/>
    <w:rsid w:val="008F6334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64398"/>
    <w:rsid w:val="00965175"/>
    <w:rsid w:val="009722A3"/>
    <w:rsid w:val="009771D9"/>
    <w:rsid w:val="00980E4D"/>
    <w:rsid w:val="0098408C"/>
    <w:rsid w:val="0099303F"/>
    <w:rsid w:val="009A142B"/>
    <w:rsid w:val="009A258D"/>
    <w:rsid w:val="009A412B"/>
    <w:rsid w:val="009A64CD"/>
    <w:rsid w:val="009B0A4B"/>
    <w:rsid w:val="009B40D7"/>
    <w:rsid w:val="009B432C"/>
    <w:rsid w:val="009B46D8"/>
    <w:rsid w:val="009B5460"/>
    <w:rsid w:val="009C15CD"/>
    <w:rsid w:val="009C1900"/>
    <w:rsid w:val="009C670C"/>
    <w:rsid w:val="009C73FC"/>
    <w:rsid w:val="009E5D6D"/>
    <w:rsid w:val="00A043F5"/>
    <w:rsid w:val="00A07CA2"/>
    <w:rsid w:val="00A154F5"/>
    <w:rsid w:val="00A1552C"/>
    <w:rsid w:val="00A20109"/>
    <w:rsid w:val="00A214C9"/>
    <w:rsid w:val="00A31E74"/>
    <w:rsid w:val="00A331E5"/>
    <w:rsid w:val="00A405B5"/>
    <w:rsid w:val="00A443DC"/>
    <w:rsid w:val="00A46436"/>
    <w:rsid w:val="00A50414"/>
    <w:rsid w:val="00A55158"/>
    <w:rsid w:val="00A57AB7"/>
    <w:rsid w:val="00A57DB1"/>
    <w:rsid w:val="00A63F24"/>
    <w:rsid w:val="00A6705E"/>
    <w:rsid w:val="00A707FE"/>
    <w:rsid w:val="00A72046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27E4E"/>
    <w:rsid w:val="00B32948"/>
    <w:rsid w:val="00B34089"/>
    <w:rsid w:val="00B3734A"/>
    <w:rsid w:val="00B37E6C"/>
    <w:rsid w:val="00B56BAC"/>
    <w:rsid w:val="00B65C8A"/>
    <w:rsid w:val="00B67389"/>
    <w:rsid w:val="00B73277"/>
    <w:rsid w:val="00B82540"/>
    <w:rsid w:val="00B86000"/>
    <w:rsid w:val="00B878D9"/>
    <w:rsid w:val="00B901C9"/>
    <w:rsid w:val="00B90327"/>
    <w:rsid w:val="00B95204"/>
    <w:rsid w:val="00B95B20"/>
    <w:rsid w:val="00BA05AE"/>
    <w:rsid w:val="00BA26E7"/>
    <w:rsid w:val="00BA4FCC"/>
    <w:rsid w:val="00BB48AF"/>
    <w:rsid w:val="00BB6B7A"/>
    <w:rsid w:val="00BC507B"/>
    <w:rsid w:val="00BD14B9"/>
    <w:rsid w:val="00BD1E7D"/>
    <w:rsid w:val="00BD5763"/>
    <w:rsid w:val="00BE33FF"/>
    <w:rsid w:val="00BE59FA"/>
    <w:rsid w:val="00BF02CC"/>
    <w:rsid w:val="00BF32DE"/>
    <w:rsid w:val="00C04CD8"/>
    <w:rsid w:val="00C2016D"/>
    <w:rsid w:val="00C41553"/>
    <w:rsid w:val="00C43CDA"/>
    <w:rsid w:val="00C45B6A"/>
    <w:rsid w:val="00C5161A"/>
    <w:rsid w:val="00C56925"/>
    <w:rsid w:val="00C64401"/>
    <w:rsid w:val="00C66216"/>
    <w:rsid w:val="00C67665"/>
    <w:rsid w:val="00C744D7"/>
    <w:rsid w:val="00C8590C"/>
    <w:rsid w:val="00C92767"/>
    <w:rsid w:val="00CA01EF"/>
    <w:rsid w:val="00CA2AFE"/>
    <w:rsid w:val="00CA68BA"/>
    <w:rsid w:val="00CA7C4D"/>
    <w:rsid w:val="00CA7CEA"/>
    <w:rsid w:val="00CD273E"/>
    <w:rsid w:val="00CE0EE4"/>
    <w:rsid w:val="00CE324B"/>
    <w:rsid w:val="00CF0462"/>
    <w:rsid w:val="00CF1B8E"/>
    <w:rsid w:val="00CF63EE"/>
    <w:rsid w:val="00D01D3D"/>
    <w:rsid w:val="00D036C5"/>
    <w:rsid w:val="00D05C70"/>
    <w:rsid w:val="00D068C5"/>
    <w:rsid w:val="00D10694"/>
    <w:rsid w:val="00D11C0A"/>
    <w:rsid w:val="00D212DB"/>
    <w:rsid w:val="00D23251"/>
    <w:rsid w:val="00D24D2F"/>
    <w:rsid w:val="00D43018"/>
    <w:rsid w:val="00D452B9"/>
    <w:rsid w:val="00D466FF"/>
    <w:rsid w:val="00D505FE"/>
    <w:rsid w:val="00D51636"/>
    <w:rsid w:val="00D57BE4"/>
    <w:rsid w:val="00D606EE"/>
    <w:rsid w:val="00D62E95"/>
    <w:rsid w:val="00D64021"/>
    <w:rsid w:val="00D71019"/>
    <w:rsid w:val="00D740D5"/>
    <w:rsid w:val="00D745AC"/>
    <w:rsid w:val="00D7647D"/>
    <w:rsid w:val="00D77EA4"/>
    <w:rsid w:val="00D86C49"/>
    <w:rsid w:val="00D9686B"/>
    <w:rsid w:val="00D97782"/>
    <w:rsid w:val="00DA146A"/>
    <w:rsid w:val="00DA4636"/>
    <w:rsid w:val="00DA5A49"/>
    <w:rsid w:val="00DB7CFE"/>
    <w:rsid w:val="00DC55F9"/>
    <w:rsid w:val="00DC7C7D"/>
    <w:rsid w:val="00DD6682"/>
    <w:rsid w:val="00DE1BB4"/>
    <w:rsid w:val="00DE5F69"/>
    <w:rsid w:val="00DE6CB4"/>
    <w:rsid w:val="00DF3E9C"/>
    <w:rsid w:val="00DF5C6E"/>
    <w:rsid w:val="00E15954"/>
    <w:rsid w:val="00E2167F"/>
    <w:rsid w:val="00E22963"/>
    <w:rsid w:val="00E23AF8"/>
    <w:rsid w:val="00E2417D"/>
    <w:rsid w:val="00E373D6"/>
    <w:rsid w:val="00E415A3"/>
    <w:rsid w:val="00E426B6"/>
    <w:rsid w:val="00E50E56"/>
    <w:rsid w:val="00E60C19"/>
    <w:rsid w:val="00E77A6D"/>
    <w:rsid w:val="00E82562"/>
    <w:rsid w:val="00E90472"/>
    <w:rsid w:val="00E96356"/>
    <w:rsid w:val="00EA028A"/>
    <w:rsid w:val="00EA0A1D"/>
    <w:rsid w:val="00EA0BDD"/>
    <w:rsid w:val="00EA1951"/>
    <w:rsid w:val="00EA2DB8"/>
    <w:rsid w:val="00EA5DF3"/>
    <w:rsid w:val="00EB034F"/>
    <w:rsid w:val="00EB0AB3"/>
    <w:rsid w:val="00EB29FF"/>
    <w:rsid w:val="00EB5486"/>
    <w:rsid w:val="00EB6B86"/>
    <w:rsid w:val="00EC0019"/>
    <w:rsid w:val="00EC211B"/>
    <w:rsid w:val="00EC4447"/>
    <w:rsid w:val="00EC6F03"/>
    <w:rsid w:val="00EC72EA"/>
    <w:rsid w:val="00ED202A"/>
    <w:rsid w:val="00ED4C16"/>
    <w:rsid w:val="00ED5D13"/>
    <w:rsid w:val="00EE2192"/>
    <w:rsid w:val="00EF56C3"/>
    <w:rsid w:val="00EF76B5"/>
    <w:rsid w:val="00F02A50"/>
    <w:rsid w:val="00F040DB"/>
    <w:rsid w:val="00F05794"/>
    <w:rsid w:val="00F1113D"/>
    <w:rsid w:val="00F1447C"/>
    <w:rsid w:val="00F2165F"/>
    <w:rsid w:val="00F21C5A"/>
    <w:rsid w:val="00F31EC8"/>
    <w:rsid w:val="00F425CB"/>
    <w:rsid w:val="00F435EC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B3386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C26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C26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6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6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6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C26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C26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6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6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6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2264</izvorni_sadrzaj>
    <derivirana_varijabla naziv="DomainObject.Predmet.Broj_1">2264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108107.31</izvorni_sadrzaj>
    <derivirana_varijabla naziv="DomainObject.Predmet.InicijalnaVrijednost_1">108107.31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St-2264/2016</izvorni_sadrzaj>
    <derivirana_varijabla naziv="DomainObject.Predmet.OznakaBroj_1">St-2264/2016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JUKIĆ INŽENJERING d.o.o. za inženjering, trgovinu i usluge</izvorni_sadrzaj>
    <derivirana_varijabla naziv="DomainObject.Predmet.ProtustrankaFormated_1">  JUKIĆ INŽENJERING d.o.o. za inženjering, trgovinu i usluge</derivirana_varijabla>
  </DomainObject.Predmet.ProtustrankaFormated>
  <DomainObject.Predmet.ProtustrankaFormatedOIB>
    <izvorni_sadrzaj>  JUKIĆ INŽENJERING d.o.o. za inženjering, trgovinu i usluge, OIB 47623537081</izvorni_sadrzaj>
    <derivirana_varijabla naziv="DomainObject.Predmet.ProtustrankaFormatedOIB_1">  JUKIĆ INŽENJERING d.o.o. za inženjering, trgovinu i usluge, OIB 47623537081</derivirana_varijabla>
  </DomainObject.Predmet.ProtustrankaFormatedOIB>
  <DomainObject.Predmet.ProtustrankaFormatedWithAdress>
    <izvorni_sadrzaj> JUKIĆ INŽENJERING d.o.o. za inženjering, trgovinu i usluge, Dragutina Rakovca 6, 35000 Bukovlje</izvorni_sadrzaj>
    <derivirana_varijabla naziv="DomainObject.Predmet.ProtustrankaFormatedWithAdress_1"> JUKIĆ INŽENJERING d.o.o. za inženjering, trgovinu i usluge, Dragutina Rakovca 6, 35000 Bukovlje</derivirana_varijabla>
  </DomainObject.Predmet.ProtustrankaFormatedWithAdress>
  <DomainObject.Predmet.ProtustrankaFormatedWithAdressOIB>
    <izvorni_sadrzaj> JUKIĆ INŽENJERING d.o.o. za inženjering, trgovinu i usluge, OIB 47623537081, Dragutina Rakovca 6, 35000 Bukovlje</izvorni_sadrzaj>
    <derivirana_varijabla naziv="DomainObject.Predmet.ProtustrankaFormatedWithAdressOIB_1"> JUKIĆ INŽENJERING d.o.o. za inženjering, trgovinu i usluge, OIB 47623537081, Dragutina Rakovca 6, 35000 Bukovlje</derivirana_varijabla>
  </DomainObject.Predmet.ProtustrankaFormatedWithAdressOIB>
  <DomainObject.Predmet.ProtustrankaWithAdress>
    <izvorni_sadrzaj>JUKIĆ INŽENJERING d.o.o. za inženjering, trgovinu i usluge Dragutina Rakovca 6, 35000 Bukovlje</izvorni_sadrzaj>
    <derivirana_varijabla naziv="DomainObject.Predmet.ProtustrankaWithAdress_1">JUKIĆ INŽENJERING d.o.o. za inženjering, trgovinu i usluge Dragutina Rakovca 6, 35000 Bukovlje</derivirana_varijabla>
  </DomainObject.Predmet.ProtustrankaWithAdress>
  <DomainObject.Predmet.ProtustrankaWithAdressOIB>
    <izvorni_sadrzaj>JUKIĆ INŽENJERING d.o.o. za inženjering, trgovinu i usluge, OIB 47623537081, Dragutina Rakovca 6, 35000 Bukovlje</izvorni_sadrzaj>
    <derivirana_varijabla naziv="DomainObject.Predmet.ProtustrankaWithAdressOIB_1">JUKIĆ INŽENJERING d.o.o. za inženjering, trgovinu i usluge, OIB 47623537081, Dragutina Rakovca 6, 35000 Bukovlje</derivirana_varijabla>
  </DomainObject.Predmet.ProtustrankaWithAdressOIB>
  <DomainObject.Predmet.ProtustrankaNazivFormated>
    <izvorni_sadrzaj>JUKIĆ INŽENJERING d.o.o. za inženjering, trgovinu i usluge</izvorni_sadrzaj>
    <derivirana_varijabla naziv="DomainObject.Predmet.ProtustrankaNazivFormated_1">JUKIĆ INŽENJERING d.o.o. za inženjering, trgovinu i usluge</derivirana_varijabla>
  </DomainObject.Predmet.ProtustrankaNazivFormated>
  <DomainObject.Predmet.ProtustrankaNazivFormatedOIB>
    <izvorni_sadrzaj>JUKIĆ INŽENJERING d.o.o. za inženjering, trgovinu i usluge, OIB 47623537081</izvorni_sadrzaj>
    <derivirana_varijabla naziv="DomainObject.Predmet.ProtustrankaNazivFormatedOIB_1">JUKIĆ INŽENJERING d.o.o. za inženjering, trgovinu i usluge, OIB 47623537081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JUKIĆ INŽENJERING d.o.o. za inženjering, trgovinu i usluge</item>
    </izvorni_sadrzaj>
    <derivirana_varijabla naziv="DomainObject.Predmet.ProtuStrankaListFormated_1">
      <item>JUKIĆ INŽENJERING d.o.o. za inženjering, trgovinu i usluge</item>
    </derivirana_varijabla>
  </DomainObject.Predmet.ProtuStrankaListFormated>
  <DomainObject.Predmet.ProtuStrankaListFormatedOIB>
    <izvorni_sadrzaj>
      <item>JUKIĆ INŽENJERING d.o.o. za inženjering, trgovinu i usluge, OIB 47623537081</item>
    </izvorni_sadrzaj>
    <derivirana_varijabla naziv="DomainObject.Predmet.ProtuStrankaListFormatedOIB_1">
      <item>JUKIĆ INŽENJERING d.o.o. za inženjering, trgovinu i usluge, OIB 47623537081</item>
    </derivirana_varijabla>
  </DomainObject.Predmet.ProtuStrankaListFormatedOIB>
  <DomainObject.Predmet.ProtuStrankaListFormatedWithAdress>
    <izvorni_sadrzaj>
      <item>JUKIĆ INŽENJERING d.o.o. za inženjering, trgovinu i usluge, Dragutina Rakovca 6, 35000 Bukovlje</item>
    </izvorni_sadrzaj>
    <derivirana_varijabla naziv="DomainObject.Predmet.ProtuStrankaListFormatedWithAdress_1">
      <item>JUKIĆ INŽENJERING d.o.o. za inženjering, trgovinu i usluge, Dragutina Rakovca 6, 35000 Bukovlje</item>
    </derivirana_varijabla>
  </DomainObject.Predmet.ProtuStrankaListFormatedWithAdress>
  <DomainObject.Predmet.ProtuStrankaListFormatedWithAdressOIB>
    <izvorni_sadrzaj>
      <item>JUKIĆ INŽENJERING d.o.o. za inženjering, trgovinu i usluge, OIB 47623537081, Dragutina Rakovca 6, 35000 Bukovlje</item>
    </izvorni_sadrzaj>
    <derivirana_varijabla naziv="DomainObject.Predmet.ProtuStrankaListFormatedWithAdressOIB_1">
      <item>JUKIĆ INŽENJERING d.o.o. za inženjering, trgovinu i usluge, OIB 47623537081, Dragutina Rakovca 6, 35000 Bukovlje</item>
    </derivirana_varijabla>
  </DomainObject.Predmet.ProtuStrankaListFormatedWithAdressOIB>
  <DomainObject.Predmet.ProtuStrankaListNazivFormated>
    <izvorni_sadrzaj>
      <item>JUKIĆ INŽENJERING d.o.o. za inženjering, trgovinu i usluge</item>
    </izvorni_sadrzaj>
    <derivirana_varijabla naziv="DomainObject.Predmet.ProtuStrankaListNazivFormated_1">
      <item>JUKIĆ INŽENJERING d.o.o. za inženjering, trgovinu i usluge</item>
    </derivirana_varijabla>
  </DomainObject.Predmet.ProtuStrankaListNazivFormated>
  <DomainObject.Predmet.ProtuStrankaListNazivFormatedOIB>
    <izvorni_sadrzaj>
      <item>JUKIĆ INŽENJERING d.o.o. za inženjering, trgovinu i usluge, OIB 47623537081</item>
    </izvorni_sadrzaj>
    <derivirana_varijabla naziv="DomainObject.Predmet.ProtuStrankaListNazivFormatedOIB_1">
      <item>JUKIĆ INŽENJERING d.o.o. za inženjering, trgovinu i usluge, OIB 47623537081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JUKIĆ INŽENJERING d.o.o. za inženjering, trgovinu i usluge</izvorni_sadrzaj>
    <derivirana_varijabla naziv="DomainObject.Predmet.ProtustrankaIDrugi_1">JUKIĆ INŽENJERING d.o.o. za inženjering,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JUKIĆ INŽENJERING d.o.o. za inženjering, trgovinu i usluge, OIB 47623537081, Dragutina Rakovca 6, 35000 Bukovlje</izvorni_sadrzaj>
    <derivirana_varijabla naziv="DomainObject.Predmet.ProtustrankaIDrugiAdressOIB_1">JUKIĆ INŽENJERING d.o.o. za inženjering, trgovinu i usluge, OIB 47623537081, Dragutina Rakovca 6, 35000 Bukovlje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JUKIĆ INŽENJERING d.o.o. za inženjering, trgovinu i usluge</item>
    </izvorni_sadrzaj>
    <derivirana_varijabla naziv="DomainObject.Predmet.SudioniciListNaziv_1">
      <item>Financijska agencija</item>
      <item>JUKIĆ INŽENJERING d.o.o. za inženjering, trgovinu i usluge</item>
    </derivirana_varijabla>
  </DomainObject.Predmet.SudioniciListNaziv>
  <DomainObject.Predmet.SudioniciListAdressOIB>
    <izvorni_sadrzaj>
      <item>Financijska agencija, OIB 85821130368, Ulica grada Vukovara 70,10000 Zagreb</item>
      <item>JUKIĆ INŽENJERING d.o.o. za inženjering, trgovinu i usluge, OIB 47623537081, Dragutina Rakovca 6,35000 Bukovlje</item>
    </izvorni_sadrzaj>
    <derivirana_varijabla naziv="DomainObject.Predmet.SudioniciListAdressOIB_1">
      <item>Financijska agencija, OIB 85821130368, Ulica grada Vukovara 70,10000 Zagreb</item>
      <item>JUKIĆ INŽENJERING d.o.o. za inženjering, trgovinu i usluge, OIB 47623537081, Dragutina Rakovca 6,35000 Bukovlje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47623537081</item>
    </izvorni_sadrzaj>
    <derivirana_varijabla naziv="DomainObject.Predmet.SudioniciListNazivOIB_1">
      <item>, OIB 85821130368</item>
      <item>, OIB 47623537081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2000</properties:Characters>
  <properties:Lines>51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2016-10-03T10:52:00Z</dcterms:created>
  <dc:creator>Korisnik</dc:creator>
  <cp:lastModifiedBy>wsadmin</cp:lastModifiedBy>
  <cp:lastPrinted>2016-08-31T10:46:00Z</cp:lastPrinted>
  <dcterms:modified xmlns:xsi="http://www.w3.org/2001/XMLSchema-instance" xsi:type="dcterms:W3CDTF">2016-10-03T10:54:00Z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