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dfdd" w14:paraId="391dfdd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0E4C9C">
        <w:rPr>
          <w:b/>
        </w:rPr>
        <w:t>21</w:t>
      </w:r>
      <w:r w:rsidR="00B40908">
        <w:rPr>
          <w:b/>
        </w:rPr>
        <w:t>/20</w:t>
      </w:r>
      <w:r w:rsidR="000E4C9C">
        <w:rPr>
          <w:b/>
        </w:rPr>
        <w:t>11</w:t>
      </w:r>
      <w:r w:rsidR="00B40908">
        <w:rPr>
          <w:b/>
        </w:rPr>
        <w:t>-</w:t>
      </w:r>
      <w:r w:rsidR="00B32E5C">
        <w:rPr>
          <w:b/>
        </w:rPr>
        <w:t>296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>
      <w:pPr>
        <w:jc w:val="both"/>
        <w:rPr>
          <w:b/>
        </w:rPr>
      </w:pPr>
    </w:p>
    <w:p w:rsidRDefault="004F1D77" w:rsidP="002F7E19" w:rsidR="004F1D77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0E4C9C" w:rsidRPr="000E4C9C">
        <w:t>SUŠIONICA društvo s ograničenom odgovornošću za proi</w:t>
      </w:r>
      <w:r w:rsidR="000E4C9C">
        <w:t>zvodnju i sušenje povrća i voća</w:t>
      </w:r>
      <w:r w:rsidR="000E4C9C" w:rsidRPr="000E4C9C">
        <w:t xml:space="preserve"> </w:t>
      </w:r>
      <w:r w:rsidR="000E4C9C">
        <w:t>"</w:t>
      </w:r>
      <w:r w:rsidR="000E4C9C" w:rsidRPr="000E4C9C">
        <w:t>u stečaju</w:t>
      </w:r>
      <w:r w:rsidR="000E4C9C">
        <w:t>"</w:t>
      </w:r>
      <w:r w:rsidR="000E4C9C" w:rsidRPr="000E4C9C">
        <w:t>, Vrpolje, Ivana Meštrovića bb, OIB 91980151189</w:t>
      </w:r>
      <w:r w:rsidR="00FA3B1D">
        <w:t xml:space="preserve">, dana </w:t>
      </w:r>
      <w:r w:rsidR="004F1D77">
        <w:t>02. rujna</w:t>
      </w:r>
      <w:r w:rsidR="004F0140">
        <w:t xml:space="preserve"> 2016</w:t>
      </w:r>
      <w:r w:rsidR="00702BF7">
        <w:t>. godine</w:t>
      </w:r>
    </w:p>
    <w:p w:rsidRDefault="004F1D77" w:rsidP="00444B75" w:rsidR="004F1D77">
      <w:pPr>
        <w:ind w:firstLine="1440"/>
        <w:jc w:val="both"/>
      </w:pP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lj u č i o     j e</w:t>
      </w:r>
    </w:p>
    <w:p w:rsidRDefault="00702BF7" w:rsidP="00702BF7" w:rsidR="00702BF7">
      <w:pPr>
        <w:ind w:firstLine="1440"/>
        <w:jc w:val="both"/>
      </w:pPr>
    </w:p>
    <w:p w:rsidRDefault="000E4C9C" w:rsidP="004F1D77" w:rsidR="004F1D77">
      <w:pPr>
        <w:ind w:firstLine="1440"/>
        <w:jc w:val="both"/>
      </w:pPr>
      <w:r>
        <w:t>N</w:t>
      </w:r>
      <w:r w:rsidR="00B40908">
        <w:t xml:space="preserve">alaže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Pr="000E4C9C">
        <w:t>Nikola Bojanić, dipl.ing. iz Osijeka</w:t>
      </w:r>
      <w:r w:rsidR="00D17B4E">
        <w:t>,</w:t>
      </w:r>
      <w:r>
        <w:t xml:space="preserve"> Bračka 179, OIB 32886956915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Pr="000E4C9C">
        <w:t>SUŠIONICA društvo s ograničenom odgovornošću za proizvodnju i sušenje povrća i voća "u stečaju", Vrpolje, Ivana Meštrovića bb, OIB 91980151189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F1D77">
        <w:t>02. rujna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4F1D77" w:rsidP="00A457F5" w:rsidR="004F1D77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</w:t>
      </w:r>
      <w:r w:rsidR="00751468">
        <w:t xml:space="preserve">  </w:t>
      </w:r>
      <w:r w:rsidR="006A4AB0">
        <w:t xml:space="preserve"> </w:t>
      </w:r>
      <w:r w:rsidR="00621BC1">
        <w:t xml:space="preserve">   </w:t>
      </w:r>
      <w:r w:rsidR="00751468">
        <w:t>Stečajna sutkinja</w:t>
      </w:r>
    </w:p>
    <w:p w:rsidRDefault="00A457F5" w:rsidP="000E4C9C" w:rsidR="004F1D77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 </w:t>
      </w:r>
      <w:r w:rsidR="008C5920">
        <w:t xml:space="preserve">    </w:t>
      </w:r>
      <w:r w:rsidR="004F1D77">
        <w:t xml:space="preserve">  </w:t>
      </w:r>
      <w:r w:rsidR="000E4C9C">
        <w:t xml:space="preserve">   </w:t>
      </w:r>
      <w:r w:rsidRPr="00A457F5">
        <w:t>Mirna Vujčić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6C6FB4" w:rsidP="00A457F5" w:rsidR="006C6FB4">
      <w:pPr>
        <w:jc w:val="both"/>
      </w:pPr>
    </w:p>
    <w:p w:rsidRDefault="009268DD" w:rsidP="00A457F5" w:rsidR="009268DD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6EA" w:rsidR="003716EA">
      <w:r>
        <w:separator/>
      </w:r>
    </w:p>
  </w:endnote>
  <w:endnote w:id="0" w:type="continuationSeparator">
    <w:p w:rsidRDefault="003716EA" w:rsidR="0037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6EA" w:rsidR="003716EA">
      <w:r>
        <w:separator/>
      </w:r>
    </w:p>
  </w:footnote>
  <w:footnote w:id="0" w:type="continuationSeparator">
    <w:p w:rsidRDefault="003716EA" w:rsidR="00371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C9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96416"/>
    <w:rsid w:val="000C66C2"/>
    <w:rsid w:val="000D154C"/>
    <w:rsid w:val="000E4C9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16EA"/>
    <w:rsid w:val="003739C0"/>
    <w:rsid w:val="003835F8"/>
    <w:rsid w:val="003A03C2"/>
    <w:rsid w:val="003B2F2D"/>
    <w:rsid w:val="004054A7"/>
    <w:rsid w:val="00417FA4"/>
    <w:rsid w:val="0042443E"/>
    <w:rsid w:val="00444B75"/>
    <w:rsid w:val="004603F8"/>
    <w:rsid w:val="00465E60"/>
    <w:rsid w:val="00471FDD"/>
    <w:rsid w:val="0048108D"/>
    <w:rsid w:val="004A4AF7"/>
    <w:rsid w:val="004B0679"/>
    <w:rsid w:val="004F0140"/>
    <w:rsid w:val="004F13FA"/>
    <w:rsid w:val="004F1D77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21BC1"/>
    <w:rsid w:val="00634C68"/>
    <w:rsid w:val="0063667C"/>
    <w:rsid w:val="0065756E"/>
    <w:rsid w:val="0067614F"/>
    <w:rsid w:val="006A4AB0"/>
    <w:rsid w:val="006A6BE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A1631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9E0DF1"/>
    <w:rsid w:val="00A15F91"/>
    <w:rsid w:val="00A457F5"/>
    <w:rsid w:val="00A57028"/>
    <w:rsid w:val="00A73B29"/>
    <w:rsid w:val="00A8047B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B43D2"/>
    <w:rsid w:val="00BC4257"/>
    <w:rsid w:val="00C04546"/>
    <w:rsid w:val="00C53F4A"/>
    <w:rsid w:val="00C57AF1"/>
    <w:rsid w:val="00C7458F"/>
    <w:rsid w:val="00C7482B"/>
    <w:rsid w:val="00C906F4"/>
    <w:rsid w:val="00CB2E98"/>
    <w:rsid w:val="00CD0BC0"/>
    <w:rsid w:val="00CE0625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93149"/>
    <w:rsid w:val="00ED3224"/>
    <w:rsid w:val="00EE7FA4"/>
    <w:rsid w:val="00F33009"/>
    <w:rsid w:val="00F50B7C"/>
    <w:rsid w:val="00F90D92"/>
    <w:rsid w:val="00FA2B0B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6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6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6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6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6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6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6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6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iVI dio u 24.5.</izvorni_sadrzaj>
    <derivirana_varijabla naziv="DomainObject.Predmet.PrimjedbaSuca_1">I,II,III,IV  -dio kod Tome u ormaru   V iVI dio u 24.5.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225</properties:Words>
  <properties:Characters>1218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2016-09-02T06:34:00Z</dcterms:created>
  <dc:creator>zbiondic</dc:creator>
  <cp:lastModifiedBy>wsadmin</cp:lastModifiedBy>
  <cp:lastPrinted>2016-09-02T06:28:00Z</cp:lastPrinted>
  <dcterms:modified xmlns:xsi="http://www.w3.org/2001/XMLSchema-instance" xsi:type="dcterms:W3CDTF">2016-09-02T06:39:00Z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