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5565" w14:paraId="1575565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55C94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956461">
              <w:rPr>
                <w:noProof/>
              </w:rPr>
              <w:t>6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956461">
        <w:t xml:space="preserve">ROSTI </w:t>
      </w:r>
      <w:r w:rsidR="007108CB">
        <w:t>d.o.o.</w:t>
      </w:r>
      <w:r w:rsidR="00F4530C" w:rsidRPr="00F4530C">
        <w:t xml:space="preserve">, OIB: </w:t>
      </w:r>
      <w:r w:rsidR="00956461">
        <w:t>52020665431, Solin, Kralja Zvonimira 75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7108CB">
        <w:t>7. svibnja 2018.</w:t>
      </w:r>
      <w:r w:rsidR="00135B11">
        <w:t>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956461">
        <w:t>ROSTI d.o.o.</w:t>
      </w:r>
      <w:r w:rsidR="00956461" w:rsidRPr="00F4530C">
        <w:t xml:space="preserve">, OIB: </w:t>
      </w:r>
      <w:r w:rsidR="00956461">
        <w:t>52020665431, Solin, Kralja Zvonimira 75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956461">
        <w:t xml:space="preserve">26. prosinca </w:t>
      </w:r>
      <w:r w:rsidR="007108CB">
        <w:t>2017.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956461">
        <w:t xml:space="preserve">6.812,47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7108CB">
        <w:t>7. svibnja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108C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67617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St-6/2018</izvorni_sadrzaj>
    <derivirana_varijabla naziv="DomainObject.Predmet.OznakaBroj_1">St-6/2018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ROSTI društvo s ograničenom odgovornošću, za ugostiteljstvo i usluge</izvorni_sadrzaj>
    <derivirana_varijabla naziv="DomainObject.Predmet.ProtustrankaFormated_1">  ROSTI društvo s ograničenom odgovornošću, za ugostiteljstvo i usluge</derivirana_varijabla>
  </DomainObject.Predmet.ProtustrankaFormated>
  <DomainObject.Predmet.ProtustrankaFormatedOIB>
    <izvorni_sadrzaj>  ROSTI društvo s ograničenom odgovornošću, za ugostiteljstvo i usluge, OIB 52020665431</izvorni_sadrzaj>
    <derivirana_varijabla naziv="DomainObject.Predmet.ProtustrankaFormatedOIB_1">  ROSTI društvo s ograničenom odgovornošću, za ugostiteljstvo i usluge, OIB 52020665431</derivirana_varijabla>
  </DomainObject.Predmet.ProtustrankaFormatedOIB>
  <DomainObject.Predmet.ProtustrankaFormatedWithAdress>
    <izvorni_sadrzaj> ROSTI društvo s ograničenom odgovornošću, za ugostiteljstvo i usluge, Kralja Zvonimira 75, 21210 Solin</izvorni_sadrzaj>
    <derivirana_varijabla naziv="DomainObject.Predmet.ProtustrankaFormatedWithAdress_1"> ROSTI društvo s ograničenom odgovornošću, za ugostiteljstvo i usluge, Kralja Zvonimira 75, 21210 Solin</derivirana_varijabla>
  </DomainObject.Predmet.ProtustrankaFormatedWithAdress>
  <DomainObject.Predmet.ProtustrankaFormatedWithAdressOIB>
    <izvorni_sadrzaj> ROSTI društvo s ograničenom odgovornošću, za ugostiteljstvo i usluge, OIB 52020665431, Kralja Zvonimira 75, 21210 Solin</izvorni_sadrzaj>
    <derivirana_varijabla naziv="DomainObject.Predmet.ProtustrankaFormatedWithAdressOIB_1"> ROSTI društvo s ograničenom odgovornošću, za ugostiteljstvo i usluge, OIB 52020665431, Kralja Zvonimira 75, 21210 Solin</derivirana_varijabla>
  </DomainObject.Predmet.ProtustrankaFormatedWithAdressOIB>
  <DomainObject.Predmet.ProtustrankaWithAdress>
    <izvorni_sadrzaj>ROSTI društvo s ograničenom odgovornošću, za ugostiteljstvo i usluge Kralja Zvonimira 75, 21210 Solin</izvorni_sadrzaj>
    <derivirana_varijabla naziv="DomainObject.Predmet.ProtustrankaWithAdress_1">ROSTI društvo s ograničenom odgovornošću, za ugostiteljstvo i usluge Kralja Zvonimira 75, 21210 Solin</derivirana_varijabla>
  </DomainObject.Predmet.ProtustrankaWithAdress>
  <DomainObject.Predmet.ProtustrankaWithAdressOIB>
    <izvorni_sadrzaj>ROSTI društvo s ograničenom odgovornošću, za ugostiteljstvo i usluge, OIB 52020665431, Kralja Zvonimira 75, 21210 Solin</izvorni_sadrzaj>
    <derivirana_varijabla naziv="DomainObject.Predmet.ProtustrankaWithAdressOIB_1">ROSTI društvo s ograničenom odgovornošću, za ugostiteljstvo i usluge, OIB 52020665431, Kralja Zvonimira 75, 21210 Solin</derivirana_varijabla>
  </DomainObject.Predmet.ProtustrankaWithAdressOIB>
  <DomainObject.Predmet.ProtustrankaNazivFormated>
    <izvorni_sadrzaj>ROSTI društvo s ograničenom odgovornošću, za ugostiteljstvo i usluge</izvorni_sadrzaj>
    <derivirana_varijabla naziv="DomainObject.Predmet.ProtustrankaNazivFormated_1">ROSTI društvo s ograničenom odgovornošću, za ugostiteljstvo i usluge</derivirana_varijabla>
  </DomainObject.Predmet.ProtustrankaNazivFormated>
  <DomainObject.Predmet.ProtustrankaNazivFormatedOIB>
    <izvorni_sadrzaj>ROSTI društvo s ograničenom odgovornošću, za ugostiteljstvo i usluge, OIB 52020665431</izvorni_sadrzaj>
    <derivirana_varijabla naziv="DomainObject.Predmet.ProtustrankaNazivFormatedOIB_1">ROSTI društvo s ograničenom odgovornošću, za ugostiteljstvo i usluge, OIB 52020665431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6812.47</izvorni_sadrzaj>
    <derivirana_varijabla naziv="DomainObject.Predmet.TrenutnaVrijednost_1">6812.47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ROSTI društvo s ograničenom odgovornošću, za ugostiteljstvo i usluge</item>
    </izvorni_sadrzaj>
    <derivirana_varijabla naziv="DomainObject.Predmet.ProtuStrankaListFormated_1">
      <item>ROSTI društvo s ograničenom odgovornošću, za ugostiteljstvo i usluge</item>
    </derivirana_varijabla>
  </DomainObject.Predmet.ProtuStrankaListFormated>
  <DomainObject.Predmet.ProtuStrankaListFormatedOIB>
    <izvorni_sadrzaj>
      <item>ROSTI društvo s ograničenom odgovornošću, za ugostiteljstvo i usluge, OIB 52020665431</item>
    </izvorni_sadrzaj>
    <derivirana_varijabla naziv="DomainObject.Predmet.ProtuStrankaListFormatedOIB_1">
      <item>ROSTI društvo s ograničenom odgovornošću, za ugostiteljstvo i usluge, OIB 52020665431</item>
    </derivirana_varijabla>
  </DomainObject.Predmet.ProtuStrankaListFormatedOIB>
  <DomainObject.Predmet.ProtuStrankaListFormatedWithAdress>
    <izvorni_sadrzaj>
      <item>ROSTI društvo s ograničenom odgovornošću, za ugostiteljstvo i usluge, Kralja Zvonimira 75, 21210 Solin</item>
    </izvorni_sadrzaj>
    <derivirana_varijabla naziv="DomainObject.Predmet.ProtuStrankaListFormatedWithAdress_1">
      <item>ROSTI društvo s ograničenom odgovornošću, za ugostiteljstvo i usluge, Kralja Zvonimira 75, 21210 Solin</item>
    </derivirana_varijabla>
  </DomainObject.Predmet.ProtuStrankaListFormatedWithAdress>
  <DomainObject.Predmet.ProtuStrankaListFormatedWithAdressOIB>
    <izvorni_sadrzaj>
      <item>ROSTI društvo s ograničenom odgovornošću, za ugostiteljstvo i usluge, OIB 52020665431, Kralja Zvonimira 75, 21210 Solin</item>
    </izvorni_sadrzaj>
    <derivirana_varijabla naziv="DomainObject.Predmet.ProtuStrankaListFormatedWithAdressOIB_1">
      <item>ROSTI društvo s ograničenom odgovornošću, za ugostiteljstvo i usluge, OIB 52020665431, Kralja Zvonimira 75, 21210 Solin</item>
    </derivirana_varijabla>
  </DomainObject.Predmet.ProtuStrankaListFormatedWithAdressOIB>
  <DomainObject.Predmet.ProtuStrankaListNazivFormated>
    <izvorni_sadrzaj>
      <item>ROSTI društvo s ograničenom odgovornošću, za ugostiteljstvo i usluge</item>
    </izvorni_sadrzaj>
    <derivirana_varijabla naziv="DomainObject.Predmet.ProtuStrankaListNazivFormated_1">
      <item>ROSTI društvo s ograničenom odgovornošću, za ugostiteljstvo i usluge</item>
    </derivirana_varijabla>
  </DomainObject.Predmet.ProtuStrankaListNazivFormated>
  <DomainObject.Predmet.ProtuStrankaListNazivFormatedOIB>
    <izvorni_sadrzaj>
      <item>ROSTI društvo s ograničenom odgovornošću, za ugostiteljstvo i usluge, OIB 52020665431</item>
    </izvorni_sadrzaj>
    <derivirana_varijabla naziv="DomainObject.Predmet.ProtuStrankaListNazivFormatedOIB_1">
      <item>ROSTI društvo s ograničenom odgovornošću, za ugostiteljstvo i usluge, OIB 52020665431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ROSTI društvo s ograničenom odgovornošću, za ugostiteljstvo i usluge</izvorni_sadrzaj>
    <derivirana_varijabla naziv="DomainObject.Predmet.ProtustrankaIDrugi_1">ROSTI društvo s ograničenom odgovornošću,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ROSTI društvo s ograničenom odgovornošću, za ugostiteljstvo i usluge, OIB 52020665431, Kralja Zvonimira 75, 21210 Solin</izvorni_sadrzaj>
    <derivirana_varijabla naziv="DomainObject.Predmet.ProtustrankaIDrugiAdressOIB_1">ROSTI društvo s ograničenom odgovornošću, za ugostiteljstvo i usluge, OIB 52020665431, Kralja Zvonimira 75,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ROSTI društvo s ograničenom odgovornošću, za ugostiteljstvo i usluge</item>
      <item>FINANCIJSKA AGENCIJA, RC SPLIT</item>
    </izvorni_sadrzaj>
    <derivirana_varijabla naziv="DomainObject.Predmet.SudioniciListNaziv_1">
      <item>ROSTI društvo s ograničenom odgovornošću, za ugostiteljstvo i usluge</item>
      <item>FINANCIJSKA AGENCIJA, RC SPLIT</item>
    </derivirana_varijabla>
  </DomainObject.Predmet.SudioniciListNaziv>
  <DomainObject.Predmet.SudioniciListAdressOIB>
    <izvorni_sadrzaj>
      <item>ROSTI društvo s ograničenom odgovornošću, za ugostiteljstvo i usluge, OIB 52020665431, Kralja Zvonimira 75,21210 Solin</item>
      <item>FINANCIJSKA AGENCIJA, RC SPLIT, OIB 85821130368, Mažuranićevo šetalište 24 b,21000 Split</item>
    </izvorni_sadrzaj>
    <derivirana_varijabla naziv="DomainObject.Predmet.SudioniciListAdressOIB_1">
      <item>ROSTI društvo s ograničenom odgovornošću, za ugostiteljstvo i usluge, OIB 52020665431, Kralja Zvonimira 75,21210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52020665431</item>
      <item>, OIB 85821130368</item>
    </izvorni_sadrzaj>
    <derivirana_varijabla naziv="DomainObject.Predmet.SudioniciListNazivOIB_1">
      <item>, OIB 52020665431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CEBF3F-10FA-4EAC-ADB6-CA07A8CF47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1814</properties:Characters>
  <properties:Lines>47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2018-05-07T10:40:00Z</dcterms:created>
  <dc:creator>nmarkovic</dc:creator>
  <cp:lastModifiedBy>Ana Golub Gruić</cp:lastModifiedBy>
  <cp:lastPrinted>2018-05-07T08:28:00Z</cp:lastPrinted>
  <dcterms:modified xmlns:xsi="http://www.w3.org/2001/XMLSchema-instance" xsi:type="dcterms:W3CDTF">2018-05-07T10:58:00Z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