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2fd5" w14:paraId="7182fd5" w:rsidRDefault="00AE649C" w:rsidP="00FA5B5E" w:rsidR="00AE649C" w:rsidRPr="00B76F3C">
      <w:pPr>
        <w:pStyle w:val="Naslov3"/>
        <w15:collapsed w:val="false"/>
      </w:pPr>
    </w:p>
    <w:p w:rsidRDefault="003F6CDF" w:rsidP="003F6CDF" w:rsidR="003F6CDF" w:rsidRPr="003F6CDF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Cs/>
        </w:rPr>
        <w:tab/>
      </w:r>
    </w:p>
    <w:p w:rsidRDefault="003F6CDF" w:rsidP="003F6CDF" w:rsidR="003F6CDF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3F6CDF" w:rsidP="003F6CDF" w:rsidR="003F6CDF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3F6CDF" w:rsidP="003F6CDF" w:rsidR="003F6CDF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3F6CDF" w:rsidP="003F6CDF" w:rsidR="003F6CDF">
      <w:pPr>
        <w:jc w:val="both"/>
      </w:pPr>
      <w:r>
        <w:tab/>
      </w:r>
      <w:r>
        <w:tab/>
      </w:r>
      <w:r>
        <w:tab/>
      </w:r>
    </w:p>
    <w:p w:rsidRDefault="003F6CDF" w:rsidP="003F6CDF" w:rsidR="003F6CDF">
      <w:pPr>
        <w:jc w:val="center"/>
      </w:pPr>
      <w:r>
        <w:t>R E P U B L I K A   H R V A T S K A</w:t>
      </w:r>
    </w:p>
    <w:p w:rsidRDefault="003F6CDF" w:rsidP="003F6CDF" w:rsidR="003F6CDF">
      <w:pPr>
        <w:jc w:val="center"/>
      </w:pPr>
    </w:p>
    <w:p w:rsidRDefault="003F6CDF" w:rsidP="003F6CDF" w:rsidR="003F6CDF">
      <w:pPr>
        <w:jc w:val="center"/>
      </w:pPr>
      <w:r>
        <w:t>O G L A S</w:t>
      </w:r>
    </w:p>
    <w:p w:rsidRDefault="003F6CDF" w:rsidP="003F6CDF" w:rsidR="003F6CDF">
      <w:pPr>
        <w:jc w:val="center"/>
      </w:pPr>
    </w:p>
    <w:p w:rsidRDefault="003F6CDF" w:rsidP="003F6CDF" w:rsidR="003F6CDF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u skraćenom stečajnom postupku nad dužnikom TYAPKIN d.o.o. sa sjedištem u Fažani (Općina Fažana-</w:t>
      </w:r>
      <w:proofErr w:type="spellStart"/>
      <w:r>
        <w:t>Fasana</w:t>
      </w:r>
      <w:proofErr w:type="spellEnd"/>
      <w:r>
        <w:t xml:space="preserve">), Ruže Petrović 62, OIB:82925533513,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24. veljače 2016., 23. kolovoza 2016. objavio je </w:t>
      </w:r>
    </w:p>
    <w:p w:rsidRDefault="003F6CDF" w:rsidP="003F6CDF" w:rsidR="003F6CDF">
      <w:pPr>
        <w:jc w:val="both"/>
      </w:pPr>
    </w:p>
    <w:p w:rsidRDefault="003F6CDF" w:rsidP="003F6CDF" w:rsidR="003F6CDF">
      <w:pPr>
        <w:jc w:val="center"/>
      </w:pPr>
      <w:r>
        <w:t>o g l a s</w:t>
      </w:r>
    </w:p>
    <w:p w:rsidRDefault="003F6CDF" w:rsidP="003F6CDF" w:rsidR="003F6CDF">
      <w:pPr>
        <w:jc w:val="center"/>
      </w:pPr>
    </w:p>
    <w:p w:rsidRDefault="003F6CDF" w:rsidP="003F6CDF" w:rsidR="003F6CDF">
      <w:pPr>
        <w:pStyle w:val="Bezproreda"/>
        <w:jc w:val="both"/>
      </w:pPr>
      <w:r>
        <w:tab/>
        <w:t>1.  Utvrđuje se da ukupni iznos evidentiranog duga dužnika TYAPKIN d.o.o. sa sjedištem u Fažani (Općina Fažana-</w:t>
      </w:r>
      <w:proofErr w:type="spellStart"/>
      <w:r>
        <w:t>Fasana</w:t>
      </w:r>
      <w:proofErr w:type="spellEnd"/>
      <w:r>
        <w:t xml:space="preserve">), Ruže Petrović 62, OIB:82925533513, na temelju neizvršenih osnova za plaćanje iznosi 31.484,85 kn. </w:t>
      </w:r>
    </w:p>
    <w:p w:rsidRDefault="003F6CDF" w:rsidP="003F6CDF" w:rsidR="003F6CDF">
      <w:pPr>
        <w:ind w:firstLine="315"/>
        <w:jc w:val="both"/>
      </w:pPr>
    </w:p>
    <w:p w:rsidRDefault="003F6CDF" w:rsidP="003F6CDF" w:rsidR="003F6CDF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Mikhail</w:t>
      </w:r>
      <w:proofErr w:type="spellEnd"/>
      <w:r>
        <w:t xml:space="preserve"> </w:t>
      </w:r>
      <w:proofErr w:type="spellStart"/>
      <w:r>
        <w:t>Tyapkin</w:t>
      </w:r>
      <w:proofErr w:type="spellEnd"/>
      <w:r>
        <w:t>, Rusija,</w:t>
      </w:r>
      <w:proofErr w:type="spellStart"/>
      <w:r>
        <w:t>Moskovskaja</w:t>
      </w:r>
      <w:proofErr w:type="spellEnd"/>
      <w:r>
        <w:t xml:space="preserve"> oblast, </w:t>
      </w:r>
      <w:proofErr w:type="spellStart"/>
      <w:r>
        <w:t>Istrinskij</w:t>
      </w:r>
      <w:proofErr w:type="spellEnd"/>
      <w:r>
        <w:t xml:space="preserve"> rajon, </w:t>
      </w:r>
      <w:proofErr w:type="spellStart"/>
      <w:r>
        <w:t>Derevnja</w:t>
      </w:r>
      <w:proofErr w:type="spellEnd"/>
      <w:r>
        <w:t xml:space="preserve"> Rakovo 55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3F6CDF" w:rsidP="003F6CDF" w:rsidR="003F6CDF">
      <w:pPr>
        <w:jc w:val="both"/>
      </w:pPr>
    </w:p>
    <w:p w:rsidRDefault="003F6CDF" w:rsidP="003F6CDF" w:rsidR="003F6CDF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3F6CDF" w:rsidP="003F6CDF" w:rsidR="003F6CDF">
      <w:pPr>
        <w:jc w:val="both"/>
      </w:pPr>
    </w:p>
    <w:p w:rsidRDefault="003F6CDF" w:rsidP="003F6CDF" w:rsidR="003F6CDF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3F6CDF" w:rsidP="003F6CDF" w:rsidR="003F6CDF">
      <w:pPr>
        <w:tabs>
          <w:tab w:pos="0" w:val="left"/>
        </w:tabs>
        <w:jc w:val="both"/>
      </w:pPr>
    </w:p>
    <w:p w:rsidRDefault="003F6CDF" w:rsidP="003F6CDF" w:rsidR="003F6CDF">
      <w:pPr>
        <w:tabs>
          <w:tab w:pos="0" w:val="left"/>
        </w:tabs>
        <w:jc w:val="both"/>
      </w:pPr>
    </w:p>
    <w:p w:rsidRDefault="003F6CDF" w:rsidP="003F6CDF" w:rsidR="003F6CDF">
      <w:pPr>
        <w:jc w:val="center"/>
      </w:pPr>
      <w:r>
        <w:t>U Zadru 23. kolovoza 2016.</w:t>
      </w:r>
    </w:p>
    <w:p w:rsidRDefault="003F6CDF" w:rsidP="003F6CDF" w:rsidR="003F6CDF">
      <w:pPr>
        <w:jc w:val="center"/>
      </w:pPr>
    </w:p>
    <w:p w:rsidRDefault="003F6CDF" w:rsidP="003F6CDF" w:rsidR="003F6CDF">
      <w:pPr>
        <w:ind w:firstLine="708" w:left="6372"/>
        <w:jc w:val="center"/>
      </w:pPr>
      <w:r>
        <w:t>Sudska savjetnica:</w:t>
      </w:r>
    </w:p>
    <w:p w:rsidRDefault="003F6CDF" w:rsidP="003F6CDF" w:rsidR="003F6CDF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3F6CDF" w:rsidP="003F6CDF" w:rsidR="003F6CDF">
      <w:pPr>
        <w:tabs>
          <w:tab w:pos="720" w:val="left"/>
        </w:tabs>
        <w:ind w:firstLine="315" w:left="7788"/>
        <w:jc w:val="both"/>
      </w:pPr>
    </w:p>
    <w:p w:rsidRDefault="003F6CDF" w:rsidP="003F6CDF" w:rsidR="003F6CDF">
      <w:pPr>
        <w:tabs>
          <w:tab w:pos="720" w:val="left"/>
        </w:tabs>
        <w:ind w:firstLine="315" w:left="7788"/>
        <w:jc w:val="both"/>
      </w:pPr>
      <w:r>
        <w:tab/>
      </w:r>
    </w:p>
    <w:p w:rsidRDefault="003F6CDF" w:rsidP="003F6CDF" w:rsidR="003F6CDF">
      <w:pPr>
        <w:ind w:firstLine="708"/>
        <w:jc w:val="both"/>
      </w:pPr>
      <w:r>
        <w:t>DNA:</w:t>
      </w:r>
    </w:p>
    <w:p w:rsidRDefault="003F6CDF" w:rsidP="003F6CDF" w:rsidR="003F6CDF">
      <w:pPr>
        <w:ind w:firstLine="708"/>
        <w:jc w:val="both"/>
      </w:pPr>
      <w:r>
        <w:t>1. e-Oglasna ploča suda</w:t>
      </w:r>
    </w:p>
    <w:p w:rsidRDefault="003F6CDF" w:rsidP="003F6CDF" w:rsidR="003F6CDF">
      <w:pPr>
        <w:ind w:firstLine="708"/>
        <w:jc w:val="both"/>
      </w:pPr>
      <w:r>
        <w:t xml:space="preserve">2. U spis </w:t>
      </w:r>
    </w:p>
    <w:p w:rsidRDefault="003F6CDF" w:rsidP="003F6CDF" w:rsidR="003F6CDF">
      <w:pPr>
        <w:ind w:firstLine="720"/>
        <w:jc w:val="both"/>
      </w:pPr>
    </w:p>
    <w:p w:rsidRDefault="003F6CDF" w:rsidP="003F6CDF" w:rsidR="003F6CDF">
      <w:pPr>
        <w:ind w:firstLine="720"/>
        <w:jc w:val="both"/>
      </w:pPr>
    </w:p>
    <w:p w:rsidRDefault="003F6CDF" w:rsidP="003F6CDF" w:rsidR="003F6CDF"/>
    <w:p w:rsidRDefault="003F6CDF" w:rsidP="003F6CDF" w:rsidR="003F6CDF"/>
    <w:p w:rsidRDefault="003F6CDF" w:rsidP="003F6CDF" w:rsidR="003F6CDF"/>
    <w:p w:rsidRDefault="003F6CDF" w:rsidP="003F6CDF" w:rsidR="003F6CDF"/>
    <w:p w:rsidRDefault="00DA0242" w:rsidP="003F6CDF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CDF" w:rsidP="003F6CDF" w:rsidR="003F6CDF">
    <w:pPr>
      <w:jc w:val="right"/>
    </w:pPr>
    <w:r>
      <w:tab/>
    </w:r>
    <w:r>
      <w:t>Poslovni broj: 5 St-676-16-8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CD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31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St-676/2016-6</izvorni_sadrzaj>
    <derivirana_varijabla naziv="DomainObject.Oznaka_1">St-676/2016-6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TYAPKIN d.o.o. FAŽANA</izvorni_sadrzaj>
    <derivirana_varijabla naziv="DomainObject.Predmet.ProtustrankaFormated_1">  TYAPKIN d.o.o. FAŽANA</derivirana_varijabla>
  </DomainObject.Predmet.ProtustrankaFormated>
  <DomainObject.Predmet.ProtustrankaFormatedOIB>
    <izvorni_sadrzaj>  TYAPKIN d.o.o. FAŽANA, OIB 82925533513</izvorni_sadrzaj>
    <derivirana_varijabla naziv="DomainObject.Predmet.ProtustrankaFormatedOIB_1">  TYAPKIN d.o.o. FAŽANA, OIB 82925533513</derivirana_varijabla>
  </DomainObject.Predmet.ProtustrankaFormatedOIB>
  <DomainObject.Predmet.ProtustrankaFormatedWithAdress>
    <izvorni_sadrzaj> TYAPKIN d.o.o. FAŽANA, Ruže Petrović 62, 52100 Fažana</izvorni_sadrzaj>
    <derivirana_varijabla naziv="DomainObject.Predmet.ProtustrankaFormatedWithAdress_1"> TYAPKIN d.o.o. FAŽANA, Ruže Petrović 62, 52100 Fažana</derivirana_varijabla>
  </DomainObject.Predmet.ProtustrankaFormatedWithAdress>
  <DomainObject.Predmet.ProtustrankaFormatedWithAdressOIB>
    <izvorni_sadrzaj> TYAPKIN d.o.o. FAŽANA, OIB 82925533513, Ruže Petrović 62, 52100 Fažana</izvorni_sadrzaj>
    <derivirana_varijabla naziv="DomainObject.Predmet.ProtustrankaFormatedWithAdressOIB_1"> TYAPKIN d.o.o. FAŽANA, OIB 82925533513, Ruže Petrović 62, 52100 Fažana</derivirana_varijabla>
  </DomainObject.Predmet.ProtustrankaFormatedWithAdressOIB>
  <DomainObject.Predmet.ProtustrankaWithAdress>
    <izvorni_sadrzaj>TYAPKIN d.o.o. FAŽANA Ruže Petrović 62, 52100 Fažana</izvorni_sadrzaj>
    <derivirana_varijabla naziv="DomainObject.Predmet.ProtustrankaWithAdress_1">TYAPKIN d.o.o. FAŽANA Ruže Petrović 62, 52100 Fažana</derivirana_varijabla>
  </DomainObject.Predmet.ProtustrankaWithAdress>
  <DomainObject.Predmet.ProtustrankaWithAdressOIB>
    <izvorni_sadrzaj>TYAPKIN d.o.o. FAŽANA, OIB 82925533513, Ruže Petrović 62, 52100 Fažana</izvorni_sadrzaj>
    <derivirana_varijabla naziv="DomainObject.Predmet.ProtustrankaWithAdressOIB_1">TYAPKIN d.o.o. FAŽANA, OIB 82925533513, Ruže Petrović 62, 52100 Fažana</derivirana_varijabla>
  </DomainObject.Predmet.ProtustrankaWithAdressOIB>
  <DomainObject.Predmet.ProtustrankaNazivFormated>
    <izvorni_sadrzaj>TYAPKIN d.o.o. FAŽANA</izvorni_sadrzaj>
    <derivirana_varijabla naziv="DomainObject.Predmet.ProtustrankaNazivFormated_1">TYAPKIN d.o.o. FAŽANA</derivirana_varijabla>
  </DomainObject.Predmet.ProtustrankaNazivFormated>
  <DomainObject.Predmet.ProtustrankaNazivFormatedOIB>
    <izvorni_sadrzaj>TYAPKIN d.o.o. FAŽANA, OIB 82925533513</izvorni_sadrzaj>
    <derivirana_varijabla naziv="DomainObject.Predmet.ProtustrankaNazivFormatedOIB_1">TYAPKIN d.o.o. FAŽANA, OIB 82925533513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31484.35</izvorni_sadrzaj>
    <derivirana_varijabla naziv="DomainObject.Predmet.TrenutnaVrijednost_1">31484.35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TYAPKIN d.o.o. FAŽANA</item>
    </izvorni_sadrzaj>
    <derivirana_varijabla naziv="DomainObject.Predmet.ProtuStrankaListFormated_1">
      <item>TYAPKIN d.o.o. FAŽANA</item>
    </derivirana_varijabla>
  </DomainObject.Predmet.ProtuStrankaListFormated>
  <DomainObject.Predmet.ProtuStrankaListFormatedOIB>
    <izvorni_sadrzaj>
      <item>TYAPKIN d.o.o. FAŽANA, OIB 82925533513</item>
    </izvorni_sadrzaj>
    <derivirana_varijabla naziv="DomainObject.Predmet.ProtuStrankaListFormatedOIB_1">
      <item>TYAPKIN d.o.o. FAŽANA, OIB 82925533513</item>
    </derivirana_varijabla>
  </DomainObject.Predmet.ProtuStrankaListFormatedOIB>
  <DomainObject.Predmet.ProtuStrankaListFormatedWithAdress>
    <izvorni_sadrzaj>
      <item>TYAPKIN d.o.o. FAŽANA, Ruže Petrović 62, 52100 Fažana</item>
    </izvorni_sadrzaj>
    <derivirana_varijabla naziv="DomainObject.Predmet.ProtuStrankaListFormatedWithAdress_1">
      <item>TYAPKIN d.o.o. FAŽANA, Ruže Petrović 62, 52100 Fažana</item>
    </derivirana_varijabla>
  </DomainObject.Predmet.ProtuStrankaListFormatedWithAdress>
  <DomainObject.Predmet.ProtuStrankaListFormatedWithAdressOIB>
    <izvorni_sadrzaj>
      <item>TYAPKIN d.o.o. FAŽANA, OIB 82925533513, Ruže Petrović 62, 52100 Fažana</item>
    </izvorni_sadrzaj>
    <derivirana_varijabla naziv="DomainObject.Predmet.ProtuStrankaListFormatedWithAdressOIB_1">
      <item>TYAPKIN d.o.o. FAŽANA, OIB 82925533513, Ruže Petrović 62, 52100 Fažana</item>
    </derivirana_varijabla>
  </DomainObject.Predmet.ProtuStrankaListFormatedWithAdressOIB>
  <DomainObject.Predmet.ProtuStrankaListNazivFormated>
    <izvorni_sadrzaj>
      <item>TYAPKIN d.o.o. FAŽANA</item>
    </izvorni_sadrzaj>
    <derivirana_varijabla naziv="DomainObject.Predmet.ProtuStrankaListNazivFormated_1">
      <item>TYAPKIN d.o.o. FAŽANA</item>
    </derivirana_varijabla>
  </DomainObject.Predmet.ProtuStrankaListNazivFormated>
  <DomainObject.Predmet.ProtuStrankaListNazivFormatedOIB>
    <izvorni_sadrzaj>
      <item>TYAPKIN d.o.o. FAŽANA, OIB 82925533513</item>
    </izvorni_sadrzaj>
    <derivirana_varijabla naziv="DomainObject.Predmet.ProtuStrankaListNazivFormatedOIB_1">
      <item>TYAPKIN d.o.o. FAŽANA, OIB 82925533513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St-676/2016-6</izvorni_sadrzaj>
    <derivirana_varijabla naziv="DomainObject.PoslovniBrojDokumenta_1">St-676/2016-6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TYAPKIN d.o.o. FAŽANA</izvorni_sadrzaj>
    <derivirana_varijabla naziv="DomainObject.Predmet.ProtustrankaIDrugi_1">TYAPKIN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TYAPKIN d.o.o. FAŽANA, OIB 82925533513, Ruže Petrović 62, 52100 Fažana</izvorni_sadrzaj>
    <derivirana_varijabla naziv="DomainObject.Predmet.ProtustrankaIDrugiAdressOIB_1">TYAPKIN d.o.o. FAŽANA, OIB 82925533513, Ruže Petrović 62,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TYAPKIN d.o.o. FAŽANA</item>
      <item>FINANCIJSKA AGENCIJA, RC RIJEKA, PODRUŽNICA PULA, PULA</item>
    </izvorni_sadrzaj>
    <derivirana_varijabla naziv="DomainObject.Predmet.SudioniciListNaziv_1">
      <item>TYAPKIN d.o.o. FAŽANA</item>
      <item>FINANCIJSKA AGENCIJA, RC RIJEKA, PODRUŽNICA PULA, PULA</item>
    </derivirana_varijabla>
  </DomainObject.Predmet.SudioniciListNaziv>
  <DomainObject.Predmet.SudioniciListAdressOIB>
    <izvorni_sadrzaj>
      <item>TYAPKIN d.o.o. FAŽANA, OIB 82925533513, Ruže Petrović 62,52100 Fažana</item>
      <item>FINANCIJSKA AGENCIJA, RC RIJEKA, PODRUŽNICA PULA, PULA, OIB 85821130368, Giardini 5,52100 Pula</item>
    </izvorni_sadrzaj>
    <derivirana_varijabla naziv="DomainObject.Predmet.SudioniciListAdressOIB_1">
      <item>TYAPKIN d.o.o. FAŽANA, OIB 82925533513, Ruže Petrović 62,52100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AA70BB-00FC-432D-9947-93E54E0F36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2063</properties:Characters>
  <properties:Lines>60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2016-08-23T14:03:00Z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St-676/2016-6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