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3355" w14:paraId="77a3355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226910">
        <w:rPr>
          <w:lang w:val="hr-HR"/>
        </w:rPr>
        <w:t>828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26910" w:rsidRPr="00226910">
        <w:rPr>
          <w:lang w:val="hr-HR"/>
        </w:rPr>
        <w:t>CENTAR ZA KULTURU POKRETA ZVUKA</w:t>
      </w:r>
      <w:r w:rsidR="00DD36CA">
        <w:rPr>
          <w:lang w:val="hr-HR"/>
        </w:rPr>
        <w:t xml:space="preserve">, </w:t>
      </w:r>
      <w:r w:rsidR="00226910">
        <w:rPr>
          <w:lang w:val="hr-HR"/>
        </w:rPr>
        <w:t>Zagreb</w:t>
      </w:r>
      <w:r w:rsidR="00DD36CA">
        <w:rPr>
          <w:lang w:val="hr-HR"/>
        </w:rPr>
        <w:t xml:space="preserve">, </w:t>
      </w:r>
      <w:r w:rsidR="00226910">
        <w:rPr>
          <w:lang w:val="hr-HR"/>
        </w:rPr>
        <w:t>Ozaljska 82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A80B65">
        <w:rPr>
          <w:lang w:val="hr-HR"/>
        </w:rPr>
        <w:t>registarski broj:</w:t>
      </w:r>
      <w:r w:rsidR="00226910">
        <w:rPr>
          <w:lang w:val="hr-HR"/>
        </w:rPr>
        <w:t xml:space="preserve"> 21005978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226910">
        <w:rPr>
          <w:lang w:val="hr-HR"/>
        </w:rPr>
        <w:t>60483853369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226910">
        <w:rPr>
          <w:lang w:val="hr-HR"/>
        </w:rPr>
        <w:t>828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226910">
        <w:rPr>
          <w:lang w:val="hr-HR"/>
        </w:rPr>
        <w:t>08</w:t>
      </w:r>
      <w:r w:rsidR="00ED652A" w:rsidRPr="000664E3">
        <w:rPr>
          <w:lang w:val="hr-HR"/>
        </w:rPr>
        <w:t xml:space="preserve">. </w:t>
      </w:r>
      <w:r w:rsidR="00226910">
        <w:rPr>
          <w:lang w:val="hr-HR"/>
        </w:rPr>
        <w:t>veljače</w:t>
      </w:r>
      <w:r w:rsidR="00ED652A" w:rsidRPr="000664E3">
        <w:rPr>
          <w:lang w:val="hr-HR"/>
        </w:rPr>
        <w:t xml:space="preserve"> </w:t>
      </w:r>
      <w:r>
        <w:rPr>
          <w:lang w:val="hr-HR"/>
        </w:rPr>
        <w:t>2016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226910">
        <w:rPr>
          <w:lang w:val="hr-HR"/>
        </w:rPr>
        <w:t>6</w:t>
      </w:r>
      <w:r w:rsidR="00A80B65">
        <w:rPr>
          <w:lang w:val="hr-HR"/>
        </w:rPr>
        <w:t>.</w:t>
      </w:r>
      <w:r w:rsidR="00226910">
        <w:rPr>
          <w:lang w:val="hr-HR"/>
        </w:rPr>
        <w:t>499</w:t>
      </w:r>
      <w:r w:rsidR="00A80B65">
        <w:rPr>
          <w:lang w:val="hr-HR"/>
        </w:rPr>
        <w:t>,</w:t>
      </w:r>
      <w:r w:rsidR="00226910">
        <w:rPr>
          <w:lang w:val="hr-HR"/>
        </w:rPr>
        <w:t>96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6A1BCA">
        <w:rPr>
          <w:lang w:val="hr-HR"/>
        </w:rPr>
        <w:t>1</w:t>
      </w:r>
      <w:r w:rsidR="00226910">
        <w:rPr>
          <w:lang w:val="hr-HR"/>
        </w:rPr>
        <w:t>3</w:t>
      </w:r>
      <w:r w:rsidR="00627B3E">
        <w:rPr>
          <w:lang w:val="hr-HR"/>
        </w:rPr>
        <w:t xml:space="preserve">. </w:t>
      </w:r>
      <w:r w:rsidR="00293791">
        <w:rPr>
          <w:lang w:val="hr-HR"/>
        </w:rPr>
        <w:t>lipnja</w:t>
      </w:r>
      <w:r w:rsidR="00627B3E">
        <w:rPr>
          <w:lang w:val="hr-HR"/>
        </w:rPr>
        <w:t xml:space="preserve">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6A1BCA">
        <w:rPr>
          <w:lang w:val="hr-HR"/>
        </w:rPr>
        <w:t>e-oglasne</w:t>
      </w:r>
      <w:r w:rsidR="00ED652A">
        <w:rPr>
          <w:lang w:val="hr-HR"/>
        </w:rPr>
        <w:t xml:space="preserve"> ploč</w:t>
      </w:r>
      <w:r w:rsidR="006A1BCA">
        <w:rPr>
          <w:lang w:val="hr-HR"/>
        </w:rPr>
        <w:t>e</w:t>
      </w:r>
      <w:r w:rsidR="00ED652A">
        <w:rPr>
          <w:lang w:val="hr-HR"/>
        </w:rPr>
        <w:t xml:space="preserve">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A1BCA">
        <w:rPr>
          <w:lang w:val="hr-HR"/>
        </w:rPr>
        <w:t>1</w:t>
      </w:r>
      <w:r w:rsidR="005D11B6">
        <w:rPr>
          <w:lang w:val="hr-HR"/>
        </w:rPr>
        <w:t>3</w:t>
      </w:r>
      <w:r w:rsidR="00627B3E">
        <w:rPr>
          <w:lang w:val="hr-HR"/>
        </w:rPr>
        <w:t>.</w:t>
      </w:r>
      <w:r w:rsidR="00293791">
        <w:rPr>
          <w:lang w:val="hr-HR"/>
        </w:rPr>
        <w:t>06</w:t>
      </w:r>
      <w:r w:rsidR="00DD36CA">
        <w:rPr>
          <w:lang w:val="hr-HR"/>
        </w:rPr>
        <w:t>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5C6" w:rsidR="009235C6">
      <w:r>
        <w:separator/>
      </w:r>
    </w:p>
  </w:endnote>
  <w:endnote w:id="0" w:type="continuationSeparator">
    <w:p w:rsidRDefault="009235C6" w:rsidR="00923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5C6" w:rsidR="009235C6">
      <w:r>
        <w:separator/>
      </w:r>
    </w:p>
  </w:footnote>
  <w:footnote w:id="0" w:type="continuationSeparator">
    <w:p w:rsidRDefault="009235C6" w:rsidR="00923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82D6A"/>
    <w:rsid w:val="000A68CC"/>
    <w:rsid w:val="000A7529"/>
    <w:rsid w:val="000B0158"/>
    <w:rsid w:val="000B6602"/>
    <w:rsid w:val="000C6B0C"/>
    <w:rsid w:val="000D20C5"/>
    <w:rsid w:val="000E0705"/>
    <w:rsid w:val="000E2229"/>
    <w:rsid w:val="000F3343"/>
    <w:rsid w:val="001138CA"/>
    <w:rsid w:val="00184DF0"/>
    <w:rsid w:val="001A3782"/>
    <w:rsid w:val="001A73A0"/>
    <w:rsid w:val="001A7B04"/>
    <w:rsid w:val="00216EB8"/>
    <w:rsid w:val="002265DC"/>
    <w:rsid w:val="00226910"/>
    <w:rsid w:val="00226C09"/>
    <w:rsid w:val="0024112C"/>
    <w:rsid w:val="002613A0"/>
    <w:rsid w:val="00264395"/>
    <w:rsid w:val="002936CD"/>
    <w:rsid w:val="00293791"/>
    <w:rsid w:val="002C0132"/>
    <w:rsid w:val="003207CE"/>
    <w:rsid w:val="00330371"/>
    <w:rsid w:val="00344123"/>
    <w:rsid w:val="00364EED"/>
    <w:rsid w:val="003822A7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91E6B"/>
    <w:rsid w:val="004D5239"/>
    <w:rsid w:val="005073F7"/>
    <w:rsid w:val="005318A1"/>
    <w:rsid w:val="005819AD"/>
    <w:rsid w:val="00597475"/>
    <w:rsid w:val="005D11B6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1BCA"/>
    <w:rsid w:val="006A4487"/>
    <w:rsid w:val="006B32F7"/>
    <w:rsid w:val="006E7D8A"/>
    <w:rsid w:val="00707E77"/>
    <w:rsid w:val="0076168D"/>
    <w:rsid w:val="00792D6D"/>
    <w:rsid w:val="007932EF"/>
    <w:rsid w:val="007B03DD"/>
    <w:rsid w:val="007B6AD8"/>
    <w:rsid w:val="007D0DF8"/>
    <w:rsid w:val="007D7D09"/>
    <w:rsid w:val="007E055A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23286"/>
    <w:rsid w:val="009235C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B03B51"/>
    <w:rsid w:val="00B322D7"/>
    <w:rsid w:val="00B53C1D"/>
    <w:rsid w:val="00B63960"/>
    <w:rsid w:val="00B7583B"/>
    <w:rsid w:val="00B96F18"/>
    <w:rsid w:val="00BB4535"/>
    <w:rsid w:val="00BF13A0"/>
    <w:rsid w:val="00C25B0A"/>
    <w:rsid w:val="00C53AE7"/>
    <w:rsid w:val="00C57D5F"/>
    <w:rsid w:val="00C619A7"/>
    <w:rsid w:val="00C925E8"/>
    <w:rsid w:val="00CB1DAF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7333"/>
    <w:rsid w:val="00EB7B36"/>
    <w:rsid w:val="00EC721B"/>
    <w:rsid w:val="00ED2CF8"/>
    <w:rsid w:val="00ED652A"/>
    <w:rsid w:val="00ED6F65"/>
    <w:rsid w:val="00F02118"/>
    <w:rsid w:val="00F0421F"/>
    <w:rsid w:val="00F30358"/>
    <w:rsid w:val="00F40684"/>
    <w:rsid w:val="00F57165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1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1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KULTURU POKRET ZVUKA</izvorni_sadrzaj>
    <derivirana_varijabla naziv="DomainObject.Predmet.ProtustrankaFormated_1">  CENTAR ZA KULTURU POKRET ZVUKA</derivirana_varijabla>
  </DomainObject.Predmet.ProtustrankaFormated>
  <DomainObject.Predmet.ProtustrankaFormatedOIB>
    <izvorni_sadrzaj>  CENTAR ZA KULTURU POKRET ZVUKA, OIB 60483853369</izvorni_sadrzaj>
    <derivirana_varijabla naziv="DomainObject.Predmet.ProtustrankaFormatedOIB_1">  CENTAR ZA KULTURU POKRET ZVUKA, OIB 60483853369</derivirana_varijabla>
  </DomainObject.Predmet.ProtustrankaFormatedOIB>
  <DomainObject.Predmet.ProtustrankaFormatedWithAdress>
    <izvorni_sadrzaj> CENTAR ZA KULTURU POKRET ZVUKA, Ozaljska 82, 10000 Zagreb</izvorni_sadrzaj>
    <derivirana_varijabla naziv="DomainObject.Predmet.ProtustrankaFormatedWithAdress_1"> CENTAR ZA KULTURU POKRET ZVUKA, Ozaljska 82, 10000 Zagreb</derivirana_varijabla>
  </DomainObject.Predmet.ProtustrankaFormatedWithAdress>
  <DomainObject.Predmet.ProtustrankaFormatedWithAdressOIB>
    <izvorni_sadrzaj> CENTAR ZA KULTURU POKRET ZVUKA, OIB 60483853369, Ozaljska 82, 10000 Zagreb</izvorni_sadrzaj>
    <derivirana_varijabla naziv="DomainObject.Predmet.ProtustrankaFormatedWithAdressOIB_1"> CENTAR ZA KULTURU POKRET ZVUKA, OIB 60483853369, Ozaljska 82, 10000 Zagreb</derivirana_varijabla>
  </DomainObject.Predmet.ProtustrankaFormatedWithAdressOIB>
  <DomainObject.Predmet.ProtustrankaWithAdress>
    <izvorni_sadrzaj>CENTAR ZA KULTURU POKRET ZVUKA Ozaljska 82, 10000 Zagreb</izvorni_sadrzaj>
    <derivirana_varijabla naziv="DomainObject.Predmet.ProtustrankaWithAdress_1">CENTAR ZA KULTURU POKRET ZVUKA Ozaljska 82, 10000 Zagreb</derivirana_varijabla>
  </DomainObject.Predmet.ProtustrankaWithAdress>
  <DomainObject.Predmet.ProtustrankaWithAdressOIB>
    <izvorni_sadrzaj>CENTAR ZA KULTURU POKRET ZVUKA, OIB 60483853369, Ozaljska 82, 10000 Zagreb</izvorni_sadrzaj>
    <derivirana_varijabla naziv="DomainObject.Predmet.ProtustrankaWithAdressOIB_1">CENTAR ZA KULTURU POKRET ZVUKA, OIB 60483853369, Ozaljska 82, 10000 Zagreb</derivirana_varijabla>
  </DomainObject.Predmet.ProtustrankaWithAdressOIB>
  <DomainObject.Predmet.ProtustrankaNazivFormated>
    <izvorni_sadrzaj>CENTAR ZA KULTURU POKRET ZVUKA</izvorni_sadrzaj>
    <derivirana_varijabla naziv="DomainObject.Predmet.ProtustrankaNazivFormated_1">CENTAR ZA KULTURU POKRET ZVUKA</derivirana_varijabla>
  </DomainObject.Predmet.ProtustrankaNazivFormated>
  <DomainObject.Predmet.ProtustrankaNazivFormatedOIB>
    <izvorni_sadrzaj>CENTAR ZA KULTURU POKRET ZVUKA, OIB 60483853369</izvorni_sadrzaj>
    <derivirana_varijabla naziv="DomainObject.Predmet.ProtustrankaNazivFormatedOIB_1">CENTAR ZA KULTURU POKRET ZVUKA, OIB 60483853369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KULTURU POKRET ZVUKA</item>
    </izvorni_sadrzaj>
    <derivirana_varijabla naziv="DomainObject.Predmet.ProtuStrankaListFormated_1">
      <item>CENTAR ZA KULTURU POKRET ZVUKA</item>
    </derivirana_varijabla>
  </DomainObject.Predmet.ProtuStrankaListFormated>
  <DomainObject.Predmet.ProtuStrankaListFormatedOIB>
    <izvorni_sadrzaj>
      <item>CENTAR ZA KULTURU POKRET ZVUKA, OIB 60483853369</item>
    </izvorni_sadrzaj>
    <derivirana_varijabla naziv="DomainObject.Predmet.ProtuStrankaListFormatedOIB_1">
      <item>CENTAR ZA KULTURU POKRET ZVUKA, OIB 60483853369</item>
    </derivirana_varijabla>
  </DomainObject.Predmet.ProtuStrankaListFormatedOIB>
  <DomainObject.Predmet.ProtuStrankaListFormatedWithAdress>
    <izvorni_sadrzaj>
      <item>CENTAR ZA KULTURU POKRET ZVUKA, Ozaljska 82, 10000 Zagreb</item>
    </izvorni_sadrzaj>
    <derivirana_varijabla naziv="DomainObject.Predmet.ProtuStrankaListFormatedWithAdress_1">
      <item>CENTAR ZA KULTURU POKRET ZVUKA, Ozaljska 82, 10000 Zagreb</item>
    </derivirana_varijabla>
  </DomainObject.Predmet.ProtuStrankaListFormatedWithAdress>
  <DomainObject.Predmet.ProtuStrankaListFormatedWithAdressOIB>
    <izvorni_sadrzaj>
      <item>CENTAR ZA KULTURU POKRET ZVUKA, OIB 60483853369, Ozaljska 82, 10000 Zagreb</item>
    </izvorni_sadrzaj>
    <derivirana_varijabla naziv="DomainObject.Predmet.ProtuStrankaListFormatedWithAdressOIB_1">
      <item>CENTAR ZA KULTURU POKRET ZVUKA, OIB 60483853369, Ozaljska 82, 10000 Zagreb</item>
    </derivirana_varijabla>
  </DomainObject.Predmet.ProtuStrankaListFormatedWithAdressOIB>
  <DomainObject.Predmet.ProtuStrankaListNazivFormated>
    <izvorni_sadrzaj>
      <item>CENTAR ZA KULTURU POKRET ZVUKA</item>
    </izvorni_sadrzaj>
    <derivirana_varijabla naziv="DomainObject.Predmet.ProtuStrankaListNazivFormated_1">
      <item>CENTAR ZA KULTURU POKRET ZVUKA</item>
    </derivirana_varijabla>
  </DomainObject.Predmet.ProtuStrankaListNazivFormated>
  <DomainObject.Predmet.ProtuStrankaListNazivFormatedOIB>
    <izvorni_sadrzaj>
      <item>CENTAR ZA KULTURU POKRET ZVUKA, OIB 60483853369</item>
    </izvorni_sadrzaj>
    <derivirana_varijabla naziv="DomainObject.Predmet.ProtuStrankaListNazivFormatedOIB_1">
      <item>CENTAR ZA KULTURU POKRET ZVUKA, OIB 60483853369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KULTURU POKRET ZVUKA</izvorni_sadrzaj>
    <derivirana_varijabla naziv="DomainObject.Predmet.ProtustrankaIDrugi_1">CENTAR ZA KULTURU POKRET ZVUKA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KULTURU POKRET ZVUKA, OIB 60483853369, Ozaljska 82, 10000 Zagreb</izvorni_sadrzaj>
    <derivirana_varijabla naziv="DomainObject.Predmet.ProtustrankaIDrugiAdressOIB_1">CENTAR ZA KULTURU POKRET ZVUKA, OIB 60483853369, Ozaljska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KULTURU POKRET ZVUKA</item>
      <item>FINA Regionalni centar Zagreb</item>
    </izvorni_sadrzaj>
    <derivirana_varijabla naziv="DomainObject.Predmet.SudioniciListNaziv_1">
      <item>CENTAR ZA KULTURU POKRET ZVUKA</item>
      <item>FINA Regionalni centar Zagreb</item>
    </derivirana_varijabla>
  </DomainObject.Predmet.SudioniciListNaziv>
  <DomainObject.Predmet.SudioniciListAdressOIB>
    <izvorni_sadrzaj>
      <item>CENTAR ZA KULTURU POKRET ZVUKA, OIB 60483853369, Ozaljska 82,10000 Zagreb</item>
      <item>FINA Regionalni centar Zagreb, OIB 85821130368, Trg svibanjskih žrtava 1995. 1,10000 Zagreb</item>
    </izvorni_sadrzaj>
    <derivirana_varijabla naziv="DomainObject.Predmet.SudioniciListAdressOIB_1">
      <item>CENTAR ZA KULTURU POKRET ZVUKA, OIB 60483853369, Ozaljska 82,10000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60483853369</item>
      <item>, OIB 85821130368</item>
    </izvorni_sadrzaj>
    <derivirana_varijabla naziv="DomainObject.Predmet.SudioniciListNazivOIB_1">
      <item>, OIB 60483853369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CB802-BFCF-4E67-936C-16F4C6832E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1625</properties:Characters>
  <properties:Lines>48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2016-06-03T05:03:00Z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2016-06-13T11:52:00Z</dcterms:modified>
  <cp:revision>9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